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8e3a" w14:paraId="b5d8e3a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 xml:space="preserve">11.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DC06CE" w:rsidRPr="00EB401B">
        <w:rPr>
          <w:sz w:val="24"/>
          <w:szCs w:val="24"/>
          <w:lang w:eastAsia="en-US"/>
        </w:rPr>
        <w:t>M. D. S. USLUGE društvo s ograničenom odgovornošću za usluge Gospić,  Put Hrvatske garde 5/A ( MBS 040227348 -  OIB 72523721700 )</w:t>
      </w:r>
      <w:r w:rsidR="00A32B9D">
        <w:rPr>
          <w:sz w:val="24"/>
          <w:szCs w:val="24"/>
          <w:lang w:eastAsia="en-US"/>
        </w:rPr>
        <w:t xml:space="preserve"> 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542.813,00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DC06CE">
        <w:rPr>
          <w:color w:val="000000"/>
          <w:sz w:val="24"/>
          <w:szCs w:val="24"/>
        </w:rPr>
        <w:t>710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C06CE">
        <w:rPr>
          <w:color w:val="000000"/>
          <w:sz w:val="24"/>
          <w:szCs w:val="24"/>
        </w:rPr>
        <w:t>710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502" w:rsidP="00FF2B80" w:rsidR="00F87502">
      <w:pPr>
        <w:spacing w:lineRule="auto" w:line="240" w:after="0"/>
      </w:pPr>
      <w:r>
        <w:separator/>
      </w:r>
    </w:p>
  </w:endnote>
  <w:endnote w:id="0" w:type="continuationSeparator">
    <w:p w:rsidRDefault="00F87502" w:rsidP="00FF2B80" w:rsidR="00F875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502" w:rsidP="00FF2B80" w:rsidR="00F87502">
      <w:pPr>
        <w:spacing w:lineRule="auto" w:line="240" w:after="0"/>
      </w:pPr>
      <w:r>
        <w:separator/>
      </w:r>
    </w:p>
  </w:footnote>
  <w:footnote w:id="0" w:type="continuationSeparator">
    <w:p w:rsidRDefault="00F87502" w:rsidP="00FF2B80" w:rsidR="00F875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C06CE">
      <w:rPr>
        <w:sz w:val="24"/>
        <w:szCs w:val="24"/>
      </w:rPr>
      <w:t>710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F8750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3F37"/>
    <w:rsid w:val="00005269"/>
    <w:rsid w:val="00005BD8"/>
    <w:rsid w:val="000524D4"/>
    <w:rsid w:val="000648B6"/>
    <w:rsid w:val="00074AB3"/>
    <w:rsid w:val="00074BEF"/>
    <w:rsid w:val="00082943"/>
    <w:rsid w:val="000C0102"/>
    <w:rsid w:val="000D35DC"/>
    <w:rsid w:val="000F4172"/>
    <w:rsid w:val="000F593A"/>
    <w:rsid w:val="000F6884"/>
    <w:rsid w:val="00115596"/>
    <w:rsid w:val="00155BAC"/>
    <w:rsid w:val="00165D5D"/>
    <w:rsid w:val="0017757D"/>
    <w:rsid w:val="0018187D"/>
    <w:rsid w:val="00184D15"/>
    <w:rsid w:val="001A3889"/>
    <w:rsid w:val="001C0D59"/>
    <w:rsid w:val="001C360A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40FC9"/>
    <w:rsid w:val="00541CCE"/>
    <w:rsid w:val="00556204"/>
    <w:rsid w:val="005A62BF"/>
    <w:rsid w:val="005B77B8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A3103"/>
    <w:rsid w:val="007B79BD"/>
    <w:rsid w:val="00812D4A"/>
    <w:rsid w:val="00832A3B"/>
    <w:rsid w:val="00834388"/>
    <w:rsid w:val="00835AE9"/>
    <w:rsid w:val="0085401D"/>
    <w:rsid w:val="008825FB"/>
    <w:rsid w:val="0088419E"/>
    <w:rsid w:val="00887DCA"/>
    <w:rsid w:val="008935A2"/>
    <w:rsid w:val="008A1B36"/>
    <w:rsid w:val="008C0BA0"/>
    <w:rsid w:val="008F77E5"/>
    <w:rsid w:val="00900C14"/>
    <w:rsid w:val="009013D6"/>
    <w:rsid w:val="00905390"/>
    <w:rsid w:val="00911BE0"/>
    <w:rsid w:val="00920152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32B9D"/>
    <w:rsid w:val="00A87B18"/>
    <w:rsid w:val="00A94A9A"/>
    <w:rsid w:val="00AA6ABF"/>
    <w:rsid w:val="00AB29D0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1088F"/>
    <w:rsid w:val="00C4137E"/>
    <w:rsid w:val="00C7250A"/>
    <w:rsid w:val="00CB0A06"/>
    <w:rsid w:val="00CB4076"/>
    <w:rsid w:val="00CB4A81"/>
    <w:rsid w:val="00D12880"/>
    <w:rsid w:val="00D2600F"/>
    <w:rsid w:val="00D270B7"/>
    <w:rsid w:val="00D33FE5"/>
    <w:rsid w:val="00D4155E"/>
    <w:rsid w:val="00D506D5"/>
    <w:rsid w:val="00D772E2"/>
    <w:rsid w:val="00DC06CE"/>
    <w:rsid w:val="00DC22F5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87502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6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36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6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6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6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6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36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6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6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6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D. S. USLUGE d.o.o. Gospić</izvorni_sadrzaj>
    <derivirana_varijabla naziv="DomainObject.Predmet.ProtustrankaFormated_1">  M. D. S. USLUGE d.o.o. Gospić</derivirana_varijabla>
  </DomainObject.Predmet.ProtustrankaFormated>
  <DomainObject.Predmet.ProtustrankaFormatedOIB>
    <izvorni_sadrzaj>  M. D. S. USLUGE d.o.o. Gospić, OIB 72523721700</izvorni_sadrzaj>
    <derivirana_varijabla naziv="DomainObject.Predmet.ProtustrankaFormatedOIB_1">  M. D. S. USLUGE d.o.o. Gospić, OIB 72523721700</derivirana_varijabla>
  </DomainObject.Predmet.ProtustrankaFormatedOIB>
  <DomainObject.Predmet.ProtustrankaFormatedWithAdress>
    <izvorni_sadrzaj> M. D. S. USLUGE d.o.o. Gospić, Put Hrvatske garde 5A, 53000 Gospić</izvorni_sadrzaj>
    <derivirana_varijabla naziv="DomainObject.Predmet.ProtustrankaFormatedWithAdress_1"> M. D. S. USLUGE d.o.o. Gospić, Put Hrvatske garde 5A, 53000 Gospić</derivirana_varijabla>
  </DomainObject.Predmet.ProtustrankaFormatedWithAdress>
  <DomainObject.Predmet.ProtustrankaFormatedWithAdressOIB>
    <izvorni_sadrzaj> M. D. S. USLUGE d.o.o. Gospić, OIB 72523721700, Put Hrvatske garde 5A, 53000 Gospić</izvorni_sadrzaj>
    <derivirana_varijabla naziv="DomainObject.Predmet.ProtustrankaFormatedWithAdressOIB_1"> M. D. S. USLUGE d.o.o. Gospić, OIB 72523721700, Put Hrvatske garde 5A, 53000 Gospić</derivirana_varijabla>
  </DomainObject.Predmet.ProtustrankaFormatedWithAdressOIB>
  <DomainObject.Predmet.ProtustrankaWithAdress>
    <izvorni_sadrzaj>M. D. S. USLUGE d.o.o. Gospić Put Hrvatske garde 5A, 53000 Gospić</izvorni_sadrzaj>
    <derivirana_varijabla naziv="DomainObject.Predmet.ProtustrankaWithAdress_1">M. D. S. USLUGE d.o.o. Gospić Put Hrvatske garde 5A, 53000 Gospić</derivirana_varijabla>
  </DomainObject.Predmet.ProtustrankaWithAdress>
  <DomainObject.Predmet.ProtustrankaWithAdressOIB>
    <izvorni_sadrzaj>M. D. S. USLUGE d.o.o. Gospić, OIB 72523721700, Put Hrvatske garde 5A, 53000 Gospić</izvorni_sadrzaj>
    <derivirana_varijabla naziv="DomainObject.Predmet.ProtustrankaWithAdressOIB_1">M. D. S. USLUGE d.o.o. Gospić, OIB 72523721700, Put Hrvatske garde 5A, 53000 Gospić</derivirana_varijabla>
  </DomainObject.Predmet.ProtustrankaWithAdressOIB>
  <DomainObject.Predmet.ProtustrankaNazivFormated>
    <izvorni_sadrzaj>M. D. S. USLUGE d.o.o. Gospić</izvorni_sadrzaj>
    <derivirana_varijabla naziv="DomainObject.Predmet.ProtustrankaNazivFormated_1">M. D. S. USLUGE d.o.o. Gospić</derivirana_varijabla>
  </DomainObject.Predmet.ProtustrankaNazivFormated>
  <DomainObject.Predmet.ProtustrankaNazivFormatedOIB>
    <izvorni_sadrzaj>M. D. S. USLUGE d.o.o. Gospić, OIB 72523721700</izvorni_sadrzaj>
    <derivirana_varijabla naziv="DomainObject.Predmet.ProtustrankaNazivFormatedOIB_1">M. D. S. USLUGE d.o.o. Gospić, OIB 72523721700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 D. S. USLUGE d.o.o. Gospić</item>
    </izvorni_sadrzaj>
    <derivirana_varijabla naziv="DomainObject.Predmet.ProtuStrankaListFormated_1">
      <item>M. D. S. USLUGE d.o.o. Gospić</item>
    </derivirana_varijabla>
  </DomainObject.Predmet.ProtuStrankaListFormated>
  <DomainObject.Predmet.ProtuStrankaListFormatedOIB>
    <izvorni_sadrzaj>
      <item>M. D. S. USLUGE d.o.o. Gospić, OIB 72523721700</item>
    </izvorni_sadrzaj>
    <derivirana_varijabla naziv="DomainObject.Predmet.ProtuStrankaListFormatedOIB_1">
      <item>M. D. S. USLUGE d.o.o. Gospić, OIB 72523721700</item>
    </derivirana_varijabla>
  </DomainObject.Predmet.ProtuStrankaListFormatedOIB>
  <DomainObject.Predmet.ProtuStrankaListFormatedWithAdress>
    <izvorni_sadrzaj>
      <item>M. D. S. USLUGE d.o.o. Gospić, Put Hrvatske garde 5A, 53000 Gospić</item>
    </izvorni_sadrzaj>
    <derivirana_varijabla naziv="DomainObject.Predmet.ProtuStrankaListFormatedWithAdress_1">
      <item>M. D. S. USLUGE d.o.o. Gospić, Put Hrvatske garde 5A, 53000 Gospić</item>
    </derivirana_varijabla>
  </DomainObject.Predmet.ProtuStrankaListFormatedWithAdress>
  <DomainObject.Predmet.ProtuStrankaListFormatedWithAdressOIB>
    <izvorni_sadrzaj>
      <item>M. D. S. USLUGE d.o.o. Gospić, OIB 72523721700, Put Hrvatske garde 5A, 53000 Gospić</item>
    </izvorni_sadrzaj>
    <derivirana_varijabla naziv="DomainObject.Predmet.ProtuStrankaListFormatedWithAdressOIB_1">
      <item>M. D. S. USLUGE d.o.o. Gospić, OIB 72523721700, Put Hrvatske garde 5A, 53000 Gospić</item>
    </derivirana_varijabla>
  </DomainObject.Predmet.ProtuStrankaListFormatedWithAdressOIB>
  <DomainObject.Predmet.ProtuStrankaListNazivFormated>
    <izvorni_sadrzaj>
      <item>M. D. S. USLUGE d.o.o. Gospić</item>
    </izvorni_sadrzaj>
    <derivirana_varijabla naziv="DomainObject.Predmet.ProtuStrankaListNazivFormated_1">
      <item>M. D. S. USLUGE d.o.o. Gospić</item>
    </derivirana_varijabla>
  </DomainObject.Predmet.ProtuStrankaListNazivFormated>
  <DomainObject.Predmet.ProtuStrankaListNazivFormatedOIB>
    <izvorni_sadrzaj>
      <item>M. D. S. USLUGE d.o.o. Gospić, OIB 72523721700</item>
    </izvorni_sadrzaj>
    <derivirana_varijabla naziv="DomainObject.Predmet.ProtuStrankaListNazivFormatedOIB_1">
      <item>M. D. S. USLUGE d.o.o. Gospić, OIB 72523721700</item>
    </derivirana_varijabla>
  </DomainObject.Predmet.ProtuStrankaListNazivFormatedOIB>
  <DomainObject.Predmet.OstaliListFormated>
    <izvorni_sadrzaj>
      <item>Mario Brkljačić</item>
    </izvorni_sadrzaj>
    <derivirana_varijabla naziv="DomainObject.Predmet.OstaliListFormated_1">
      <item>Mario Brkljačić</item>
    </derivirana_varijabla>
  </DomainObject.Predmet.OstaliListFormated>
  <DomainObject.Predmet.OstaliListFormatedOIB>
    <izvorni_sadrzaj>
      <item>Mario Brkljačić, OIB 79977522580</item>
    </izvorni_sadrzaj>
    <derivirana_varijabla naziv="DomainObject.Predmet.OstaliListFormatedOIB_1">
      <item>Mario Brkljačić, OIB 79977522580</item>
    </derivirana_varijabla>
  </DomainObject.Predmet.OstaliListFormatedOIB>
  <DomainObject.Predmet.OstaliListFormatedWithAdress>
    <izvorni_sadrzaj>
      <item>Mario Brkljačić, Put Hrvatske garde 5/A, 53000 Gospić</item>
    </izvorni_sadrzaj>
    <derivirana_varijabla naziv="DomainObject.Predmet.OstaliListFormatedWithAdress_1">
      <item>Mario Brkljačić, Put Hrvatske garde 5/A, 53000 Gospić</item>
    </derivirana_varijabla>
  </DomainObject.Predmet.OstaliListFormatedWithAdress>
  <DomainObject.Predmet.OstaliListFormatedWithAdressOIB>
    <izvorni_sadrzaj>
      <item>Mario Brkljačić, OIB 79977522580, Put Hrvatske garde 5/A, 53000 Gospić</item>
    </izvorni_sadrzaj>
    <derivirana_varijabla naziv="DomainObject.Predmet.OstaliListFormatedWithAdressOIB_1">
      <item>Mario Brkljačić, OIB 79977522580, Put Hrvatske garde 5/A, 53000 Gospić</item>
    </derivirana_varijabla>
  </DomainObject.Predmet.OstaliListFormatedWithAdressOIB>
  <DomainObject.Predmet.OstaliListNazivFormated>
    <izvorni_sadrzaj>
      <item>Mario Brkljačić</item>
    </izvorni_sadrzaj>
    <derivirana_varijabla naziv="DomainObject.Predmet.OstaliListNazivFormated_1">
      <item>Mario Brkljačić</item>
    </derivirana_varijabla>
  </DomainObject.Predmet.OstaliListNazivFormated>
  <DomainObject.Predmet.OstaliListNazivFormatedOIB>
    <izvorni_sadrzaj>
      <item>Mario Brkljačić, OIB 79977522580</item>
    </izvorni_sadrzaj>
    <derivirana_varijabla naziv="DomainObject.Predmet.OstaliListNazivFormatedOIB_1">
      <item>Mario Brkljačić, OIB 79977522580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 D. S. USLUGE d.o.o. Gospić</izvorni_sadrzaj>
    <derivirana_varijabla naziv="DomainObject.Predmet.ProtustrankaIDrugi_1">M. D. S. USLUGE d.o.o. Gospić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M. D. S. USLUGE d.o.o. Gospić, OIB 72523721700, Put Hrvatske garde 5A, 53000 Gospić</izvorni_sadrzaj>
    <derivirana_varijabla naziv="DomainObject.Predmet.ProtustrankaIDrugiAdressOIB_1">M. D. S. USLUGE d.o.o. Gospić, OIB 72523721700, Put Hrvatske garde 5A,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 D. S. USLUGE d.o.o. Gospić</item>
      <item>Mario Brkljačić</item>
    </izvorni_sadrzaj>
    <derivirana_varijabla naziv="DomainObject.Predmet.SudioniciListNaziv_1">
      <item>FINA Rijeka</item>
      <item>M. D. S. USLUGE d.o.o. Gospić</item>
      <item>Mario Brkljačić</item>
    </derivirana_varijabla>
  </DomainObject.Predmet.SudioniciListNaziv>
  <DomainObject.Predmet.SudioniciListAdressOIB>
    <izvorni_sadrzaj>
      <item>FINA Rijeka, OIB 85821130368, Frana Kurelca 8,51000 Rijeka</item>
      <item>M. D. S. USLUGE d.o.o. Gospić, OIB 72523721700, Put Hrvatske garde 5A,53000 Gospić</item>
      <item>Mario Brkljačić, OIB 79977522580, Put Hrvatske garde 5/A,53000 Gospić</item>
    </izvorni_sadrzaj>
    <derivirana_varijabla naziv="DomainObject.Predmet.SudioniciListAdressOIB_1">
      <item>FINA Rijeka, OIB 85821130368, Frana Kurelca 8,51000 Rijeka</item>
      <item>M. D. S. USLUGE d.o.o. Gospić, OIB 72523721700, Put Hrvatske garde 5A,53000 Gospić</item>
      <item>Mario Brkljačić, OIB 79977522580, Put Hrvatske garde 5/A,53000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72523721700</item>
      <item>, OIB 79977522580</item>
    </izvorni_sadrzaj>
    <derivirana_varijabla naziv="DomainObject.Predmet.SudioniciListNazivOIB_1">
      <item>, OIB 85821130368</item>
      <item>, OIB 72523721700</item>
      <item>, OIB 79977522580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C641AE-B6D6-41C7-8F01-6AB80C8118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1355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2016-01-12T07:51:00Z</dcterms:created>
  <dc:creator>Vera Jelenović</dc:creator>
  <cp:lastModifiedBy>Tanja Fidel</cp:lastModifiedBy>
  <dcterms:modified xmlns:xsi="http://www.w3.org/2001/XMLSchema-instance" xsi:type="dcterms:W3CDTF">2016-01-12T08:13:00Z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