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09b7" w14:paraId="aec09b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E2B1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AE2B11">
              <w:t>71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r w:rsidR="00AE2B11" w:rsidRPr="00AE2B11">
        <w:t>VOKALNI ANSAMBL "</w:t>
      </w:r>
      <w:proofErr w:type="spellStart"/>
      <w:r w:rsidR="00AE2B11" w:rsidRPr="00AE2B11">
        <w:t>VATROSLAV</w:t>
      </w:r>
      <w:proofErr w:type="spellEnd"/>
      <w:r w:rsidR="00AE2B11" w:rsidRPr="00AE2B11">
        <w:t xml:space="preserve"> </w:t>
      </w:r>
      <w:proofErr w:type="spellStart"/>
      <w:r w:rsidR="00AE2B11" w:rsidRPr="00AE2B11">
        <w:t>LISINSKI</w:t>
      </w:r>
      <w:proofErr w:type="spellEnd"/>
      <w:r w:rsidR="00AE2B11" w:rsidRPr="00AE2B11">
        <w:t>"</w:t>
      </w:r>
      <w:r w:rsidR="00AE2B11">
        <w:t xml:space="preserve"> Zagreb, Dobri dol 67, </w:t>
      </w:r>
      <w:proofErr w:type="spellStart"/>
      <w:r w:rsidR="00AE2B11">
        <w:t>OIB</w:t>
      </w:r>
      <w:proofErr w:type="spellEnd"/>
      <w:r w:rsidR="00AE2B11">
        <w:t xml:space="preserve">: </w:t>
      </w:r>
      <w:r w:rsidR="00AE2B11" w:rsidRPr="00AE2B11">
        <w:t>99114924296</w:t>
      </w:r>
      <w:r w:rsidR="00AE2B11">
        <w:t>, registarski broj: 21001035,</w:t>
      </w:r>
      <w:r w:rsidR="00480501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AE2B11" w:rsidRPr="00AE2B11">
        <w:t>VOKALNI ANSAMBL "</w:t>
      </w:r>
      <w:proofErr w:type="spellStart"/>
      <w:r w:rsidR="00AE2B11" w:rsidRPr="00AE2B11">
        <w:t>VATROSLAV</w:t>
      </w:r>
      <w:proofErr w:type="spellEnd"/>
      <w:r w:rsidR="00AE2B11" w:rsidRPr="00AE2B11">
        <w:t xml:space="preserve"> </w:t>
      </w:r>
      <w:proofErr w:type="spellStart"/>
      <w:r w:rsidR="00AE2B11" w:rsidRPr="00AE2B11">
        <w:t>LISINSKI</w:t>
      </w:r>
      <w:proofErr w:type="spellEnd"/>
      <w:r w:rsidR="00AE2B11" w:rsidRPr="00AE2B11">
        <w:t>"</w:t>
      </w:r>
      <w:r w:rsidR="00AE2B11">
        <w:t xml:space="preserve"> Zagreb, Dobri dol 67, </w:t>
      </w:r>
      <w:proofErr w:type="spellStart"/>
      <w:r w:rsidR="00AE2B11">
        <w:t>OIB</w:t>
      </w:r>
      <w:proofErr w:type="spellEnd"/>
      <w:r w:rsidR="00AE2B11">
        <w:t xml:space="preserve">: </w:t>
      </w:r>
      <w:r w:rsidR="00AE2B11" w:rsidRPr="00AE2B11">
        <w:t>99114924296</w:t>
      </w:r>
      <w:r w:rsidR="00AE2B11">
        <w:t>, registarski broj: 21001035, iznosi 14.836,41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80501">
        <w:t xml:space="preserve"> </w:t>
      </w:r>
      <w:r w:rsidR="00AE2B11">
        <w:t xml:space="preserve">Ana </w:t>
      </w:r>
      <w:proofErr w:type="spellStart"/>
      <w:r w:rsidR="00AE2B11">
        <w:t>Šlogar</w:t>
      </w:r>
      <w:proofErr w:type="spellEnd"/>
      <w:r w:rsidR="00AE2B11">
        <w:t xml:space="preserve">, Krešimir Švenda i Petra </w:t>
      </w:r>
      <w:proofErr w:type="spellStart"/>
      <w:r w:rsidR="00AE2B11">
        <w:t>Sirovec</w:t>
      </w:r>
      <w:proofErr w:type="spellEnd"/>
      <w:r w:rsidR="00AE2B11">
        <w:t xml:space="preserve">, </w:t>
      </w:r>
      <w:r w:rsidR="00CF61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AE2B11">
        <w:t>71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52F8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1652F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52F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2F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2F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1652F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52F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2F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2F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St-1471/2018</izvorni_sadrzaj>
    <derivirana_varijabla naziv="DomainObject.Predmet.OznakaBroj_1">St-1471/2018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VOKALNI ANSAMBL "VATROSLAV LISINSKI"</izvorni_sadrzaj>
    <derivirana_varijabla naziv="DomainObject.Predmet.ProtustrankaFormated_1">  VOKALNI ANSAMBL "VATROSLAV LISINSKI"</derivirana_varijabla>
  </DomainObject.Predmet.ProtustrankaFormated>
  <DomainObject.Predmet.ProtustrankaFormatedOIB>
    <izvorni_sadrzaj>  VOKALNI ANSAMBL "VATROSLAV LISINSKI", OIB 99114924296</izvorni_sadrzaj>
    <derivirana_varijabla naziv="DomainObject.Predmet.ProtustrankaFormatedOIB_1">  VOKALNI ANSAMBL "VATROSLAV LISINSKI", OIB 99114924296</derivirana_varijabla>
  </DomainObject.Predmet.ProtustrankaFormatedOIB>
  <DomainObject.Predmet.ProtustrankaFormatedWithAdress>
    <izvorni_sadrzaj> VOKALNI ANSAMBL "VATROSLAV LISINSKI", Dobri dol 67, 10000 Zagreb</izvorni_sadrzaj>
    <derivirana_varijabla naziv="DomainObject.Predmet.ProtustrankaFormatedWithAdress_1"> VOKALNI ANSAMBL "VATROSLAV LISINSKI", Dobri dol 67, 10000 Zagreb</derivirana_varijabla>
  </DomainObject.Predmet.ProtustrankaFormatedWithAdress>
  <DomainObject.Predmet.ProtustrankaFormatedWithAdressOIB>
    <izvorni_sadrzaj> VOKALNI ANSAMBL "VATROSLAV LISINSKI", OIB 99114924296, Dobri dol 67, 10000 Zagreb</izvorni_sadrzaj>
    <derivirana_varijabla naziv="DomainObject.Predmet.ProtustrankaFormatedWithAdressOIB_1"> VOKALNI ANSAMBL "VATROSLAV LISINSKI", OIB 99114924296, Dobri dol 67, 10000 Zagreb</derivirana_varijabla>
  </DomainObject.Predmet.ProtustrankaFormatedWithAdressOIB>
  <DomainObject.Predmet.ProtustrankaWithAdress>
    <izvorni_sadrzaj>VOKALNI ANSAMBL "VATROSLAV LISINSKI" Dobri dol 67, 10000 Zagreb</izvorni_sadrzaj>
    <derivirana_varijabla naziv="DomainObject.Predmet.ProtustrankaWithAdress_1">VOKALNI ANSAMBL "VATROSLAV LISINSKI" Dobri dol 67, 10000 Zagreb</derivirana_varijabla>
  </DomainObject.Predmet.ProtustrankaWithAdress>
  <DomainObject.Predmet.ProtustrankaWithAdressOIB>
    <izvorni_sadrzaj>VOKALNI ANSAMBL "VATROSLAV LISINSKI", OIB 99114924296, Dobri dol 67, 10000 Zagreb</izvorni_sadrzaj>
    <derivirana_varijabla naziv="DomainObject.Predmet.ProtustrankaWithAdressOIB_1">VOKALNI ANSAMBL "VATROSLAV LISINSKI", OIB 99114924296, Dobri dol 67, 10000 Zagreb</derivirana_varijabla>
  </DomainObject.Predmet.ProtustrankaWithAdressOIB>
  <DomainObject.Predmet.ProtustrankaNazivFormated>
    <izvorni_sadrzaj>VOKALNI ANSAMBL "VATROSLAV LISINSKI"</izvorni_sadrzaj>
    <derivirana_varijabla naziv="DomainObject.Predmet.ProtustrankaNazivFormated_1">VOKALNI ANSAMBL "VATROSLAV LISINSKI"</derivirana_varijabla>
  </DomainObject.Predmet.ProtustrankaNazivFormated>
  <DomainObject.Predmet.ProtustrankaNazivFormatedOIB>
    <izvorni_sadrzaj>VOKALNI ANSAMBL "VATROSLAV LISINSKI", OIB 99114924296</izvorni_sadrzaj>
    <derivirana_varijabla naziv="DomainObject.Predmet.ProtustrankaNazivFormatedOIB_1">VOKALNI ANSAMBL "VATROSLAV LISINSKI", OIB 99114924296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VOKALNI ANSAMBL "VATROSLAV LISINSKI"</item>
    </izvorni_sadrzaj>
    <derivirana_varijabla naziv="DomainObject.Predmet.ProtuStrankaListFormated_1">
      <item>VOKALNI ANSAMBL "VATROSLAV LISINSKI"</item>
    </derivirana_varijabla>
  </DomainObject.Predmet.ProtuStrankaListFormated>
  <DomainObject.Predmet.ProtuStrankaListFormatedOIB>
    <izvorni_sadrzaj>
      <item>VOKALNI ANSAMBL "VATROSLAV LISINSKI", OIB 99114924296</item>
    </izvorni_sadrzaj>
    <derivirana_varijabla naziv="DomainObject.Predmet.ProtuStrankaListFormatedOIB_1">
      <item>VOKALNI ANSAMBL "VATROSLAV LISINSKI", OIB 99114924296</item>
    </derivirana_varijabla>
  </DomainObject.Predmet.ProtuStrankaListFormatedOIB>
  <DomainObject.Predmet.ProtuStrankaListFormatedWithAdress>
    <izvorni_sadrzaj>
      <item>VOKALNI ANSAMBL "VATROSLAV LISINSKI", Dobri dol 67, 10000 Zagreb</item>
    </izvorni_sadrzaj>
    <derivirana_varijabla naziv="DomainObject.Predmet.ProtuStrankaListFormatedWithAdress_1">
      <item>VOKALNI ANSAMBL "VATROSLAV LISINSKI", Dobri dol 67, 10000 Zagreb</item>
    </derivirana_varijabla>
  </DomainObject.Predmet.ProtuStrankaListFormatedWithAdress>
  <DomainObject.Predmet.ProtuStrankaListFormatedWithAdressOIB>
    <izvorni_sadrzaj>
      <item>VOKALNI ANSAMBL "VATROSLAV LISINSKI", OIB 99114924296, Dobri dol 67, 10000 Zagreb</item>
    </izvorni_sadrzaj>
    <derivirana_varijabla naziv="DomainObject.Predmet.ProtuStrankaListFormatedWithAdressOIB_1">
      <item>VOKALNI ANSAMBL "VATROSLAV LISINSKI", OIB 99114924296, Dobri dol 67, 10000 Zagreb</item>
    </derivirana_varijabla>
  </DomainObject.Predmet.ProtuStrankaListFormatedWithAdressOIB>
  <DomainObject.Predmet.ProtuStrankaListNazivFormated>
    <izvorni_sadrzaj>
      <item>VOKALNI ANSAMBL "VATROSLAV LISINSKI"</item>
    </izvorni_sadrzaj>
    <derivirana_varijabla naziv="DomainObject.Predmet.ProtuStrankaListNazivFormated_1">
      <item>VOKALNI ANSAMBL "VATROSLAV LISINSKI"</item>
    </derivirana_varijabla>
  </DomainObject.Predmet.ProtuStrankaListNazivFormated>
  <DomainObject.Predmet.ProtuStrankaListNazivFormatedOIB>
    <izvorni_sadrzaj>
      <item>VOKALNI ANSAMBL "VATROSLAV LISINSKI", OIB 99114924296</item>
    </izvorni_sadrzaj>
    <derivirana_varijabla naziv="DomainObject.Predmet.ProtuStrankaListNazivFormatedOIB_1">
      <item>VOKALNI ANSAMBL "VATROSLAV LISINSKI", OIB 99114924296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VOKALNI ANSAMBL "VATROSLAV LISINSKI"</izvorni_sadrzaj>
    <derivirana_varijabla naziv="DomainObject.Predmet.ProtustrankaIDrugi_1">VOKALNI ANSAMBL "VATROSLAV LISINSKI"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VOKALNI ANSAMBL "VATROSLAV LISINSKI", OIB 99114924296, Dobri dol 67, 10000 Zagreb</izvorni_sadrzaj>
    <derivirana_varijabla naziv="DomainObject.Predmet.ProtustrankaIDrugiAdressOIB_1">VOKALNI ANSAMBL "VATROSLAV LISINSKI", OIB 99114924296, Dobri dol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VOKALNI ANSAMBL "VATROSLAV LISINSKI"</item>
      <item>FINA Regionalni centar Zagreb</item>
    </izvorni_sadrzaj>
    <derivirana_varijabla naziv="DomainObject.Predmet.SudioniciListNaziv_1">
      <item>VOKALNI ANSAMBL "VATROSLAV LISINSKI"</item>
      <item>FINA Regionalni centar Zagreb</item>
    </derivirana_varijabla>
  </DomainObject.Predmet.SudioniciListNaziv>
  <DomainObject.Predmet.SudioniciListAdressOIB>
    <izvorni_sadrzaj>
      <item>VOKALNI ANSAMBL "VATROSLAV LISINSKI", OIB 99114924296, Dobri dol 67,10000 Zagreb</item>
      <item>FINA Regionalni centar Zagreb, OIB 85821130368, Trg svibanjskih žrtava 1995. 1,10000 Zagreb</item>
    </izvorni_sadrzaj>
    <derivirana_varijabla naziv="DomainObject.Predmet.SudioniciListAdressOIB_1">
      <item>VOKALNI ANSAMBL "VATROSLAV LISINSKI", OIB 99114924296, Dobri dol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99114924296</item>
      <item>, OIB 85821130368</item>
    </izvorni_sadrzaj>
    <derivirana_varijabla naziv="DomainObject.Predmet.SudioniciListNazivOIB_1">
      <item>, OIB 99114924296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2009</properties:Characters>
  <properties:Lines>48</properties:Lines>
  <properties:Paragraphs>16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2018-12-13T07:34:00Z</cp:lastPrinted>
  <dcterms:modified xmlns:xsi="http://www.w3.org/2001/XMLSchema-instance" xsi:type="dcterms:W3CDTF">2018-12-13T07:35:00Z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