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cb56" w14:paraId="ac3cb56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8B40C0">
        <w:rPr>
          <w:bCs/>
        </w:rPr>
        <w:t>402/15-10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E36B66">
        <w:t xml:space="preserve">JAKIN TRADE d.o.o. Zaprešić, A. Mihanovića 4, MBS: 080329630 OIB: 05136921457 zastupan po punomoćniku Zlatku Ostroški, odvjetniku iz Zagreba  za </w:t>
      </w:r>
      <w:r w:rsidR="00E36B66" w:rsidRPr="00947923">
        <w:t>ot</w:t>
      </w:r>
      <w:r w:rsidR="00E36B66">
        <w:t xml:space="preserve">varanje stečajnog postupka nad istim  </w:t>
      </w:r>
      <w:r w:rsidRPr="00E8739A">
        <w:t xml:space="preserve">dana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E36B66">
        <w:t xml:space="preserve">JAKIN TRADE d.o.o. Zaprešić, A. Mihanovića 4, MBS: 080329630 OIB: 05136921457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E36B66">
        <w:rPr>
          <w:bCs/>
        </w:rPr>
        <w:t>402</w:t>
      </w:r>
      <w:r w:rsidR="00875C25">
        <w:rPr>
          <w:bCs/>
        </w:rPr>
        <w:t>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E36B66" w:rsidP="00091E02" w:rsidR="00091E02" w:rsidRPr="00E8739A">
      <w:pPr>
        <w:ind w:firstLine="709"/>
        <w:jc w:val="both"/>
      </w:pPr>
      <w:r>
        <w:rPr>
          <w:bCs/>
        </w:rPr>
        <w:t>Stečajni dužnik kao p</w:t>
      </w:r>
      <w:r w:rsidR="004933E9">
        <w:rPr>
          <w:bCs/>
        </w:rPr>
        <w:t xml:space="preserve">redlagatelj </w:t>
      </w:r>
      <w:r w:rsidR="00694022">
        <w:rPr>
          <w:bCs/>
        </w:rPr>
        <w:t xml:space="preserve">je </w:t>
      </w:r>
      <w:r w:rsidR="004933E9">
        <w:rPr>
          <w:bCs/>
        </w:rPr>
        <w:t>podnio</w:t>
      </w:r>
      <w:r w:rsidR="00091E02">
        <w:rPr>
          <w:bCs/>
        </w:rPr>
        <w:t xml:space="preserve"> prijedlog za otvaranje stečajnog postupka nad </w:t>
      </w:r>
      <w:r>
        <w:t>JAKIN TRADE d.o.o. Zaprešić, A. Mihanovića 4, MBS: 080329630 OIB: 05136921457</w:t>
      </w:r>
      <w:r w:rsidR="00091E02">
        <w:t xml:space="preserve">. </w:t>
      </w:r>
      <w:r>
        <w:t xml:space="preserve">U prijedlogu navodi  da je dužnik u blokadi te da ne može izvršavati svoje obveze.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E36B66">
        <w:rPr>
          <w:bCs/>
        </w:rPr>
        <w:t>17. lipnja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Pr="00E8739A">
        <w:rPr>
          <w:bCs/>
        </w:rPr>
        <w:t xml:space="preserve">  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091E02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E36B66">
        <w:t>pun. predlagatelja – dužnika izjavio je da ostaje kod prijedloga za otvaranje stečajnog postupka.</w:t>
      </w:r>
    </w:p>
    <w:p w:rsidRDefault="004933E9" w:rsidP="00091E02" w:rsidR="00C95539" w:rsidRPr="00E8739A">
      <w:pPr>
        <w:ind w:firstLine="708"/>
        <w:rPr>
          <w:bCs/>
        </w:rPr>
      </w:pPr>
      <w:r>
        <w:t xml:space="preserve">FINA je dostavila </w:t>
      </w:r>
      <w:r w:rsidR="00694022">
        <w:t xml:space="preserve">potvrdu o blokadi računa iz koje </w:t>
      </w:r>
      <w:r w:rsidR="00E36B66">
        <w:t>proizlazi da je žiro račun dužnika blokiran neprekidno 2156 dana sa iznosom od 821.066,10 kuna.</w:t>
      </w:r>
    </w:p>
    <w:p w:rsidRDefault="00091E02" w:rsidP="00694022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lastRenderedPageBreak/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A80708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A80708" w:rsidP="00091E02" w:rsidR="00A80708"/>
    <w:p w:rsidRDefault="00A80708" w:rsidR="00A807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80708" w:rsidP="00A80708" w:rsidR="00A80708">
      <w:pPr>
        <w:ind w:firstLine="708" w:left="4956"/>
      </w:pPr>
      <w:r>
        <w:t>Vinka Mihalinčić</w:t>
      </w:r>
    </w:p>
    <w:p w:rsidRDefault="00091E02" w:rsidP="00091E02" w:rsidR="001E246B">
      <w:r w:rsidRPr="00E8739A">
        <w:tab/>
      </w:r>
    </w:p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708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E36B66">
          <w:t>402</w:t>
        </w:r>
        <w:r w:rsidR="004933E9">
          <w:t>/15-</w:t>
        </w:r>
        <w:r w:rsidR="00E36B66">
          <w:t>10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645C"/>
    <w:rsid w:val="001C6B43"/>
    <w:rsid w:val="00283809"/>
    <w:rsid w:val="002A6164"/>
    <w:rsid w:val="002D7583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6630E6"/>
    <w:rsid w:val="00694022"/>
    <w:rsid w:val="006D37EF"/>
    <w:rsid w:val="006D7209"/>
    <w:rsid w:val="007A5DAF"/>
    <w:rsid w:val="007C5E77"/>
    <w:rsid w:val="00852BC6"/>
    <w:rsid w:val="00875C25"/>
    <w:rsid w:val="008B40C0"/>
    <w:rsid w:val="008D12F2"/>
    <w:rsid w:val="009357C1"/>
    <w:rsid w:val="00A80708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92198"/>
    <w:rsid w:val="00DD686D"/>
    <w:rsid w:val="00E36B66"/>
    <w:rsid w:val="00EA30C4"/>
    <w:rsid w:val="00EA3AF8"/>
    <w:rsid w:val="00EB07C2"/>
    <w:rsid w:val="00EE6B44"/>
    <w:rsid w:val="00F33CE5"/>
    <w:rsid w:val="00F45796"/>
    <w:rsid w:val="00F941E3"/>
    <w:rsid w:val="00FB0244"/>
    <w:rsid w:val="00FD2B5F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70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70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70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70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70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70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70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70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JAKIN - TRADE d.o.o. zastupanog po punomoćniku Zlatko Ostroški</izvorni_sadrzaj>
    <derivirana_varijabla naziv="DomainObject.Predmet.ProtustrankaFormated_1">  JAKIN - TRADE d.o.o. zastupanog po punomoćniku Zlatko Ostroški</derivirana_varijabla>
  </DomainObject.Predmet.ProtustrankaFormated>
  <DomainObject.Predmet.ProtustrankaFormatedOIB>
    <izvorni_sadrzaj>  JAKIN - TRADE d.o.o., OIB 05136921457 zastupanog po punomoćniku Zlatko Ostroški</izvorni_sadrzaj>
    <derivirana_varijabla naziv="DomainObject.Predmet.ProtustrankaFormatedOIB_1">  JAKIN - TRADE d.o.o., OIB 05136921457 zastupanog po punomoćniku Zlatko Ostroški</derivirana_varijabla>
  </DomainObject.Predmet.ProtustrankaFormatedOIB>
  <DomainObject.Predmet.ProtustrankaFormatedWithAdress>
    <izvorni_sadrzaj> JAKIN - TRADE d.o.o., Antuna Mihanovića 4, 10290 Zaprešić zastupanog po punomoćniku Zlatko Ostroški</izvorni_sadrzaj>
    <derivirana_varijabla naziv="DomainObject.Predmet.ProtustrankaFormatedWithAdress_1"> JAKIN - TRADE d.o.o., Antuna Mihanovića 4, 10290 Zaprešić zastupanog po punomoćniku Zlatko Ostroški</derivirana_varijabla>
  </DomainObject.Predmet.ProtustrankaFormatedWithAdress>
  <DomainObject.Predmet.ProtustrankaFormatedWithAdressOIB>
    <izvorni_sadrzaj> JAKIN - TRADE d.o.o., OIB 05136921457, Antuna Mihanovića 4, 10290 Zaprešić zastupanog po punomoćniku Zlatko Ostroški</izvorni_sadrzaj>
    <derivirana_varijabla naziv="DomainObject.Predmet.ProtustrankaFormatedWithAdressOIB_1"> JAKIN - TRADE d.o.o., OIB 05136921457, Antuna Mihanovića 4, 10290 Zaprešić zastupanog po punomoćniku Zlatko Ostroški</derivirana_varijabla>
  </DomainObject.Predmet.ProtustrankaFormatedWithAdressOIB>
  <DomainObject.Predmet.ProtustrankaWithAdress>
    <izvorni_sadrzaj>JAKIN - TRADE d.o.o. Antuna Mihanovića 4, 10290 Zaprešić</izvorni_sadrzaj>
    <derivirana_varijabla naziv="DomainObject.Predmet.ProtustrankaWithAdress_1">JAKIN - TRADE d.o.o. Antuna Mihanovića 4, 10290 Zaprešić</derivirana_varijabla>
  </DomainObject.Predmet.ProtustrankaWithAdress>
  <DomainObject.Predmet.ProtustrankaWithAdressOIB>
    <izvorni_sadrzaj>JAKIN - TRADE d.o.o., OIB 05136921457, Antuna Mihanovića 4, 10290 Zaprešić</izvorni_sadrzaj>
    <derivirana_varijabla naziv="DomainObject.Predmet.ProtustrankaWithAdressOIB_1">JAKIN - TRADE d.o.o., OIB 05136921457, Antuna Mihanovića 4, 10290 Zaprešić</derivirana_varijabla>
  </DomainObject.Predmet.ProtustrankaWithAdressOIB>
  <DomainObject.Predmet.ProtustrankaNazivFormated>
    <izvorni_sadrzaj>JAKIN - TRADE d.o.o.</izvorni_sadrzaj>
    <derivirana_varijabla naziv="DomainObject.Predmet.ProtustrankaNazivFormated_1">JAKIN - TRADE d.o.o.</derivirana_varijabla>
  </DomainObject.Predmet.ProtustrankaNazivFormated>
  <DomainObject.Predmet.ProtustrankaNazivFormatedOIB>
    <izvorni_sadrzaj>JAKIN - TRADE d.o.o., OIB 05136921457</izvorni_sadrzaj>
    <derivirana_varijabla naziv="DomainObject.Predmet.ProtustrankaNazivFormatedOIB_1">JAKIN - TRADE d.o.o., OIB 05136921457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JAKIN - TRADE d.o.o. za</izvorni_sadrzaj>
    <derivirana_varijabla naziv="DomainObject.Predmet.StrankaFormated_1">  JAKIN - TRADE d.o.o. za</derivirana_varijabla>
  </DomainObject.Predmet.StrankaFormated>
  <DomainObject.Predmet.StrankaFormatedOIB>
    <izvorni_sadrzaj>  JAKIN - TRADE d.o.o. za, OIB 05136921457</izvorni_sadrzaj>
    <derivirana_varijabla naziv="DomainObject.Predmet.StrankaFormatedOIB_1">  JAKIN - TRADE d.o.o. za, OIB 05136921457</derivirana_varijabla>
  </DomainObject.Predmet.StrankaFormatedOIB>
  <DomainObject.Predmet.StrankaFormatedWithAdress>
    <izvorni_sadrzaj> JAKIN - TRADE d.o.o. za, Antuna Mihanovića 4, 10290 Zaprešić</izvorni_sadrzaj>
    <derivirana_varijabla naziv="DomainObject.Predmet.StrankaFormatedWithAdress_1"> JAKIN - TRADE d.o.o. za, Antuna Mihanovića 4, 10290 Zaprešić</derivirana_varijabla>
  </DomainObject.Predmet.StrankaFormatedWithAdress>
  <DomainObject.Predmet.StrankaFormatedWithAdressOIB>
    <izvorni_sadrzaj> JAKIN - TRADE d.o.o. za, OIB 05136921457, Antuna Mihanovića 4, 10290 Zaprešić</izvorni_sadrzaj>
    <derivirana_varijabla naziv="DomainObject.Predmet.StrankaFormatedWithAdressOIB_1"> JAKIN - TRADE d.o.o. za, OIB 05136921457, Antuna Mihanovića 4, 10290 Zaprešić</derivirana_varijabla>
  </DomainObject.Predmet.StrankaFormatedWithAdressOIB>
  <DomainObject.Predmet.StrankaWithAdress>
    <izvorni_sadrzaj>JAKIN - TRADE d.o.o. za Antuna Mihanovića 4,10290 Zaprešić</izvorni_sadrzaj>
    <derivirana_varijabla naziv="DomainObject.Predmet.StrankaWithAdress_1">JAKIN - TRADE d.o.o. za Antuna Mihanovića 4,10290 Zaprešić</derivirana_varijabla>
  </DomainObject.Predmet.StrankaWithAdress>
  <DomainObject.Predmet.StrankaWithAdressOIB>
    <izvorni_sadrzaj>JAKIN - TRADE d.o.o. za, OIB 05136921457, Antuna Mihanovića 4,10290 Zaprešić</izvorni_sadrzaj>
    <derivirana_varijabla naziv="DomainObject.Predmet.StrankaWithAdressOIB_1">JAKIN - TRADE d.o.o. za, OIB 05136921457, Antuna Mihanovića 4,10290 Zaprešić</derivirana_varijabla>
  </DomainObject.Predmet.StrankaWithAdressOIB>
  <DomainObject.Predmet.StrankaNazivFormated>
    <izvorni_sadrzaj>JAKIN - TRADE d.o.o. za</izvorni_sadrzaj>
    <derivirana_varijabla naziv="DomainObject.Predmet.StrankaNazivFormated_1">JAKIN - TRADE d.o.o. za</derivirana_varijabla>
  </DomainObject.Predmet.StrankaNazivFormated>
  <DomainObject.Predmet.StrankaNazivFormatedOIB>
    <izvorni_sadrzaj>JAKIN - TRADE d.o.o. za, OIB 05136921457</izvorni_sadrzaj>
    <derivirana_varijabla naziv="DomainObject.Predmet.StrankaNazivFormatedOIB_1">JAKIN - TRADE d.o.o. za, OIB 05136921457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JAKIN - TRADE d.o.o. za</item>
    </izvorni_sadrzaj>
    <derivirana_varijabla naziv="DomainObject.Predmet.StrankaListFormated_1">
      <item>JAKIN - TRADE d.o.o. za</item>
    </derivirana_varijabla>
  </DomainObject.Predmet.StrankaListFormated>
  <DomainObject.Predmet.StrankaListFormatedOIB>
    <izvorni_sadrzaj>
      <item>JAKIN - TRADE d.o.o. za, OIB 05136921457</item>
    </izvorni_sadrzaj>
    <derivirana_varijabla naziv="DomainObject.Predmet.StrankaListFormatedOIB_1">
      <item>JAKIN - TRADE d.o.o. za, OIB 05136921457</item>
    </derivirana_varijabla>
  </DomainObject.Predmet.StrankaListFormatedOIB>
  <DomainObject.Predmet.StrankaListFormatedWithAdress>
    <izvorni_sadrzaj>
      <item>JAKIN - TRADE d.o.o. za, Antuna Mihanovića 4, 10290 Zaprešić</item>
    </izvorni_sadrzaj>
    <derivirana_varijabla naziv="DomainObject.Predmet.StrankaListFormatedWithAdress_1">
      <item>JAKIN - TRADE d.o.o. za, Antuna Mihanovića 4, 10290 Zaprešić</item>
    </derivirana_varijabla>
  </DomainObject.Predmet.StrankaListFormatedWithAdress>
  <DomainObject.Predmet.StrankaListFormatedWithAdressOIB>
    <izvorni_sadrzaj>
      <item>JAKIN - TRADE d.o.o. za, OIB 05136921457, Antuna Mihanovića 4, 10290 Zaprešić</item>
    </izvorni_sadrzaj>
    <derivirana_varijabla naziv="DomainObject.Predmet.StrankaListFormatedWithAdressOIB_1">
      <item>JAKIN - TRADE d.o.o. za, OIB 05136921457, Antuna Mihanovića 4, 10290 Zaprešić</item>
    </derivirana_varijabla>
  </DomainObject.Predmet.StrankaListFormatedWithAdressOIB>
  <DomainObject.Predmet.StrankaListNazivFormated>
    <izvorni_sadrzaj>
      <item>JAKIN - TRADE d.o.o. za</item>
    </izvorni_sadrzaj>
    <derivirana_varijabla naziv="DomainObject.Predmet.StrankaListNazivFormated_1">
      <item>JAKIN - TRADE d.o.o. za</item>
    </derivirana_varijabla>
  </DomainObject.Predmet.StrankaListNazivFormated>
  <DomainObject.Predmet.StrankaListNazivFormatedOIB>
    <izvorni_sadrzaj>
      <item>JAKIN - TRADE d.o.o. za, OIB 05136921457</item>
    </izvorni_sadrzaj>
    <derivirana_varijabla naziv="DomainObject.Predmet.StrankaListNazivFormatedOIB_1">
      <item>JAKIN - TRADE d.o.o. za, OIB 05136921457</item>
    </derivirana_varijabla>
  </DomainObject.Predmet.StrankaListNazivFormatedOIB>
  <DomainObject.Predmet.ProtuStrankaListFormated>
    <izvorni_sadrzaj>
      <item>JAKIN - TRADE d.o.o. zastupanog po punomoćniku Zlatko Ostroški</item>
    </izvorni_sadrzaj>
    <derivirana_varijabla naziv="DomainObject.Predmet.ProtuStrankaListFormated_1">
      <item>JAKIN - TRADE d.o.o. zastupanog po punomoćniku Zlatko Ostroški</item>
    </derivirana_varijabla>
  </DomainObject.Predmet.ProtuStrankaListFormated>
  <DomainObject.Predmet.ProtuStrankaListFormatedOIB>
    <izvorni_sadrzaj>
      <item>JAKIN - TRADE d.o.o., OIB 05136921457 zastupanog po punomoćniku Zlatko Ostroški</item>
    </izvorni_sadrzaj>
    <derivirana_varijabla naziv="DomainObject.Predmet.ProtuStrankaListFormatedOIB_1">
      <item>JAKIN - TRADE d.o.o., OIB 05136921457 zastupanog po punomoćniku Zlatko Ostroški</item>
    </derivirana_varijabla>
  </DomainObject.Predmet.ProtuStrankaListFormatedOIB>
  <DomainObject.Predmet.ProtuStrankaListFormatedWithAdress>
    <izvorni_sadrzaj>
      <item>JAKIN - TRADE d.o.o., Antuna Mihanovića 4, 10290 Zaprešić zastupanog po punomoćniku Zlatko Ostroški</item>
    </izvorni_sadrzaj>
    <derivirana_varijabla naziv="DomainObject.Predmet.ProtuStrankaListFormatedWithAdress_1">
      <item>JAKIN - TRADE d.o.o., Antuna Mihanovića 4, 10290 Zaprešić zastupanog po punomoćniku Zlatko Ostroški</item>
    </derivirana_varijabla>
  </DomainObject.Predmet.ProtuStrankaListFormatedWithAdress>
  <DomainObject.Predmet.ProtuStrankaListFormatedWithAdressOIB>
    <izvorni_sadrzaj>
      <item>JAKIN - TRADE d.o.o., OIB 05136921457, Antuna Mihanovića 4, 10290 Zaprešić zastupanog po punomoćniku Zlatko Ostroški</item>
    </izvorni_sadrzaj>
    <derivirana_varijabla naziv="DomainObject.Predmet.ProtuStrankaListFormatedWithAdressOIB_1">
      <item>JAKIN - TRADE d.o.o., OIB 05136921457, Antuna Mihanovića 4, 10290 Zaprešić zastupanog po punomoćniku Zlatko Ostroški</item>
    </derivirana_varijabla>
  </DomainObject.Predmet.ProtuStrankaListFormatedWithAdressOIB>
  <DomainObject.Predmet.ProtuStrankaListNazivFormated>
    <izvorni_sadrzaj>
      <item>JAKIN - TRADE d.o.o.</item>
    </izvorni_sadrzaj>
    <derivirana_varijabla naziv="DomainObject.Predmet.ProtuStrankaListNazivFormated_1">
      <item>JAKIN - TRADE d.o.o.</item>
    </derivirana_varijabla>
  </DomainObject.Predmet.ProtuStrankaListNazivFormated>
  <DomainObject.Predmet.ProtuStrankaListNazivFormatedOIB>
    <izvorni_sadrzaj>
      <item>JAKIN - TRADE d.o.o., OIB 05136921457</item>
    </izvorni_sadrzaj>
    <derivirana_varijabla naziv="DomainObject.Predmet.ProtuStrankaListNazivFormatedOIB_1">
      <item>JAKIN - TRADE d.o.o., OIB 05136921457</item>
    </derivirana_varijabla>
  </DomainObject.Predmet.ProtuStrankaListNazivFormatedOIB>
  <DomainObject.Predmet.OstaliListFormated>
    <izvorni_sadrzaj>
      <item>Zlatko Ostroški punomoćnik sudionika u postupku JAKIN - TRADE d.o.o.</item>
    </izvorni_sadrzaj>
    <derivirana_varijabla naziv="DomainObject.Predmet.OstaliListFormated_1">
      <item>Zlatko Ostroški punomoćnik sudionika u postupku JAKIN - TRADE d.o.o.</item>
    </derivirana_varijabla>
  </DomainObject.Predmet.OstaliListFormated>
  <DomainObject.Predmet.OstaliListFormatedOIB>
    <izvorni_sadrzaj>
      <item>Zlatko Ostroški punomoćnik sudionika u postupku JAKIN - TRADE d.o.o.</item>
    </izvorni_sadrzaj>
    <derivirana_varijabla naziv="DomainObject.Predmet.OstaliListFormatedOIB_1">
      <item>Zlatko Ostroški punomoćnik sudionika u postupku JAKIN - TRADE d.o.o.</item>
    </derivirana_varijabla>
  </DomainObject.Predmet.OstaliListFormatedOIB>
  <DomainObject.Predmet.OstaliListFormatedWithAdress>
    <izvorni_sadrzaj>
      <item>Zlatko Ostroški, Đorđićeva 23/II, 10000 Zagreb punomoćnik sudionika u postupku JAKIN - TRADE d.o.o.</item>
    </izvorni_sadrzaj>
    <derivirana_varijabla naziv="DomainObject.Predmet.OstaliListFormatedWithAdress_1">
      <item>Zlatko Ostroški, Đorđićeva 23/II, 10000 Zagreb punomoćnik sudionika u postupku JAKIN - TRADE d.o.o.</item>
    </derivirana_varijabla>
  </DomainObject.Predmet.OstaliListFormatedWithAdress>
  <DomainObject.Predmet.OstaliListFormatedWithAdressOIB>
    <izvorni_sadrzaj>
      <item>Zlatko Ostroški, Đorđićeva 23/II, 10000 Zagreb punomoćnik sudionika u postupku JAKIN - TRADE d.o.o.</item>
    </izvorni_sadrzaj>
    <derivirana_varijabla naziv="DomainObject.Predmet.OstaliListFormatedWithAdressOIB_1">
      <item>Zlatko Ostroški, Đorđićeva 23/II, 10000 Zagreb punomoćnik sudionika u postupku JAKIN - TRADE d.o.o.</item>
    </derivirana_varijabla>
  </DomainObject.Predmet.OstaliListFormatedWithAdressOIB>
  <DomainObject.Predmet.OstaliListNazivFormated>
    <izvorni_sadrzaj>
      <item>Zlatko Ostroški</item>
    </izvorni_sadrzaj>
    <derivirana_varijabla naziv="DomainObject.Predmet.OstaliListNazivFormated_1">
      <item>Zlatko Ostroški</item>
    </derivirana_varijabla>
  </DomainObject.Predmet.OstaliListNazivFormated>
  <DomainObject.Predmet.OstaliListNazivFormatedOIB>
    <izvorni_sadrzaj>
      <item>Zlatko Ostroški</item>
    </izvorni_sadrzaj>
    <derivirana_varijabla naziv="DomainObject.Predmet.OstaliListNazivFormatedOIB_1"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JAKIN - TRADE d.o.o. za</izvorni_sadrzaj>
    <derivirana_varijabla naziv="DomainObject.Predmet.StrankaIDrugi_1">JAKIN - TRADE d.o.o. za</derivirana_varijabla>
  </DomainObject.Predmet.StrankaIDrugi>
  <DomainObject.Predmet.ProtustrankaIDrugi>
    <izvorni_sadrzaj>JAKIN - TRADE d.o.o.</izvorni_sadrzaj>
    <derivirana_varijabla naziv="DomainObject.Predmet.ProtustrankaIDrugi_1">JAKIN - TRADE d.o.o.</derivirana_varijabla>
  </DomainObject.Predmet.ProtustrankaIDrugi>
  <DomainObject.Predmet.StrankaIDrugiAdressOIB>
    <izvorni_sadrzaj>JAKIN - TRADE d.o.o. za, OIB 05136921457, Antuna Mihanovića 4, 10290 Zaprešić</izvorni_sadrzaj>
    <derivirana_varijabla naziv="DomainObject.Predmet.StrankaIDrugiAdressOIB_1">JAKIN - TRADE d.o.o. za, OIB 05136921457, Antuna Mihanovića 4, 10290 Zaprešić</derivirana_varijabla>
  </DomainObject.Predmet.StrankaIDrugiAdressOIB>
  <DomainObject.Predmet.ProtustrankaIDrugiAdressOIB>
    <izvorni_sadrzaj>JAKIN - TRADE d.o.o., OIB 05136921457, Antuna Mihanovića 4, 10290 Zaprešić</izvorni_sadrzaj>
    <derivirana_varijabla naziv="DomainObject.Predmet.ProtustrankaIDrugiAdressOIB_1">JAKIN - TRADE d.o.o., OIB 05136921457, Antuna Mihanovića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JAKIN - TRADE d.o.o. za</item>
      <item>JAKIN - TRADE d.o.o.</item>
      <item>Zlatko Ostroški</item>
    </izvorni_sadrzaj>
    <derivirana_varijabla naziv="DomainObject.Predmet.SudioniciListNaziv_1">
      <item>JAKIN - TRADE d.o.o. za</item>
      <item>JAKIN - TRADE d.o.o.</item>
      <item>Zlatko Ostroški</item>
    </derivirana_varijabla>
  </DomainObject.Predmet.SudioniciListNaziv>
  <DomainObject.Predmet.SudioniciListAdressOIB>
    <izvorni_sadrzaj>
      <item>JAKIN - TRADE d.o.o. za, OIB 05136921457, Antuna Mihanovića 4,10290 Zaprešić</item>
      <item>JAKIN - TRADE d.o.o., OIB 05136921457, Antuna Mihanovića 4,10290 Zaprešić</item>
      <item>Zlatko Ostroški, Đorđićeva 23/II,10000 Zagreb</item>
    </izvorni_sadrzaj>
    <derivirana_varijabla naziv="DomainObject.Predmet.SudioniciListAdressOIB_1">
      <item>JAKIN - TRADE d.o.o. za, OIB 05136921457, Antuna Mihanovića 4,10290 Zaprešić</item>
      <item>JAKIN - TRADE d.o.o., OIB 05136921457, Antuna Mihanovića 4,10290 Zaprešić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05136921457</item>
      <item>, OIB 05136921457</item>
      <item>, OIB null</item>
    </izvorni_sadrzaj>
    <derivirana_varijabla naziv="DomainObject.Predmet.SudioniciListNazivOIB_1">
      <item>, OIB 05136921457</item>
      <item>, OIB 05136921457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3044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2015-09-23T11:46:00Z</dcterms:created>
  <dc:creator>Vinka Mihalinčić</dc:creator>
  <cp:lastModifiedBy>Vinka Mihalinčić</cp:lastModifiedBy>
  <cp:lastPrinted>2015-09-23T11:35:00Z</cp:lastPrinted>
  <dcterms:modified xmlns:xsi="http://www.w3.org/2001/XMLSchema-instance" xsi:type="dcterms:W3CDTF">2015-09-23T11:50:00Z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