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d36f" w14:paraId="75ad36f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E54239" w:rsidP="00205926" w:rsidR="00205926">
      <w:pPr>
        <w:jc w:val="both"/>
      </w:pPr>
      <w:r>
        <w:tab/>
      </w:r>
      <w:r w:rsidR="00934E16">
        <w:t>Trgovački sud u Pazinu, po stečajnoj sutkinji Tijani Licul, po prijedlogu predlagatelja Financijske agencije, OIB: 85821130368, Regionalni centar Rijeka, Podružnica Pula, Giardini 5, radi otvaranja stečajnog postupka nad dužnikom AMIGA j.d.o.o. Višnjan, Strpačići 3,  OIB: 72136363054, zastupanog po punomoćniku Vladimiru Bernešu, odvjetniku u Poreču</w:t>
      </w:r>
      <w:r w:rsidR="00205926">
        <w:t>,</w:t>
      </w:r>
    </w:p>
    <w:p w:rsidRDefault="00F22D50" w:rsidP="00205926" w:rsidR="00F22D50">
      <w:pPr>
        <w:jc w:val="center"/>
      </w:pPr>
    </w:p>
    <w:p w:rsidRDefault="00CC5545" w:rsidP="00205926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F22D50">
        <w:t>AMIGA j.d.o.o. Višnjan, Strpačići 3,  OIB: 72136363054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E54239" w:rsidP="00A14F4B" w:rsidR="002321CA">
      <w:pPr>
        <w:ind w:firstLine="720"/>
        <w:jc w:val="both"/>
      </w:pPr>
      <w:r>
        <w:t xml:space="preserve">II. Za stečajnog upravitelja imenuje se </w:t>
      </w:r>
      <w:r w:rsidR="00F22D50">
        <w:t>Ljubica Juranović Skočić</w:t>
      </w:r>
      <w:r>
        <w:t xml:space="preserve">, </w:t>
      </w:r>
      <w:r w:rsidR="00F22D50">
        <w:t>Kastav</w:t>
      </w:r>
      <w:r>
        <w:t xml:space="preserve">, </w:t>
      </w:r>
      <w:r w:rsidR="00F22D50">
        <w:t>Čikovići 26/11</w:t>
      </w:r>
      <w:r>
        <w:t xml:space="preserve">, OIB: </w:t>
      </w:r>
      <w:r w:rsidR="00F22D50">
        <w:t>88499470397</w:t>
      </w:r>
      <w:r>
        <w:t>.</w:t>
      </w:r>
    </w:p>
    <w:p w:rsidRDefault="00E54239" w:rsidP="00A14F4B" w:rsidR="00E54239" w:rsidRPr="00B327B8">
      <w:pPr>
        <w:ind w:firstLine="720"/>
        <w:jc w:val="both"/>
      </w:pPr>
    </w:p>
    <w:p w:rsidRDefault="000906A4" w:rsidP="000F6C81" w:rsidR="000F6C81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F22D50">
        <w:t>AMIGA j.d.o.o. Višnjan, Strpačići 3,  OIB: 72136363054</w:t>
      </w:r>
      <w:r w:rsidR="000F6C81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CC1509">
        <w:t xml:space="preserve">644/2017-4 </w:t>
      </w:r>
      <w:r w:rsidR="00A11CD5">
        <w:t xml:space="preserve">od </w:t>
      </w:r>
      <w:r w:rsidR="00CC1509">
        <w:t>20</w:t>
      </w:r>
      <w:r w:rsidR="00A14F4B">
        <w:t xml:space="preserve">. </w:t>
      </w:r>
      <w:r w:rsidR="00CC1509">
        <w:t>prosinca</w:t>
      </w:r>
      <w:r w:rsidR="00252F6D" w:rsidRPr="00B327B8">
        <w:t xml:space="preserve"> 201</w:t>
      </w:r>
      <w:r w:rsidR="00CC1509">
        <w:t>7</w:t>
      </w:r>
      <w:r w:rsidR="00252F6D" w:rsidRPr="00B327B8">
        <w:t xml:space="preserve">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CC1509">
        <w:t>20</w:t>
      </w:r>
      <w:r w:rsidR="000F6C81">
        <w:t xml:space="preserve">. </w:t>
      </w:r>
      <w:r w:rsidR="00CC1509">
        <w:t>prosinca</w:t>
      </w:r>
      <w:r w:rsidR="00252F6D">
        <w:t xml:space="preserve"> </w:t>
      </w:r>
      <w:r>
        <w:t>201</w:t>
      </w:r>
      <w:r w:rsidR="00CC1509">
        <w:t>7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0F6C81" w:rsidR="00063993">
      <w:pPr>
        <w:ind w:firstLine="708"/>
        <w:jc w:val="both"/>
      </w:pPr>
      <w:r>
        <w:t xml:space="preserve">Na ročištu održanom </w:t>
      </w:r>
      <w:r w:rsidR="00543560">
        <w:t>15</w:t>
      </w:r>
      <w:r w:rsidR="00A14F4B">
        <w:t xml:space="preserve">. </w:t>
      </w:r>
      <w:r w:rsidR="00543560">
        <w:t>siječnja</w:t>
      </w:r>
      <w:r w:rsidR="00BC4EE2">
        <w:t xml:space="preserve"> </w:t>
      </w:r>
      <w:r w:rsidR="00BA0C72">
        <w:t>201</w:t>
      </w:r>
      <w:r w:rsidR="00543560">
        <w:t>8</w:t>
      </w:r>
      <w:r>
        <w:t xml:space="preserve">. godine </w:t>
      </w:r>
      <w:r w:rsidR="006671F3">
        <w:t>pristupi</w:t>
      </w:r>
      <w:r w:rsidR="00543560">
        <w:t>la</w:t>
      </w:r>
      <w:r w:rsidR="00A14F4B">
        <w:t xml:space="preserve"> </w:t>
      </w:r>
      <w:r w:rsidR="006671F3">
        <w:t>je</w:t>
      </w:r>
      <w:r w:rsidR="00A14F4B">
        <w:t xml:space="preserve"> zakonsk</w:t>
      </w:r>
      <w:r w:rsidR="00543560">
        <w:t>a</w:t>
      </w:r>
      <w:r w:rsidR="00A14F4B">
        <w:t xml:space="preserve"> zastupni</w:t>
      </w:r>
      <w:r w:rsidR="00543560">
        <w:t xml:space="preserve">ca </w:t>
      </w:r>
      <w:r w:rsidR="00A14F4B">
        <w:t xml:space="preserve">dužnika </w:t>
      </w:r>
      <w:r w:rsidR="00543560">
        <w:t>Anamarija Košćak Justić</w:t>
      </w:r>
      <w:r w:rsidR="006671F3">
        <w:t>, ko</w:t>
      </w:r>
      <w:r w:rsidR="003A6A36">
        <w:t>ja</w:t>
      </w:r>
      <w:r w:rsidR="006671F3">
        <w:t xml:space="preserve"> nije</w:t>
      </w:r>
      <w:r w:rsidR="00A14F4B">
        <w:t xml:space="preserve"> ospori</w:t>
      </w:r>
      <w:r w:rsidR="003A6A36">
        <w:t>la</w:t>
      </w:r>
      <w:r w:rsidR="00A14F4B">
        <w:t xml:space="preserve"> </w:t>
      </w:r>
      <w:r w:rsidR="00BC4EE2">
        <w:t>postojanje stečajnog razloga – nesposobnosti za plaćanje</w:t>
      </w:r>
      <w:r w:rsidR="00EC2679">
        <w:t xml:space="preserve">, te je navela kako se ne protivi otvaranju stečajnog postupka, obzirom su za to ispunjeni uvjeti. </w:t>
      </w:r>
    </w:p>
    <w:p w:rsidRDefault="00063993" w:rsidP="000F6C81" w:rsidR="00063993">
      <w:pPr>
        <w:ind w:firstLine="708"/>
        <w:jc w:val="both"/>
      </w:pPr>
    </w:p>
    <w:p w:rsidRDefault="000F6C81" w:rsidP="000F6C81" w:rsidR="00AE38BC">
      <w:pPr>
        <w:ind w:firstLine="708"/>
        <w:jc w:val="both"/>
      </w:pPr>
      <w:r>
        <w:lastRenderedPageBreak/>
        <w:t>Iz prokaznog popisa imovine dužnika, kao i podacima kojima sud raspolaže (</w:t>
      </w:r>
      <w:r w:rsidR="00FF75E5">
        <w:t>uvid u zajednički informacijski sustav zemljišnjih knjiga i katastra (3-5</w:t>
      </w:r>
      <w:r w:rsidR="00E57F69">
        <w:t xml:space="preserve"> spisa</w:t>
      </w:r>
      <w:r>
        <w:t xml:space="preserve">) </w:t>
      </w:r>
      <w:r w:rsidR="00E57F69">
        <w:t xml:space="preserve">uvjerenje Policijske uprave istarske (list 14 spisa) </w:t>
      </w:r>
      <w:r>
        <w:t xml:space="preserve">utvrđeno je da dužnik nema imovine. </w:t>
      </w:r>
    </w:p>
    <w:p w:rsidRDefault="000F6C81" w:rsidP="000F6C81" w:rsidR="000F6C81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</w:t>
      </w:r>
      <w:r w:rsidR="00522F3F">
        <w:t xml:space="preserve">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063993">
        <w:t>644/2017-12</w:t>
      </w:r>
      <w:r w:rsidR="00A14F4B">
        <w:t xml:space="preserve"> od </w:t>
      </w:r>
      <w:r w:rsidR="00063993">
        <w:t>15</w:t>
      </w:r>
      <w:r w:rsidR="00A14F4B">
        <w:t xml:space="preserve">. </w:t>
      </w:r>
      <w:r w:rsidR="00063993">
        <w:t>siječnja</w:t>
      </w:r>
      <w:r w:rsidR="00A11CD5">
        <w:t xml:space="preserve"> </w:t>
      </w:r>
      <w:r w:rsidR="000F6C81">
        <w:t>201</w:t>
      </w:r>
      <w:r w:rsidR="00934563">
        <w:t>8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934563">
        <w:t>16</w:t>
      </w:r>
      <w:r w:rsidR="00A14F4B">
        <w:t xml:space="preserve">. </w:t>
      </w:r>
      <w:r w:rsidR="00934563">
        <w:t>siječnja</w:t>
      </w:r>
      <w:r>
        <w:t xml:space="preserve"> 201</w:t>
      </w:r>
      <w:r w:rsidR="00934563">
        <w:t>8</w:t>
      </w:r>
      <w:r>
        <w:t xml:space="preserve">. godine, a skinuto je sa oglasne </w:t>
      </w:r>
      <w:r w:rsidR="00934563">
        <w:t>25</w:t>
      </w:r>
      <w:r w:rsidR="00A14F4B">
        <w:t xml:space="preserve">. </w:t>
      </w:r>
      <w:r w:rsidR="00934563">
        <w:t>siječnja</w:t>
      </w:r>
      <w:r w:rsidR="0089087E">
        <w:t xml:space="preserve"> 2016. godine. U roku od 15 dana, koji rok je istekao </w:t>
      </w:r>
      <w:r w:rsidR="000310A9">
        <w:t>31</w:t>
      </w:r>
      <w:r w:rsidR="00A14F4B">
        <w:t xml:space="preserve">. </w:t>
      </w:r>
      <w:r w:rsidR="000310A9">
        <w:t>siječnja</w:t>
      </w:r>
      <w:r w:rsidR="000F6C81">
        <w:t xml:space="preserve"> </w:t>
      </w:r>
      <w:r w:rsidR="0089087E">
        <w:t>201</w:t>
      </w:r>
      <w:r w:rsidR="000310A9">
        <w:t>8</w:t>
      </w:r>
      <w:r w:rsidR="0089087E">
        <w:t xml:space="preserve">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5C08B6">
        <w:t>23</w:t>
      </w:r>
      <w:r w:rsidR="00A14F4B">
        <w:t xml:space="preserve">. </w:t>
      </w:r>
      <w:r w:rsidR="005C08B6">
        <w:t>travnja</w:t>
      </w:r>
      <w:r w:rsidR="009C71BB" w:rsidRPr="001B1D09">
        <w:t xml:space="preserve"> 201</w:t>
      </w:r>
      <w:r w:rsidR="005C08B6">
        <w:t>8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</w:p>
    <w:p w:rsidRDefault="00CC5545" w:rsidP="00CC5545" w:rsidR="00CC5545" w:rsidRPr="001B1D09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Porezna uprava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  <w:r w:rsidR="00790453">
        <w:t xml:space="preserve"> po pun. 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70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780C27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934E16">
      <w:rPr>
        <w:sz w:val="23"/>
        <w:szCs w:val="23"/>
      </w:rPr>
      <w:t>Poslovni broj: 4 St-644/2017-15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934E16">
      <w:rPr>
        <w:sz w:val="23"/>
        <w:szCs w:val="23"/>
      </w:rPr>
      <w:t>644/2017-15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4293"/>
    <w:rsid w:val="00020463"/>
    <w:rsid w:val="00022011"/>
    <w:rsid w:val="0002306C"/>
    <w:rsid w:val="000262FD"/>
    <w:rsid w:val="000310A9"/>
    <w:rsid w:val="00036267"/>
    <w:rsid w:val="00056493"/>
    <w:rsid w:val="00057E97"/>
    <w:rsid w:val="000621E7"/>
    <w:rsid w:val="00063993"/>
    <w:rsid w:val="000906A4"/>
    <w:rsid w:val="000A27FE"/>
    <w:rsid w:val="000A30E1"/>
    <w:rsid w:val="000C427A"/>
    <w:rsid w:val="000C5CA8"/>
    <w:rsid w:val="000F69EC"/>
    <w:rsid w:val="000F6C81"/>
    <w:rsid w:val="0010614F"/>
    <w:rsid w:val="00126BB4"/>
    <w:rsid w:val="001462F8"/>
    <w:rsid w:val="001A0D4C"/>
    <w:rsid w:val="001A6A9D"/>
    <w:rsid w:val="001B1D09"/>
    <w:rsid w:val="001D689E"/>
    <w:rsid w:val="001E1F61"/>
    <w:rsid w:val="001E32C9"/>
    <w:rsid w:val="001E38C0"/>
    <w:rsid w:val="001E57BF"/>
    <w:rsid w:val="001F76FA"/>
    <w:rsid w:val="00205926"/>
    <w:rsid w:val="002264E6"/>
    <w:rsid w:val="002321CA"/>
    <w:rsid w:val="00241246"/>
    <w:rsid w:val="00252F6D"/>
    <w:rsid w:val="00253A0B"/>
    <w:rsid w:val="002867CC"/>
    <w:rsid w:val="00291807"/>
    <w:rsid w:val="002953C2"/>
    <w:rsid w:val="002A4FDE"/>
    <w:rsid w:val="002B346B"/>
    <w:rsid w:val="002B4327"/>
    <w:rsid w:val="002D2F98"/>
    <w:rsid w:val="003430E2"/>
    <w:rsid w:val="00350D95"/>
    <w:rsid w:val="003843C6"/>
    <w:rsid w:val="0038490C"/>
    <w:rsid w:val="003A6A36"/>
    <w:rsid w:val="004121D4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43560"/>
    <w:rsid w:val="005C08B6"/>
    <w:rsid w:val="005D20E4"/>
    <w:rsid w:val="005E3D31"/>
    <w:rsid w:val="005F3D39"/>
    <w:rsid w:val="00647B00"/>
    <w:rsid w:val="006671F3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4D3E"/>
    <w:rsid w:val="00785665"/>
    <w:rsid w:val="00790453"/>
    <w:rsid w:val="007912DA"/>
    <w:rsid w:val="007A1B68"/>
    <w:rsid w:val="007A6702"/>
    <w:rsid w:val="007B554B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34563"/>
    <w:rsid w:val="00934E16"/>
    <w:rsid w:val="00942263"/>
    <w:rsid w:val="00975122"/>
    <w:rsid w:val="0099228E"/>
    <w:rsid w:val="009C6CD7"/>
    <w:rsid w:val="009C71BB"/>
    <w:rsid w:val="00A06218"/>
    <w:rsid w:val="00A11CD5"/>
    <w:rsid w:val="00A14F4B"/>
    <w:rsid w:val="00A36732"/>
    <w:rsid w:val="00A41F82"/>
    <w:rsid w:val="00A446D4"/>
    <w:rsid w:val="00A551C4"/>
    <w:rsid w:val="00A568DC"/>
    <w:rsid w:val="00A83E2F"/>
    <w:rsid w:val="00AA1311"/>
    <w:rsid w:val="00AA2709"/>
    <w:rsid w:val="00AA3161"/>
    <w:rsid w:val="00AB2162"/>
    <w:rsid w:val="00AB4E57"/>
    <w:rsid w:val="00AC7D23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B14E1"/>
    <w:rsid w:val="00CC1509"/>
    <w:rsid w:val="00CC5545"/>
    <w:rsid w:val="00CC6254"/>
    <w:rsid w:val="00D06BB1"/>
    <w:rsid w:val="00D07F21"/>
    <w:rsid w:val="00D321A2"/>
    <w:rsid w:val="00D41786"/>
    <w:rsid w:val="00D445D5"/>
    <w:rsid w:val="00D44E79"/>
    <w:rsid w:val="00D60115"/>
    <w:rsid w:val="00D6059B"/>
    <w:rsid w:val="00DA1732"/>
    <w:rsid w:val="00DB14A7"/>
    <w:rsid w:val="00DC7997"/>
    <w:rsid w:val="00DD1175"/>
    <w:rsid w:val="00DE48E9"/>
    <w:rsid w:val="00E150DF"/>
    <w:rsid w:val="00E17C47"/>
    <w:rsid w:val="00E54239"/>
    <w:rsid w:val="00E57F69"/>
    <w:rsid w:val="00E727A8"/>
    <w:rsid w:val="00E862CC"/>
    <w:rsid w:val="00E97741"/>
    <w:rsid w:val="00EA1FF2"/>
    <w:rsid w:val="00EC2679"/>
    <w:rsid w:val="00ED33F7"/>
    <w:rsid w:val="00EE14E8"/>
    <w:rsid w:val="00EE5853"/>
    <w:rsid w:val="00EE6938"/>
    <w:rsid w:val="00EF0A59"/>
    <w:rsid w:val="00EF3ED5"/>
    <w:rsid w:val="00F17025"/>
    <w:rsid w:val="00F22D50"/>
    <w:rsid w:val="00F45730"/>
    <w:rsid w:val="00F63B91"/>
    <w:rsid w:val="00F66D61"/>
    <w:rsid w:val="00F827D1"/>
    <w:rsid w:val="00FB343B"/>
    <w:rsid w:val="00FD28C3"/>
    <w:rsid w:val="00FE408C"/>
    <w:rsid w:val="00FF47CD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2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70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70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70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70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2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70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70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70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70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46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AMIGA j.d.o.o. VIŠNJAN zastupanog po punomoćniku Vladimir Berneš, odvj.</izvorni_sadrzaj>
    <derivirana_varijabla naziv="DomainObject.Predmet.ProtustrankaFormated_1">  AMIGA j.d.o.o. VIŠNJAN zastupanog po punomoćniku Vladimir Berneš, odvj.</derivirana_varijabla>
  </DomainObject.Predmet.ProtustrankaFormated>
  <DomainObject.Predmet.ProtustrankaFormatedOIB>
    <izvorni_sadrzaj>  AMIGA j.d.o.o. VIŠNJAN, OIB 72136363054 zastupanog po punomoćniku Vladimir Berneš, odvj.</izvorni_sadrzaj>
    <derivirana_varijabla naziv="DomainObject.Predmet.ProtustrankaFormatedOIB_1">  AMIGA j.d.o.o. VIŠNJAN, OIB 72136363054 zastupanog po punomoćniku Vladimir Berneš, odvj.</derivirana_varijabla>
  </DomainObject.Predmet.ProtustrankaFormatedOIB>
  <DomainObject.Predmet.ProtustrankaFormatedWithAdress>
    <izvorni_sadrzaj> AMIGA j.d.o.o. VIŠNJAN, Strpačići 3, 52463 Višnjan zastupanog po punomoćniku Vladimir Berneš, odvj.</izvorni_sadrzaj>
    <derivirana_varijabla naziv="DomainObject.Predmet.ProtustrankaFormatedWithAdress_1"> AMIGA j.d.o.o. VIŠNJAN, Strpačići 3, 52463 Višnjan zastupanog po punomoćniku Vladimir Berneš, odvj.</derivirana_varijabla>
  </DomainObject.Predmet.ProtustrankaFormatedWithAdress>
  <DomainObject.Predmet.ProtustrankaFormatedWithAdressOIB>
    <izvorni_sadrzaj> AMIGA j.d.o.o. VIŠNJAN, OIB 72136363054, Strpačići 3, 52463 Višnjan zastupanog po punomoćniku Vladimir Berneš, odvj.</izvorni_sadrzaj>
    <derivirana_varijabla naziv="DomainObject.Predmet.ProtustrankaFormatedWithAdressOIB_1"> AMIGA j.d.o.o. VIŠNJAN, OIB 72136363054, Strpačići 3, 52463 Višnjan zastupanog po punomoćniku Vladimir Berneš, odvj.</derivirana_varijabla>
  </DomainObject.Predmet.ProtustrankaFormatedWithAdressOIB>
  <DomainObject.Predmet.ProtustrankaWithAdress>
    <izvorni_sadrzaj>AMIGA j.d.o.o. VIŠNJAN Strpačići 3, 52463 Višnjan</izvorni_sadrzaj>
    <derivirana_varijabla naziv="DomainObject.Predmet.ProtustrankaWithAdress_1">AMIGA j.d.o.o. VIŠNJAN Strpačići 3, 52463 Višnjan</derivirana_varijabla>
  </DomainObject.Predmet.ProtustrankaWithAdress>
  <DomainObject.Predmet.ProtustrankaWithAdressOIB>
    <izvorni_sadrzaj>AMIGA j.d.o.o. VIŠNJAN, OIB 72136363054, Strpačići 3, 52463 Višnjan</izvorni_sadrzaj>
    <derivirana_varijabla naziv="DomainObject.Predmet.ProtustrankaWithAdressOIB_1">AMIGA j.d.o.o. VIŠNJAN, OIB 72136363054, Strpačići 3, 52463 Višnjan</derivirana_varijabla>
  </DomainObject.Predmet.ProtustrankaWithAdressOIB>
  <DomainObject.Predmet.ProtustrankaNazivFormated>
    <izvorni_sadrzaj>AMIGA j.d.o.o. VIŠNJAN</izvorni_sadrzaj>
    <derivirana_varijabla naziv="DomainObject.Predmet.ProtustrankaNazivFormated_1">AMIGA j.d.o.o. VIŠNJAN</derivirana_varijabla>
  </DomainObject.Predmet.ProtustrankaNazivFormated>
  <DomainObject.Predmet.ProtustrankaNazivFormatedOIB>
    <izvorni_sadrzaj>AMIGA j.d.o.o. VIŠNJAN, OIB 72136363054</izvorni_sadrzaj>
    <derivirana_varijabla naziv="DomainObject.Predmet.ProtustrankaNazivFormatedOIB_1">AMIGA j.d.o.o. VIŠNJAN, OIB 72136363054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71706.42</izvorni_sadrzaj>
    <derivirana_varijabla naziv="DomainObject.Predmet.TrenutnaVrijednost_1">71706.42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AMIGA j.d.o.o. VIŠNJAN zastupanog po punomoćniku Vladimir Berneš, odvj.</item>
    </izvorni_sadrzaj>
    <derivirana_varijabla naziv="DomainObject.Predmet.ProtuStrankaListFormated_1">
      <item>AMIGA j.d.o.o. VIŠNJAN zastupanog po punomoćniku Vladimir Berneš, odvj.</item>
    </derivirana_varijabla>
  </DomainObject.Predmet.ProtuStrankaListFormated>
  <DomainObject.Predmet.ProtuStrankaListFormatedOIB>
    <izvorni_sadrzaj>
      <item>AMIGA j.d.o.o. VIŠNJAN, OIB 72136363054 zastupanog po punomoćniku Vladimir Berneš, odvj.</item>
    </izvorni_sadrzaj>
    <derivirana_varijabla naziv="DomainObject.Predmet.ProtuStrankaListFormatedOIB_1">
      <item>AMIGA j.d.o.o. VIŠNJAN, OIB 72136363054 zastupanog po punomoćniku Vladimir Berneš, odvj.</item>
    </derivirana_varijabla>
  </DomainObject.Predmet.ProtuStrankaListFormatedOIB>
  <DomainObject.Predmet.ProtuStrankaListFormatedWithAdress>
    <izvorni_sadrzaj>
      <item>AMIGA j.d.o.o. VIŠNJAN, Strpačići 3, 52463 Višnjan zastupanog po punomoćniku Vladimir Berneš, odvj.</item>
    </izvorni_sadrzaj>
    <derivirana_varijabla naziv="DomainObject.Predmet.ProtuStrankaListFormatedWithAdress_1">
      <item>AMIGA j.d.o.o. VIŠNJAN, Strpačići 3, 52463 Višnjan zastupanog po punomoćniku Vladimir Berneš, odvj.</item>
    </derivirana_varijabla>
  </DomainObject.Predmet.ProtuStrankaListFormatedWithAdress>
  <DomainObject.Predmet.ProtuStrankaListFormatedWithAdressOIB>
    <izvorni_sadrzaj>
      <item>AMIGA j.d.o.o. VIŠNJAN, OIB 72136363054, Strpačići 3, 52463 Višnjan zastupanog po punomoćniku Vladimir Berneš, odvj.</item>
    </izvorni_sadrzaj>
    <derivirana_varijabla naziv="DomainObject.Predmet.ProtuStrankaListFormatedWithAdressOIB_1">
      <item>AMIGA j.d.o.o. VIŠNJAN, OIB 72136363054, Strpačići 3, 52463 Višnjan zastupanog po punomoćniku Vladimir Berneš, odvj.</item>
    </derivirana_varijabla>
  </DomainObject.Predmet.ProtuStrankaListFormatedWithAdressOIB>
  <DomainObject.Predmet.ProtuStrankaListNazivFormated>
    <izvorni_sadrzaj>
      <item>AMIGA j.d.o.o. VIŠNJAN</item>
    </izvorni_sadrzaj>
    <derivirana_varijabla naziv="DomainObject.Predmet.ProtuStrankaListNazivFormated_1">
      <item>AMIGA j.d.o.o. VIŠNJAN</item>
    </derivirana_varijabla>
  </DomainObject.Predmet.ProtuStrankaListNazivFormated>
  <DomainObject.Predmet.ProtuStrankaListNazivFormatedOIB>
    <izvorni_sadrzaj>
      <item>AMIGA j.d.o.o. VIŠNJAN, OIB 72136363054</item>
    </izvorni_sadrzaj>
    <derivirana_varijabla naziv="DomainObject.Predmet.ProtuStrankaListNazivFormatedOIB_1">
      <item>AMIGA j.d.o.o. VIŠNJAN, OIB 72136363054</item>
    </derivirana_varijabla>
  </DomainObject.Predmet.ProtuStrankaListNazivFormatedOIB>
  <DomainObject.Predmet.OstaliListFormated>
    <izvorni_sadrzaj>
      <item>Vladimir Berneš, odvj. punomoćnik sudionika u postupku AMIGA j.d.o.o. VIŠNJAN</item>
    </izvorni_sadrzaj>
    <derivirana_varijabla naziv="DomainObject.Predmet.OstaliListFormated_1">
      <item>Vladimir Berneš, odvj. punomoćnik sudionika u postupku AMIGA j.d.o.o. VIŠNJAN</item>
    </derivirana_varijabla>
  </DomainObject.Predmet.OstaliListFormated>
  <DomainObject.Predmet.OstaliListFormatedOIB>
    <izvorni_sadrzaj>
      <item>Vladimir Berneš, odvj. punomoćnik sudionika u postupku AMIGA j.d.o.o. VIŠNJAN</item>
    </izvorni_sadrzaj>
    <derivirana_varijabla naziv="DomainObject.Predmet.OstaliListFormatedOIB_1">
      <item>Vladimir Berneš, odvj. punomoćnik sudionika u postupku AMIGA j.d.o.o. VIŠNJAN</item>
    </derivirana_varijabla>
  </DomainObject.Predmet.OstaliListFormatedOIB>
  <DomainObject.Predmet.OstaliListFormatedWithAdress>
    <izvorni_sadrzaj>
      <item>Vladimir Berneš, odvj., Vukovarska 19, 52440 Poreč punomoćnik sudionika u postupku AMIGA j.d.o.o. VIŠNJAN</item>
    </izvorni_sadrzaj>
    <derivirana_varijabla naziv="DomainObject.Predmet.OstaliListFormatedWithAdress_1">
      <item>Vladimir Berneš, odvj., Vukovarska 19, 52440 Poreč punomoćnik sudionika u postupku AMIGA j.d.o.o. VIŠNJAN</item>
    </derivirana_varijabla>
  </DomainObject.Predmet.OstaliListFormatedWithAdress>
  <DomainObject.Predmet.OstaliListFormatedWithAdressOIB>
    <izvorni_sadrzaj>
      <item>Vladimir Berneš, odvj., Vukovarska 19, 52440 Poreč punomoćnik sudionika u postupku AMIGA j.d.o.o. VIŠNJAN</item>
    </izvorni_sadrzaj>
    <derivirana_varijabla naziv="DomainObject.Predmet.OstaliListFormatedWithAdressOIB_1">
      <item>Vladimir Berneš, odvj., Vukovarska 19, 52440 Poreč punomoćnik sudionika u postupku AMIGA j.d.o.o. VIŠNJAN</item>
    </derivirana_varijabla>
  </DomainObject.Predmet.OstaliListFormatedWithAdressOIB>
  <DomainObject.Predmet.OstaliListNazivFormated>
    <izvorni_sadrzaj>
      <item>Vladimir Berneš, odvj.</item>
    </izvorni_sadrzaj>
    <derivirana_varijabla naziv="DomainObject.Predmet.OstaliListNazivFormated_1">
      <item>Vladimir Berneš, odvj.</item>
    </derivirana_varijabla>
  </DomainObject.Predmet.OstaliListNazivFormated>
  <DomainObject.Predmet.OstaliListNazivFormatedOIB>
    <izvorni_sadrzaj>
      <item>Vladimir Berneš, odvj.</item>
    </izvorni_sadrzaj>
    <derivirana_varijabla naziv="DomainObject.Predmet.OstaliListNazivFormatedOIB_1">
      <item>Vladimir Berneš,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AMIGA j.d.o.o. VIŠNJAN</izvorni_sadrzaj>
    <derivirana_varijabla naziv="DomainObject.Predmet.ProtustrankaIDrugi_1">AMIGA j.d.o.o. VIŠNJAN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AMIGA j.d.o.o. VIŠNJAN, OIB 72136363054, Strpačići 3, 52463 Višnjan</izvorni_sadrzaj>
    <derivirana_varijabla naziv="DomainObject.Predmet.ProtustrankaIDrugiAdressOIB_1">AMIGA j.d.o.o. VIŠNJAN, OIB 72136363054, Strpačići 3,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AMIGA j.d.o.o. VIŠNJAN</item>
      <item>Vladimir Berneš, odvj.</item>
    </izvorni_sadrzaj>
    <derivirana_varijabla naziv="DomainObject.Predmet.SudioniciListNaziv_1">
      <item>FINANCIJSKA AGENCIJA, RC RIJEKA, PODRUŽNICA PULA, PULA</item>
      <item>AMIGA j.d.o.o. VIŠNJAN</item>
      <item>Vladimir Berneš, odvj.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AMIGA j.d.o.o. VIŠNJAN, OIB 72136363054, Strpačići 3,52463 Višnjan</item>
      <item>Vladimir Berneš, odvj., Vukovarska 19,52440 Poreč</item>
    </izvorni_sadrzaj>
    <derivirana_varijabla naziv="DomainObject.Predmet.SudioniciListAdressOIB_1">
      <item>FINANCIJSKA AGENCIJA, RC RIJEKA, PODRUŽNICA PULA, PULA, OIB 85821130368, F. Kurelca 8,51000 Rijeka</item>
      <item>AMIGA j.d.o.o. VIŠNJAN, OIB 72136363054, Strpačići 3,52463 Višnjan</item>
      <item>Vladimir Berneš, odvj.,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72136363054</item>
      <item>, OIB null</item>
    </izvorni_sadrzaj>
    <derivirana_varijabla naziv="DomainObject.Predmet.SudioniciListNazivOIB_1">
      <item>, OIB 85821130368</item>
      <item>, OIB 72136363054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3430</properties:Characters>
  <properties:Lines>93</properties:Lines>
  <properties:Paragraphs>36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2018-04-23T08:16:00Z</dcterms:created>
  <dc:creator>msimicic</dc:creator>
  <cp:lastModifiedBy>Sanja Prodan</cp:lastModifiedBy>
  <cp:lastPrinted>2018-04-23T08:39:00Z</cp:lastPrinted>
  <dcterms:modified xmlns:xsi="http://www.w3.org/2001/XMLSchema-instance" xsi:type="dcterms:W3CDTF">2018-04-23T08:42:00Z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(st644-2017-15, zz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