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5884" w14:paraId="c4f588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224C55" w:rsidRPr="00224C55">
        <w:t>BEST NAUTICA j.d.o.o., Zadar, Bana Josipa Jelačića 1 A, OIB: 28156482067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C12F0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A5021">
        <w:t>11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24C55" w:rsidRPr="00224C55">
        <w:t>BEST NAUTICA j.d.o.o., Zadar, Bana Josipa Jelačića 1 A, OIB: 28156482067</w:t>
      </w:r>
      <w:r w:rsidR="00990573">
        <w:t xml:space="preserve">, </w:t>
      </w:r>
      <w:r>
        <w:t xml:space="preserve">na temelju neizvršenih osnova za plaćanje iznosi </w:t>
      </w:r>
      <w:r w:rsidR="00224C55">
        <w:t>5</w:t>
      </w:r>
      <w:r w:rsidR="00990573">
        <w:t>.</w:t>
      </w:r>
      <w:r w:rsidR="00224C55">
        <w:t>784</w:t>
      </w:r>
      <w:r w:rsidR="00661B9C">
        <w:t>,</w:t>
      </w:r>
      <w:r w:rsidR="00224C55">
        <w:t>67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24C55">
        <w:t>Beata Staszczuk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116FEB">
        <w:t>11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1410D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224C55">
      <w:t>424</w:t>
    </w:r>
    <w:r w:rsidR="00661B9C">
      <w:t>/17- 5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224C55">
      <w:t>424</w:t>
    </w:r>
    <w:r w:rsidR="0076513B">
      <w:t>/1</w:t>
    </w:r>
    <w:r w:rsidR="00FF274E">
      <w:t>7</w:t>
    </w:r>
    <w:r w:rsidR="0076513B">
      <w:t>-</w:t>
    </w:r>
    <w:r w:rsidR="00661B9C">
      <w:t xml:space="preserve"> 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16FEB"/>
    <w:rsid w:val="001410DE"/>
    <w:rsid w:val="001660B0"/>
    <w:rsid w:val="00176D97"/>
    <w:rsid w:val="0019042D"/>
    <w:rsid w:val="001A4D13"/>
    <w:rsid w:val="00224C55"/>
    <w:rsid w:val="00284EA7"/>
    <w:rsid w:val="002C5422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CD2D17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0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0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0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0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0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0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0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0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NAUTICA j.d.o.o. za turizam i usluge,turistička agencija</izvorni_sadrzaj>
    <derivirana_varijabla naziv="DomainObject.Predmet.ProtustrankaFormated_1">  BEST NAUTICA j.d.o.o. za turizam i usluge,turistička agencija</derivirana_varijabla>
  </DomainObject.Predmet.ProtustrankaFormated>
  <DomainObject.Predmet.ProtustrankaFormatedOIB>
    <izvorni_sadrzaj>  BEST NAUTICA j.d.o.o. za turizam i usluge,turistička agencija, OIB 28156482067</izvorni_sadrzaj>
    <derivirana_varijabla naziv="DomainObject.Predmet.ProtustrankaFormatedOIB_1">  BEST NAUTICA j.d.o.o. za turizam i usluge,turistička agencija, OIB 28156482067</derivirana_varijabla>
  </DomainObject.Predmet.ProtustrankaFormatedOIB>
  <DomainObject.Predmet.ProtustrankaFormatedWithAdress>
    <izvorni_sadrzaj> BEST NAUTICA j.d.o.o. za turizam i usluge,turistička agencija, Bana Josipa Jelačića 1 A, 23000 Zadar</izvorni_sadrzaj>
    <derivirana_varijabla naziv="DomainObject.Predmet.ProtustrankaFormatedWithAdress_1"> BEST NAUTICA j.d.o.o. za turizam i usluge,turistička agencija, Bana Josipa Jelačića 1 A, 23000 Zadar</derivirana_varijabla>
  </DomainObject.Predmet.ProtustrankaFormatedWithAdress>
  <DomainObject.Predmet.ProtustrankaFormatedWithAdressOIB>
    <izvorni_sadrzaj> BEST NAUTICA j.d.o.o. za turizam i usluge,turistička agencija, OIB 28156482067, Bana Josipa Jelačića 1 A, 23000 Zadar</izvorni_sadrzaj>
    <derivirana_varijabla naziv="DomainObject.Predmet.ProtustrankaFormatedWithAdressOIB_1"> BEST NAUTICA j.d.o.o. za turizam i usluge,turistička agencija, OIB 28156482067, Bana Josipa Jelačića 1 A, 23000 Zadar</derivirana_varijabla>
  </DomainObject.Predmet.ProtustrankaFormatedWithAdressOIB>
  <DomainObject.Predmet.ProtustrankaWithAdress>
    <izvorni_sadrzaj>BEST NAUTICA j.d.o.o. za turizam i usluge,turistička agencija Bana Josipa Jelačića 1 A, 23000 Zadar</izvorni_sadrzaj>
    <derivirana_varijabla naziv="DomainObject.Predmet.ProtustrankaWithAdress_1">BEST NAUTICA j.d.o.o. za turizam i usluge,turistička agencija Bana Josipa Jelačića 1 A, 23000 Zadar</derivirana_varijabla>
  </DomainObject.Predmet.ProtustrankaWithAdress>
  <DomainObject.Predmet.ProtustrankaWithAdressOIB>
    <izvorni_sadrzaj>BEST NAUTICA j.d.o.o. za turizam i usluge,turistička agencija, OIB 28156482067, Bana Josipa Jelačića 1 A, 23000 Zadar</izvorni_sadrzaj>
    <derivirana_varijabla naziv="DomainObject.Predmet.ProtustrankaWithAdressOIB_1">BEST NAUTICA j.d.o.o. za turizam i usluge,turistička agencija, OIB 28156482067, Bana Josipa Jelačića 1 A, 23000 Zadar</derivirana_varijabla>
  </DomainObject.Predmet.ProtustrankaWithAdressOIB>
  <DomainObject.Predmet.ProtustrankaNazivFormated>
    <izvorni_sadrzaj>BEST NAUTICA j.d.o.o. za turizam i usluge,turistička agencija</izvorni_sadrzaj>
    <derivirana_varijabla naziv="DomainObject.Predmet.ProtustrankaNazivFormated_1">BEST NAUTICA j.d.o.o. za turizam i usluge,turistička agencija</derivirana_varijabla>
  </DomainObject.Predmet.ProtustrankaNazivFormated>
  <DomainObject.Predmet.ProtustrankaNazivFormatedOIB>
    <izvorni_sadrzaj>BEST NAUTICA j.d.o.o. za turizam i usluge,turistička agencija, OIB 28156482067</izvorni_sadrzaj>
    <derivirana_varijabla naziv="DomainObject.Predmet.ProtustrankaNazivFormatedOIB_1">BEST NAUTICA j.d.o.o. za turizam i usluge,turistička agencija, OIB 28156482067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BEST NAUTICA j.d.o.o. za turizam i usluge,turistička agencija</item>
    </izvorni_sadrzaj>
    <derivirana_varijabla naziv="DomainObject.Predmet.ProtuStrankaListFormated_1">
      <item>BEST NAUTICA j.d.o.o. za turizam i usluge,turistička agencija</item>
    </derivirana_varijabla>
  </DomainObject.Predmet.ProtuStrankaListFormated>
  <DomainObject.Predmet.ProtuStrankaListFormatedOIB>
    <izvorni_sadrzaj>
      <item>BEST NAUTICA j.d.o.o. za turizam i usluge,turistička agencija, OIB 28156482067</item>
    </izvorni_sadrzaj>
    <derivirana_varijabla naziv="DomainObject.Predmet.ProtuStrankaListFormatedOIB_1">
      <item>BEST NAUTICA j.d.o.o. za turizam i usluge,turistička agencija, OIB 28156482067</item>
    </derivirana_varijabla>
  </DomainObject.Predmet.ProtuStrankaListFormatedOIB>
  <DomainObject.Predmet.ProtuStrankaListFormatedWithAdress>
    <izvorni_sadrzaj>
      <item>BEST NAUTICA j.d.o.o. za turizam i usluge,turistička agencija, Bana Josipa Jelačića 1 A, 23000 Zadar</item>
    </izvorni_sadrzaj>
    <derivirana_varijabla naziv="DomainObject.Predmet.ProtuStrankaListFormatedWithAdress_1">
      <item>BEST NAUTICA j.d.o.o. za turizam i usluge,turistička agencija, Bana Josipa Jelačića 1 A, 23000 Zadar</item>
    </derivirana_varijabla>
  </DomainObject.Predmet.ProtuStrankaListFormatedWithAdress>
  <DomainObject.Predmet.ProtuStrankaListFormatedWithAdressOIB>
    <izvorni_sadrzaj>
      <item>BEST NAUTICA j.d.o.o. za turizam i usluge,turistička agencija, OIB 28156482067, Bana Josipa Jelačića 1 A, 23000 Zadar</item>
    </izvorni_sadrzaj>
    <derivirana_varijabla naziv="DomainObject.Predmet.ProtuStrankaListFormatedWithAdressOIB_1">
      <item>BEST NAUTICA j.d.o.o. za turizam i usluge,turistička agencija, OIB 28156482067, Bana Josipa Jelačića 1 A, 23000 Zadar</item>
    </derivirana_varijabla>
  </DomainObject.Predmet.ProtuStrankaListFormatedWithAdressOIB>
  <DomainObject.Predmet.ProtuStrankaListNazivFormated>
    <izvorni_sadrzaj>
      <item>BEST NAUTICA j.d.o.o. za turizam i usluge,turistička agencija</item>
    </izvorni_sadrzaj>
    <derivirana_varijabla naziv="DomainObject.Predmet.ProtuStrankaListNazivFormated_1">
      <item>BEST NAUTICA j.d.o.o. za turizam i usluge,turistička agencija</item>
    </derivirana_varijabla>
  </DomainObject.Predmet.ProtuStrankaListNazivFormated>
  <DomainObject.Predmet.ProtuStrankaListNazivFormatedOIB>
    <izvorni_sadrzaj>
      <item>BEST NAUTICA j.d.o.o. za turizam i usluge,turistička agencija, OIB 28156482067</item>
    </izvorni_sadrzaj>
    <derivirana_varijabla naziv="DomainObject.Predmet.ProtuStrankaListNazivFormatedOIB_1">
      <item>BEST NAUTICA j.d.o.o. za turizam i usluge,turistička agencija, OIB 28156482067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BEST NAUTICA j.d.o.o. za turizam i usluge,turistička agencija</izvorni_sadrzaj>
    <derivirana_varijabla naziv="DomainObject.Predmet.ProtustrankaIDrugi_1">BEST NAUTICA j.d.o.o. za turizam i usluge,turistička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BEST NAUTICA j.d.o.o. za turizam i usluge,turistička agencija, OIB 28156482067, Bana Josipa Jelačića 1 A, 23000 Zadar</izvorni_sadrzaj>
    <derivirana_varijabla naziv="DomainObject.Predmet.ProtustrankaIDrugiAdressOIB_1">BEST NAUTICA j.d.o.o. za turizam i usluge,turistička agencija, OIB 28156482067, Bana Josipa Jelačića 1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BEST NAUTICA j.d.o.o. za turizam i usluge,turistička agencija</item>
    </izvorni_sadrzaj>
    <derivirana_varijabla naziv="DomainObject.Predmet.SudioniciListNaziv_1">
      <item>FINA</item>
      <item>BEST NAUTICA j.d.o.o. za turizam i usluge,turistička agencija</item>
    </derivirana_varijabla>
  </DomainObject.Predmet.SudioniciListNaziv>
  <DomainObject.Predmet.SudioniciListAdressOIB>
    <izvorni_sadrzaj>
      <item>FINA, OIB 85821130368</item>
      <item>BEST NAUTICA j.d.o.o. za turizam i usluge,turistička agencija, OIB 28156482067, Bana Josipa Jelačića 1 A,23000 Zadar</item>
    </izvorni_sadrzaj>
    <derivirana_varijabla naziv="DomainObject.Predmet.SudioniciListAdressOIB_1">
      <item>FINA, OIB 85821130368</item>
      <item>BEST NAUTICA j.d.o.o. za turizam i usluge,turistička agencija, OIB 28156482067, Bana Josipa Jelačića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28156482067</item>
    </izvorni_sadrzaj>
    <derivirana_varijabla naziv="DomainObject.Predmet.SudioniciListNazivOIB_1">
      <item>, OIB 85821130368</item>
      <item>, OIB 28156482067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F2728-53D5-46A0-B969-38ADC9AA2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1991</properties:Characters>
  <properties:Lines>64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2017-10-11T08:36:00Z</dcterms:created>
  <dc:creator>Tina Grgas</dc:creator>
  <cp:lastModifiedBy>wsadmin</cp:lastModifiedBy>
  <cp:lastPrinted>2017-10-11T10:56:00Z</cp:lastPrinted>
  <dcterms:modified xmlns:xsi="http://www.w3.org/2001/XMLSchema-instance" xsi:type="dcterms:W3CDTF">2017-10-11T11:04:00Z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