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bfd1" w14:paraId="119bfd1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23512C">
        <w:rPr>
          <w:rFonts w:hAnsi="Times New Roman" w:ascii="Times New Roman"/>
        </w:rPr>
        <w:t>1</w:t>
      </w:r>
      <w:r w:rsidR="00A167F7">
        <w:rPr>
          <w:rFonts w:hAnsi="Times New Roman" w:ascii="Times New Roman"/>
        </w:rPr>
        <w:t>2</w:t>
      </w:r>
      <w:r w:rsidR="00383DEE">
        <w:rPr>
          <w:rFonts w:hAnsi="Times New Roman" w:ascii="Times New Roman"/>
        </w:rPr>
        <w:t>3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1B21C7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1B21C7" w:rsidRPr="001B21C7">
        <w:rPr>
          <w:rFonts w:hAnsi="Times New Roman" w:ascii="Times New Roman"/>
        </w:rPr>
        <w:t>SANDREJA d.o.o.</w:t>
      </w:r>
      <w:r w:rsidR="0043648F" w:rsidRPr="001B21C7">
        <w:rPr>
          <w:rFonts w:hAnsi="Times New Roman" w:ascii="Times New Roman"/>
        </w:rPr>
        <w:t>,</w:t>
      </w:r>
      <w:r w:rsidR="00586C00" w:rsidRPr="001B21C7">
        <w:rPr>
          <w:rFonts w:hAnsi="Times New Roman" w:ascii="Times New Roman"/>
        </w:rPr>
        <w:t xml:space="preserve"> </w:t>
      </w:r>
      <w:r w:rsidR="00597BC7" w:rsidRPr="001B21C7">
        <w:rPr>
          <w:rFonts w:hAnsi="Times New Roman" w:ascii="Times New Roman"/>
        </w:rPr>
        <w:t xml:space="preserve">Zagreb, </w:t>
      </w:r>
      <w:r w:rsidR="001B21C7" w:rsidRPr="001B21C7">
        <w:rPr>
          <w:rFonts w:hAnsi="Times New Roman" w:ascii="Times New Roman"/>
        </w:rPr>
        <w:t>III Ravnice 32</w:t>
      </w:r>
      <w:r w:rsidR="004B5D6E" w:rsidRPr="001B21C7">
        <w:rPr>
          <w:rFonts w:hAnsi="Times New Roman" w:ascii="Times New Roman"/>
        </w:rPr>
        <w:t>,</w:t>
      </w:r>
      <w:r w:rsidR="0043648F" w:rsidRPr="001B21C7">
        <w:rPr>
          <w:rFonts w:hAnsi="Times New Roman" w:ascii="Times New Roman"/>
        </w:rPr>
        <w:t xml:space="preserve"> OIB</w:t>
      </w:r>
      <w:r w:rsidR="000A6A87" w:rsidRPr="001B21C7">
        <w:rPr>
          <w:rFonts w:hAnsi="Times New Roman" w:ascii="Times New Roman"/>
        </w:rPr>
        <w:t xml:space="preserve"> </w:t>
      </w:r>
      <w:r w:rsidR="001B21C7" w:rsidRPr="001B21C7">
        <w:rPr>
          <w:rFonts w:hAnsi="Times New Roman" w:ascii="Times New Roman"/>
        </w:rPr>
        <w:t>02718477176</w:t>
      </w:r>
      <w:r w:rsidR="00F4305A" w:rsidRPr="001B21C7">
        <w:rPr>
          <w:rFonts w:hAnsi="Times New Roman" w:ascii="Times New Roman"/>
        </w:rPr>
        <w:t>,</w:t>
      </w:r>
      <w:r w:rsidR="00EC0460" w:rsidRPr="001B21C7">
        <w:rPr>
          <w:rFonts w:hAnsi="Times New Roman" w:ascii="Times New Roman"/>
        </w:rPr>
        <w:t xml:space="preserve"> </w:t>
      </w:r>
      <w:r w:rsidR="0001633E" w:rsidRPr="001B21C7">
        <w:rPr>
          <w:rFonts w:hAnsi="Times New Roman" w:ascii="Times New Roman"/>
        </w:rPr>
        <w:t xml:space="preserve">dana </w:t>
      </w:r>
      <w:r w:rsidR="00C37F44" w:rsidRPr="001B21C7">
        <w:rPr>
          <w:rFonts w:hAnsi="Times New Roman" w:ascii="Times New Roman"/>
        </w:rPr>
        <w:t>10</w:t>
      </w:r>
      <w:r w:rsidR="00791280" w:rsidRPr="001B21C7">
        <w:rPr>
          <w:rFonts w:hAnsi="Times New Roman" w:ascii="Times New Roman"/>
        </w:rPr>
        <w:t>. listopada 2018</w:t>
      </w:r>
      <w:r w:rsidRPr="001B21C7">
        <w:rPr>
          <w:rFonts w:hAnsi="Times New Roman" w:ascii="Times New Roman"/>
        </w:rPr>
        <w:t xml:space="preserve">. </w:t>
      </w:r>
    </w:p>
    <w:p w:rsidRDefault="00725801" w:rsidP="00481288" w:rsidR="00725801" w:rsidRPr="001B21C7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1B21C7">
      <w:pPr>
        <w:jc w:val="center"/>
        <w:rPr>
          <w:rFonts w:hAnsi="Times New Roman" w:ascii="Times New Roman"/>
        </w:rPr>
      </w:pPr>
      <w:r w:rsidRPr="001B21C7">
        <w:rPr>
          <w:rFonts w:hAnsi="Times New Roman" w:ascii="Times New Roman"/>
        </w:rPr>
        <w:t>r i j e š i o  j e</w:t>
      </w:r>
    </w:p>
    <w:p w:rsidRDefault="00725801" w:rsidP="00725801" w:rsidR="00725801" w:rsidRPr="001B21C7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1B21C7">
        <w:rPr>
          <w:rFonts w:hAnsi="Times New Roman" w:ascii="Times New Roman"/>
        </w:rPr>
        <w:t>I. Nalaže se</w:t>
      </w:r>
      <w:r w:rsidR="00113ABD" w:rsidRPr="001B21C7">
        <w:rPr>
          <w:rFonts w:hAnsi="Times New Roman" w:ascii="Times New Roman"/>
        </w:rPr>
        <w:t xml:space="preserve"> </w:t>
      </w:r>
      <w:r w:rsidR="001B21C7" w:rsidRPr="001B21C7">
        <w:rPr>
          <w:rFonts w:hAnsi="Times New Roman" w:ascii="Times New Roman"/>
        </w:rPr>
        <w:t>Andreji Celić, Virovitica, Lozan, I. Marinkovića 78, OIB 69940787830</w:t>
      </w:r>
      <w:r w:rsidR="004B5D6E" w:rsidRPr="001B21C7">
        <w:rPr>
          <w:rFonts w:hAnsi="Times New Roman" w:ascii="Times New Roman"/>
        </w:rPr>
        <w:t xml:space="preserve">, </w:t>
      </w:r>
      <w:r w:rsidR="00F4305A" w:rsidRPr="00597BC7">
        <w:rPr>
          <w:rFonts w:hAnsi="Times New Roman" w:ascii="Times New Roman"/>
        </w:rPr>
        <w:t xml:space="preserve">kao </w:t>
      </w:r>
      <w:r w:rsidR="00F4305A" w:rsidRPr="00A00061">
        <w:rPr>
          <w:rFonts w:hAnsi="Times New Roman" w:ascii="Times New Roman"/>
        </w:rPr>
        <w:t xml:space="preserve">osobi </w:t>
      </w:r>
      <w:r w:rsidR="00F4305A" w:rsidRPr="00D90545">
        <w:rPr>
          <w:rFonts w:hAnsi="Times New Roman" w:ascii="Times New Roman"/>
        </w:rPr>
        <w:t>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1B21C7">
        <w:rPr>
          <w:rFonts w:hAnsi="Times New Roman" w:ascii="Times New Roman"/>
          <w:color w:val="000000"/>
        </w:rPr>
        <w:t>123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1B21C7">
        <w:rPr>
          <w:rFonts w:hAnsi="Times New Roman" w:ascii="Times New Roman"/>
          <w:color w:val="000000"/>
        </w:rPr>
        <w:t>123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1B21C7" w:rsidRPr="001B21C7">
        <w:rPr>
          <w:rFonts w:hAnsi="Times New Roman" w:ascii="Times New Roman"/>
        </w:rPr>
        <w:t>SANDREJA d.o.o., Zagreb, III Ravnice 32, OIB 02718477176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3E0A9B" w:rsidP="003E0A9B" w:rsidR="003E0A9B">
      <w:pPr>
        <w:jc w:val="center"/>
        <w:rPr>
          <w:rFonts w:hAnsi="Times New Roman" w:ascii="Times New Roman"/>
        </w:rPr>
      </w:pPr>
    </w:p>
    <w:p w:rsidRDefault="003E0A9B" w:rsidP="003E0A9B" w:rsidR="003E0A9B">
      <w:pPr>
        <w:jc w:val="center"/>
        <w:rPr>
          <w:rFonts w:hAnsi="Times New Roman" w:ascii="Times New Roman"/>
        </w:rPr>
      </w:pPr>
    </w:p>
    <w:p w:rsidRDefault="003E0A9B" w:rsidP="003E0A9B" w:rsidR="003E0A9B">
      <w:pPr>
        <w:jc w:val="center"/>
        <w:rPr>
          <w:rFonts w:hAnsi="Times New Roman" w:ascii="Times New Roman"/>
        </w:rPr>
      </w:pPr>
    </w:p>
    <w:p w:rsidRDefault="003E0A9B" w:rsidP="003E0A9B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558" w:rsidP="00481288" w:rsidR="00900558">
      <w:r>
        <w:separator/>
      </w:r>
    </w:p>
  </w:endnote>
  <w:endnote w:id="0" w:type="continuationSeparator">
    <w:p w:rsidRDefault="00900558" w:rsidP="00481288" w:rsidR="00900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558" w:rsidP="00481288" w:rsidR="00900558">
      <w:r>
        <w:separator/>
      </w:r>
    </w:p>
  </w:footnote>
  <w:footnote w:id="0" w:type="continuationSeparator">
    <w:p w:rsidRDefault="00900558" w:rsidP="00481288" w:rsidR="00900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F82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CC39F8">
      <w:rPr>
        <w:rFonts w:hAnsi="Times New Roman" w:ascii="Times New Roman"/>
      </w:rPr>
      <w:t>1</w:t>
    </w:r>
    <w:r w:rsidR="00A167F7">
      <w:rPr>
        <w:rFonts w:hAnsi="Times New Roman" w:ascii="Times New Roman"/>
      </w:rPr>
      <w:t>2</w:t>
    </w:r>
    <w:r w:rsidR="00383DEE">
      <w:rPr>
        <w:rFonts w:hAnsi="Times New Roman" w:ascii="Times New Roman"/>
      </w:rPr>
      <w:t>3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24F82"/>
    <w:rsid w:val="00030E3C"/>
    <w:rsid w:val="0003190E"/>
    <w:rsid w:val="00041874"/>
    <w:rsid w:val="0004622A"/>
    <w:rsid w:val="000802D2"/>
    <w:rsid w:val="00080D5C"/>
    <w:rsid w:val="00083C65"/>
    <w:rsid w:val="000861CB"/>
    <w:rsid w:val="0009134C"/>
    <w:rsid w:val="00092C85"/>
    <w:rsid w:val="000965A0"/>
    <w:rsid w:val="000A0890"/>
    <w:rsid w:val="000A21CB"/>
    <w:rsid w:val="000A62B5"/>
    <w:rsid w:val="000A6A87"/>
    <w:rsid w:val="000D421A"/>
    <w:rsid w:val="000D44B6"/>
    <w:rsid w:val="000E33E7"/>
    <w:rsid w:val="000F385F"/>
    <w:rsid w:val="000F776A"/>
    <w:rsid w:val="001011E2"/>
    <w:rsid w:val="001046C5"/>
    <w:rsid w:val="00110E4F"/>
    <w:rsid w:val="00111060"/>
    <w:rsid w:val="00112D42"/>
    <w:rsid w:val="00113ABD"/>
    <w:rsid w:val="001144B0"/>
    <w:rsid w:val="00122802"/>
    <w:rsid w:val="00127E3A"/>
    <w:rsid w:val="00151084"/>
    <w:rsid w:val="0015197E"/>
    <w:rsid w:val="00164453"/>
    <w:rsid w:val="001A193C"/>
    <w:rsid w:val="001A28AB"/>
    <w:rsid w:val="001B0672"/>
    <w:rsid w:val="001B21C7"/>
    <w:rsid w:val="001B55DC"/>
    <w:rsid w:val="001C59DF"/>
    <w:rsid w:val="001E6C73"/>
    <w:rsid w:val="001F3DB4"/>
    <w:rsid w:val="001F5E35"/>
    <w:rsid w:val="001F6698"/>
    <w:rsid w:val="00200EF0"/>
    <w:rsid w:val="00204B5B"/>
    <w:rsid w:val="00216829"/>
    <w:rsid w:val="00232C62"/>
    <w:rsid w:val="00232DB4"/>
    <w:rsid w:val="0023512C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735F6"/>
    <w:rsid w:val="00383DEE"/>
    <w:rsid w:val="0038517D"/>
    <w:rsid w:val="0038669F"/>
    <w:rsid w:val="0039325A"/>
    <w:rsid w:val="00395037"/>
    <w:rsid w:val="003A3A82"/>
    <w:rsid w:val="003A3B62"/>
    <w:rsid w:val="003A659E"/>
    <w:rsid w:val="003A746B"/>
    <w:rsid w:val="003B4369"/>
    <w:rsid w:val="003C05AD"/>
    <w:rsid w:val="003E0A9B"/>
    <w:rsid w:val="00411409"/>
    <w:rsid w:val="00412ADC"/>
    <w:rsid w:val="004139C6"/>
    <w:rsid w:val="00421DEE"/>
    <w:rsid w:val="00431279"/>
    <w:rsid w:val="004323E4"/>
    <w:rsid w:val="0043648F"/>
    <w:rsid w:val="00440B2D"/>
    <w:rsid w:val="00464401"/>
    <w:rsid w:val="00465A9E"/>
    <w:rsid w:val="004666C1"/>
    <w:rsid w:val="00470C2D"/>
    <w:rsid w:val="00472CF2"/>
    <w:rsid w:val="00481288"/>
    <w:rsid w:val="004815DC"/>
    <w:rsid w:val="0048204F"/>
    <w:rsid w:val="004B35D6"/>
    <w:rsid w:val="004B5D6E"/>
    <w:rsid w:val="004D190B"/>
    <w:rsid w:val="004D5305"/>
    <w:rsid w:val="004D712D"/>
    <w:rsid w:val="004E3F4E"/>
    <w:rsid w:val="004F2939"/>
    <w:rsid w:val="004F421F"/>
    <w:rsid w:val="004F4FC9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97BC7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76EB4"/>
    <w:rsid w:val="00686DEB"/>
    <w:rsid w:val="00692F48"/>
    <w:rsid w:val="0069420F"/>
    <w:rsid w:val="006A4A58"/>
    <w:rsid w:val="006B03BC"/>
    <w:rsid w:val="006B1657"/>
    <w:rsid w:val="006C1937"/>
    <w:rsid w:val="006C1E25"/>
    <w:rsid w:val="006C42B2"/>
    <w:rsid w:val="006D57D3"/>
    <w:rsid w:val="006D73F8"/>
    <w:rsid w:val="006E4224"/>
    <w:rsid w:val="006E4DD2"/>
    <w:rsid w:val="006E6D99"/>
    <w:rsid w:val="006F1D07"/>
    <w:rsid w:val="00701A07"/>
    <w:rsid w:val="00710496"/>
    <w:rsid w:val="007200AF"/>
    <w:rsid w:val="00725801"/>
    <w:rsid w:val="00730EE2"/>
    <w:rsid w:val="007317A1"/>
    <w:rsid w:val="007342BD"/>
    <w:rsid w:val="007371FB"/>
    <w:rsid w:val="007557F1"/>
    <w:rsid w:val="00764397"/>
    <w:rsid w:val="0077014A"/>
    <w:rsid w:val="00774EF9"/>
    <w:rsid w:val="00784A35"/>
    <w:rsid w:val="00787A64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430E"/>
    <w:rsid w:val="008F68B3"/>
    <w:rsid w:val="00900558"/>
    <w:rsid w:val="00911DAA"/>
    <w:rsid w:val="00960FE0"/>
    <w:rsid w:val="00962A53"/>
    <w:rsid w:val="00975834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0061"/>
    <w:rsid w:val="00A015CF"/>
    <w:rsid w:val="00A167F7"/>
    <w:rsid w:val="00A26906"/>
    <w:rsid w:val="00A35B55"/>
    <w:rsid w:val="00A411A6"/>
    <w:rsid w:val="00A4307A"/>
    <w:rsid w:val="00A714A0"/>
    <w:rsid w:val="00A77CCA"/>
    <w:rsid w:val="00A83AA8"/>
    <w:rsid w:val="00A84B55"/>
    <w:rsid w:val="00A97C90"/>
    <w:rsid w:val="00AA586F"/>
    <w:rsid w:val="00AA7032"/>
    <w:rsid w:val="00AB2806"/>
    <w:rsid w:val="00AB397B"/>
    <w:rsid w:val="00AE499B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39F8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1961"/>
    <w:rsid w:val="00DF3954"/>
    <w:rsid w:val="00DF3CA9"/>
    <w:rsid w:val="00E01803"/>
    <w:rsid w:val="00E01A2A"/>
    <w:rsid w:val="00E03BAE"/>
    <w:rsid w:val="00E120AB"/>
    <w:rsid w:val="00E216E4"/>
    <w:rsid w:val="00E2445F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EE2AE4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E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E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961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0536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740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98577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93011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9430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6940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852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3857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8145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4123</izvorni_sadrzaj>
    <derivirana_varijabla naziv="DomainObject.Predmet.Broj_1">4123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St-4123/2016</izvorni_sadrzaj>
    <derivirana_varijabla naziv="DomainObject.Predmet.OznakaBroj_1">St-4123/2016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SANDREJA d.o.o.</izvorni_sadrzaj>
    <derivirana_varijabla naziv="DomainObject.Predmet.ProtustrankaFormated_1">  SANDREJA d.o.o.</derivirana_varijabla>
  </DomainObject.Predmet.ProtustrankaFormated>
  <DomainObject.Predmet.ProtustrankaFormatedOIB>
    <izvorni_sadrzaj>  SANDREJA d.o.o., OIB 02718477176</izvorni_sadrzaj>
    <derivirana_varijabla naziv="DomainObject.Predmet.ProtustrankaFormatedOIB_1">  SANDREJA d.o.o., OIB 02718477176</derivirana_varijabla>
  </DomainObject.Predmet.ProtustrankaFormatedOIB>
  <DomainObject.Predmet.ProtustrankaFormatedWithAdress>
    <izvorni_sadrzaj> SANDREJA d.o.o., III Ravnice 32, 10000 Zagreb</izvorni_sadrzaj>
    <derivirana_varijabla naziv="DomainObject.Predmet.ProtustrankaFormatedWithAdress_1"> SANDREJA d.o.o., III Ravnice 32, 10000 Zagreb</derivirana_varijabla>
  </DomainObject.Predmet.ProtustrankaFormatedWithAdress>
  <DomainObject.Predmet.ProtustrankaFormatedWithAdressOIB>
    <izvorni_sadrzaj> SANDREJA d.o.o., OIB 02718477176, III Ravnice 32, 10000 Zagreb</izvorni_sadrzaj>
    <derivirana_varijabla naziv="DomainObject.Predmet.ProtustrankaFormatedWithAdressOIB_1"> SANDREJA d.o.o., OIB 02718477176, III Ravnice 32, 10000 Zagreb</derivirana_varijabla>
  </DomainObject.Predmet.ProtustrankaFormatedWithAdressOIB>
  <DomainObject.Predmet.ProtustrankaWithAdress>
    <izvorni_sadrzaj>SANDREJA d.o.o. III Ravnice 32, 10000 Zagreb</izvorni_sadrzaj>
    <derivirana_varijabla naziv="DomainObject.Predmet.ProtustrankaWithAdress_1">SANDREJA d.o.o. III Ravnice 32, 10000 Zagreb</derivirana_varijabla>
  </DomainObject.Predmet.ProtustrankaWithAdress>
  <DomainObject.Predmet.ProtustrankaWithAdressOIB>
    <izvorni_sadrzaj>SANDREJA d.o.o., OIB 02718477176, III Ravnice 32, 10000 Zagreb</izvorni_sadrzaj>
    <derivirana_varijabla naziv="DomainObject.Predmet.ProtustrankaWithAdressOIB_1">SANDREJA d.o.o., OIB 02718477176, III Ravnice 32, 10000 Zagreb</derivirana_varijabla>
  </DomainObject.Predmet.ProtustrankaWithAdressOIB>
  <DomainObject.Predmet.ProtustrankaNazivFormated>
    <izvorni_sadrzaj>SANDREJA d.o.o.</izvorni_sadrzaj>
    <derivirana_varijabla naziv="DomainObject.Predmet.ProtustrankaNazivFormated_1">SANDREJA d.o.o.</derivirana_varijabla>
  </DomainObject.Predmet.ProtustrankaNazivFormated>
  <DomainObject.Predmet.ProtustrankaNazivFormatedOIB>
    <izvorni_sadrzaj>SANDREJA d.o.o., OIB 02718477176</izvorni_sadrzaj>
    <derivirana_varijabla naziv="DomainObject.Predmet.ProtustrankaNazivFormatedOIB_1">SANDREJA d.o.o., OIB 02718477176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SANDREJA d.o.o.</item>
    </izvorni_sadrzaj>
    <derivirana_varijabla naziv="DomainObject.Predmet.ProtuStrankaListFormated_1">
      <item>SANDREJA d.o.o.</item>
    </derivirana_varijabla>
  </DomainObject.Predmet.ProtuStrankaListFormated>
  <DomainObject.Predmet.ProtuStrankaListFormatedOIB>
    <izvorni_sadrzaj>
      <item>SANDREJA d.o.o., OIB 02718477176</item>
    </izvorni_sadrzaj>
    <derivirana_varijabla naziv="DomainObject.Predmet.ProtuStrankaListFormatedOIB_1">
      <item>SANDREJA d.o.o., OIB 02718477176</item>
    </derivirana_varijabla>
  </DomainObject.Predmet.ProtuStrankaListFormatedOIB>
  <DomainObject.Predmet.ProtuStrankaListFormatedWithAdress>
    <izvorni_sadrzaj>
      <item>SANDREJA d.o.o., III Ravnice 32, 10000 Zagreb</item>
    </izvorni_sadrzaj>
    <derivirana_varijabla naziv="DomainObject.Predmet.ProtuStrankaListFormatedWithAdress_1">
      <item>SANDREJA d.o.o., III Ravnice 32, 10000 Zagreb</item>
    </derivirana_varijabla>
  </DomainObject.Predmet.ProtuStrankaListFormatedWithAdress>
  <DomainObject.Predmet.ProtuStrankaListFormatedWithAdressOIB>
    <izvorni_sadrzaj>
      <item>SANDREJA d.o.o., OIB 02718477176, III Ravnice 32, 10000 Zagreb</item>
    </izvorni_sadrzaj>
    <derivirana_varijabla naziv="DomainObject.Predmet.ProtuStrankaListFormatedWithAdressOIB_1">
      <item>SANDREJA d.o.o., OIB 02718477176, III Ravnice 32, 10000 Zagreb</item>
    </derivirana_varijabla>
  </DomainObject.Predmet.ProtuStrankaListFormatedWithAdressOIB>
  <DomainObject.Predmet.ProtuStrankaListNazivFormated>
    <izvorni_sadrzaj>
      <item>SANDREJA d.o.o.</item>
    </izvorni_sadrzaj>
    <derivirana_varijabla naziv="DomainObject.Predmet.ProtuStrankaListNazivFormated_1">
      <item>SANDREJA d.o.o.</item>
    </derivirana_varijabla>
  </DomainObject.Predmet.ProtuStrankaListNazivFormated>
  <DomainObject.Predmet.ProtuStrankaListNazivFormatedOIB>
    <izvorni_sadrzaj>
      <item>SANDREJA d.o.o., OIB 02718477176</item>
    </izvorni_sadrzaj>
    <derivirana_varijabla naziv="DomainObject.Predmet.ProtuStrankaListNazivFormatedOIB_1">
      <item>SANDREJA d.o.o., OIB 02718477176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SANDREJA d.o.o.</izvorni_sadrzaj>
    <derivirana_varijabla naziv="DomainObject.Predmet.ProtustrankaIDrugi_1">SANDREJA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SANDREJA d.o.o., OIB 02718477176, III Ravnice 32, 10000 Zagreb</izvorni_sadrzaj>
    <derivirana_varijabla naziv="DomainObject.Predmet.ProtustrankaIDrugiAdressOIB_1">SANDREJA d.o.o., OIB 02718477176, III Ravnice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SANDREJA d.o.o.</item>
    </izvorni_sadrzaj>
    <derivirana_varijabla naziv="DomainObject.Predmet.SudioniciListNaziv_1">
      <item>FINA Regionalni centar Zagreb</item>
      <item>SANDREJA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SANDREJA d.o.o., OIB 02718477176, III Ravnice 32,10000 Zagreb</item>
    </izvorni_sadrzaj>
    <derivirana_varijabla naziv="DomainObject.Predmet.SudioniciListAdressOIB_1">
      <item>FINA Regionalni centar Zagreb, OIB 85821130368, Trg svibanjskih žrtava 1995. br. 1,10000 Zagreb</item>
      <item>SANDREJA d.o.o., OIB 02718477176, III Ravnice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02718477176</item>
    </izvorni_sadrzaj>
    <derivirana_varijabla naziv="DomainObject.Predmet.SudioniciListNazivOIB_1">
      <item>, OIB 85821130368</item>
      <item>, OIB 02718477176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861A5-50D7-4BB2-B282-6A966D706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3053</properties:Characters>
  <properties:Lines>83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2018-10-10T12:47:00Z</dcterms:created>
  <dc:creator>Žana Livaja</dc:creator>
  <cp:lastModifiedBy>Marina Markić</cp:lastModifiedBy>
  <cp:lastPrinted>2018-10-10T12:50:00Z</cp:lastPrinted>
  <dcterms:modified xmlns:xsi="http://www.w3.org/2001/XMLSchema-instance" xsi:type="dcterms:W3CDTF">2018-10-10T12:50:00Z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St-4123-16.docx)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