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3bcfe" w14:paraId="1e3bcfe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D7410A">
        <w:t>2604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D7410A">
        <w:t>Financijske agencije Regionalni centar Zagreb Podružnica Karlovac, Ul.Pavla Vitezovića 1</w:t>
      </w:r>
      <w:r w:rsidR="00A95C37">
        <w:t xml:space="preserve">, za pokretanje skraćenog stečajnog postupka nad dužnikom </w:t>
      </w:r>
      <w:r w:rsidR="00D7410A">
        <w:t>PAĐEN  d.o.o. za trgovinu i usluge i turistička agencija, Duga Resa, Gornje Mrzlo Poje Mrež. 166, MBS: 020045860, OIB: 63814889413</w:t>
      </w:r>
      <w:r w:rsidR="00231648">
        <w:t xml:space="preserve">, dana </w:t>
      </w:r>
      <w:r w:rsidR="008A3D49">
        <w:t>19. prosinca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D7410A">
        <w:t>PAĐEN  d.o.o. za trgovinu i usluge i turistička agencija, Duga Resa, Gornje Mrzlo Poje Mrež. 166, MBS: 020045860, OIB: 63814889413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D7410A">
        <w:t>Damir Cincar, Osijek, Ul. Sv. Ane 15b, OIB: 60464850994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D7410A">
        <w:t>PAĐEN  d.o.o. za trgovinu i usluge i turistička agencija, Duga Resa, Gornje Mrzlo Poje Mrež. 166, MBS: 020045860, OIB: 63814889413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A95C37">
        <w:t>Zagreb</w:t>
      </w:r>
      <w:r>
        <w:t xml:space="preserve">, Podružnica </w:t>
      </w:r>
      <w:r w:rsidR="00D7410A">
        <w:t>Karlovac</w:t>
      </w:r>
      <w:r>
        <w:t xml:space="preserve"> podnijela je dana </w:t>
      </w:r>
      <w:r w:rsidR="00D7410A">
        <w:t>1. rujna</w:t>
      </w:r>
      <w:r w:rsidR="000A0A90">
        <w:t xml:space="preserve"> 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D7410A">
        <w:t>PAĐEN  d.o.o. za trgovinu i usluge i turistička agencija, Duga Resa, Gornje Mrzlo Poje Mrež. 166, MBS: 020045860, OIB: 63814889413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8A3D49">
        <w:t>19. listopada</w:t>
      </w:r>
      <w:r w:rsidR="00647F1F">
        <w:t xml:space="preserve"> 2016</w:t>
      </w:r>
      <w:r>
        <w:t>. objavio oglas na mrežnoj stranici e-Oglasna p</w:t>
      </w:r>
      <w:r w:rsidR="000A0A90">
        <w:t>loča sudova pod posl. brojem St-</w:t>
      </w:r>
      <w:r w:rsidR="00D7410A">
        <w:t>2604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D7410A">
        <w:t>2604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8A3D49">
        <w:t>19. prosinca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8A3D49">
        <w:t>20/1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653FB"/>
    <w:rsid w:val="005A33B9"/>
    <w:rsid w:val="005C2121"/>
    <w:rsid w:val="005D0763"/>
    <w:rsid w:val="005F1EDA"/>
    <w:rsid w:val="006057F8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571AD"/>
    <w:rsid w:val="00A82E41"/>
    <w:rsid w:val="00A868A7"/>
    <w:rsid w:val="00A95C37"/>
    <w:rsid w:val="00AA2908"/>
    <w:rsid w:val="00B37C1E"/>
    <w:rsid w:val="00B46765"/>
    <w:rsid w:val="00B82754"/>
    <w:rsid w:val="00B87BDD"/>
    <w:rsid w:val="00BA1A5C"/>
    <w:rsid w:val="00BE259C"/>
    <w:rsid w:val="00C1697B"/>
    <w:rsid w:val="00C764CC"/>
    <w:rsid w:val="00C827B2"/>
    <w:rsid w:val="00CE107B"/>
    <w:rsid w:val="00D21A2C"/>
    <w:rsid w:val="00D7410A"/>
    <w:rsid w:val="00DB5F30"/>
    <w:rsid w:val="00DE0702"/>
    <w:rsid w:val="00DE4CD2"/>
    <w:rsid w:val="00DE544E"/>
    <w:rsid w:val="00DE677D"/>
    <w:rsid w:val="00E00143"/>
    <w:rsid w:val="00E54C7F"/>
    <w:rsid w:val="00E85BE3"/>
    <w:rsid w:val="00E950D5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5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95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95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0D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0D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5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95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95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0D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0D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2604</izvorni_sadrzaj>
    <derivirana_varijabla naziv="DomainObject.Predmet.Broj_1">2604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St-2604/2016</izvorni_sadrzaj>
    <derivirana_varijabla naziv="DomainObject.Predmet.OznakaBroj_1">St-2604/2016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PAĐEN  d.o.o.</izvorni_sadrzaj>
    <derivirana_varijabla naziv="DomainObject.Predmet.ProtustrankaFormated_1">  PAĐEN  d.o.o.</derivirana_varijabla>
  </DomainObject.Predmet.ProtustrankaFormated>
  <DomainObject.Predmet.ProtustrankaFormatedOIB>
    <izvorni_sadrzaj>  PAĐEN  d.o.o., OIB 63814889413</izvorni_sadrzaj>
    <derivirana_varijabla naziv="DomainObject.Predmet.ProtustrankaFormatedOIB_1">  PAĐEN  d.o.o., OIB 63814889413</derivirana_varijabla>
  </DomainObject.Predmet.ProtustrankaFormatedOIB>
  <DomainObject.Predmet.ProtustrankaFormatedWithAdress>
    <izvorni_sadrzaj> PAĐEN  d.o.o., Gornje mrzlo polje mrežničko 166, 47250 Duga Resa</izvorni_sadrzaj>
    <derivirana_varijabla naziv="DomainObject.Predmet.ProtustrankaFormatedWithAdress_1"> PAĐEN  d.o.o., Gornje mrzlo polje mrežničko 166, 47250 Duga Resa</derivirana_varijabla>
  </DomainObject.Predmet.ProtustrankaFormatedWithAdress>
  <DomainObject.Predmet.ProtustrankaFormatedWithAdressOIB>
    <izvorni_sadrzaj> PAĐEN  d.o.o., OIB 63814889413, Gornje mrzlo polje mrežničko 166, 47250 Duga Resa</izvorni_sadrzaj>
    <derivirana_varijabla naziv="DomainObject.Predmet.ProtustrankaFormatedWithAdressOIB_1"> PAĐEN  d.o.o., OIB 63814889413, Gornje mrzlo polje mrežničko 166, 47250 Duga Resa</derivirana_varijabla>
  </DomainObject.Predmet.ProtustrankaFormatedWithAdressOIB>
  <DomainObject.Predmet.ProtustrankaWithAdress>
    <izvorni_sadrzaj>PAĐEN  d.o.o. Gornje mrzlo polje mrežničko 166, 47250 Duga Resa</izvorni_sadrzaj>
    <derivirana_varijabla naziv="DomainObject.Predmet.ProtustrankaWithAdress_1">PAĐEN  d.o.o. Gornje mrzlo polje mrežničko 166, 47250 Duga Resa</derivirana_varijabla>
  </DomainObject.Predmet.ProtustrankaWithAdress>
  <DomainObject.Predmet.ProtustrankaWithAdressOIB>
    <izvorni_sadrzaj>PAĐEN  d.o.o., OIB 63814889413, Gornje mrzlo polje mrežničko 166, 47250 Duga Resa</izvorni_sadrzaj>
    <derivirana_varijabla naziv="DomainObject.Predmet.ProtustrankaWithAdressOIB_1">PAĐEN  d.o.o., OIB 63814889413, Gornje mrzlo polje mrežničko 166, 47250 Duga Resa</derivirana_varijabla>
  </DomainObject.Predmet.ProtustrankaWithAdressOIB>
  <DomainObject.Predmet.ProtustrankaNazivFormated>
    <izvorni_sadrzaj>PAĐEN  d.o.o.</izvorni_sadrzaj>
    <derivirana_varijabla naziv="DomainObject.Predmet.ProtustrankaNazivFormated_1">PAĐEN  d.o.o.</derivirana_varijabla>
  </DomainObject.Predmet.ProtustrankaNazivFormated>
  <DomainObject.Predmet.ProtustrankaNazivFormatedOIB>
    <izvorni_sadrzaj>PAĐEN  d.o.o., OIB 63814889413</izvorni_sadrzaj>
    <derivirana_varijabla naziv="DomainObject.Predmet.ProtustrankaNazivFormatedOIB_1">PAĐEN  d.o.o., OIB 63814889413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PAĐEN  d.o.o.</item>
    </izvorni_sadrzaj>
    <derivirana_varijabla naziv="DomainObject.Predmet.ProtuStrankaListFormated_1">
      <item>PAĐEN  d.o.o.</item>
    </derivirana_varijabla>
  </DomainObject.Predmet.ProtuStrankaListFormated>
  <DomainObject.Predmet.ProtuStrankaListFormatedOIB>
    <izvorni_sadrzaj>
      <item>PAĐEN  d.o.o., OIB 63814889413</item>
    </izvorni_sadrzaj>
    <derivirana_varijabla naziv="DomainObject.Predmet.ProtuStrankaListFormatedOIB_1">
      <item>PAĐEN  d.o.o., OIB 63814889413</item>
    </derivirana_varijabla>
  </DomainObject.Predmet.ProtuStrankaListFormatedOIB>
  <DomainObject.Predmet.ProtuStrankaListFormatedWithAdress>
    <izvorni_sadrzaj>
      <item>PAĐEN  d.o.o., Gornje mrzlo polje mrežničko 166, 47250 Duga Resa</item>
    </izvorni_sadrzaj>
    <derivirana_varijabla naziv="DomainObject.Predmet.ProtuStrankaListFormatedWithAdress_1">
      <item>PAĐEN  d.o.o., Gornje mrzlo polje mrežničko 166, 47250 Duga Resa</item>
    </derivirana_varijabla>
  </DomainObject.Predmet.ProtuStrankaListFormatedWithAdress>
  <DomainObject.Predmet.ProtuStrankaListFormatedWithAdressOIB>
    <izvorni_sadrzaj>
      <item>PAĐEN  d.o.o., OIB 63814889413, Gornje mrzlo polje mrežničko 166, 47250 Duga Resa</item>
    </izvorni_sadrzaj>
    <derivirana_varijabla naziv="DomainObject.Predmet.ProtuStrankaListFormatedWithAdressOIB_1">
      <item>PAĐEN  d.o.o., OIB 63814889413, Gornje mrzlo polje mrežničko 166, 47250 Duga Resa</item>
    </derivirana_varijabla>
  </DomainObject.Predmet.ProtuStrankaListFormatedWithAdressOIB>
  <DomainObject.Predmet.ProtuStrankaListNazivFormated>
    <izvorni_sadrzaj>
      <item>PAĐEN  d.o.o.</item>
    </izvorni_sadrzaj>
    <derivirana_varijabla naziv="DomainObject.Predmet.ProtuStrankaListNazivFormated_1">
      <item>PAĐEN  d.o.o.</item>
    </derivirana_varijabla>
  </DomainObject.Predmet.ProtuStrankaListNazivFormated>
  <DomainObject.Predmet.ProtuStrankaListNazivFormatedOIB>
    <izvorni_sadrzaj>
      <item>PAĐEN  d.o.o., OIB 63814889413</item>
    </izvorni_sadrzaj>
    <derivirana_varijabla naziv="DomainObject.Predmet.ProtuStrankaListNazivFormatedOIB_1">
      <item>PAĐEN  d.o.o., OIB 63814889413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PAĐEN  d.o.o.</izvorni_sadrzaj>
    <derivirana_varijabla naziv="DomainObject.Predmet.ProtustrankaIDrugi_1">PAĐEN 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PAĐEN  d.o.o., OIB 63814889413, Gornje mrzlo polje mrežničko 166, 47250 Duga Resa</izvorni_sadrzaj>
    <derivirana_varijabla naziv="DomainObject.Predmet.ProtustrankaIDrugiAdressOIB_1">PAĐEN  d.o.o., OIB 63814889413, Gornje mrzlo polje mrežničko 166,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PAĐEN  d.o.o.</item>
      <item>FINA regionalni centar Zagreb, podružnica Karlovac</item>
    </izvorni_sadrzaj>
    <derivirana_varijabla naziv="DomainObject.Predmet.SudioniciListNaziv_1">
      <item>PAĐEN  d.o.o.</item>
      <item>FINA regionalni centar Zagreb, podružnica Karlovac</item>
    </derivirana_varijabla>
  </DomainObject.Predmet.SudioniciListNaziv>
  <DomainObject.Predmet.SudioniciListAdressOIB>
    <izvorni_sadrzaj>
      <item>PAĐEN  d.o.o., OIB 63814889413, Gornje mrzlo polje mrežničko 166,47250 Duga Resa</item>
      <item>FINA regionalni centar Zagreb, podružnica Karlovac, OIB 85821130368, Vitezovićeva 1,47000 Karlovac</item>
    </izvorni_sadrzaj>
    <derivirana_varijabla naziv="DomainObject.Predmet.SudioniciListAdressOIB_1">
      <item>PAĐEN  d.o.o., OIB 63814889413, Gornje mrzlo polje mrežničko 166,47250 Duga Resa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63814889413</item>
      <item>, OIB 85821130368</item>
    </izvorni_sadrzaj>
    <derivirana_varijabla naziv="DomainObject.Predmet.SudioniciListNazivOIB_1">
      <item>, OIB 63814889413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8D80E7-7EB0-4F3A-BCAA-151BE567A6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2335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2016-12-19T07:20:00Z</dcterms:created>
  <dc:creator>korisnik</dc:creator>
  <cp:lastModifiedBy>Žana Bem</cp:lastModifiedBy>
  <cp:lastPrinted>2016-12-19T06:58:00Z</cp:lastPrinted>
  <dcterms:modified xmlns:xsi="http://www.w3.org/2001/XMLSchema-instance" xsi:type="dcterms:W3CDTF">2016-12-19T07:24:00Z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