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0065" w14:paraId="00d0065" w:rsidRDefault="00B900F4" w:rsidP="00B900F4" w:rsidR="00B900F4">
      <w:pPr>
        <w15:collapsed w:val="false"/>
        <w:rPr>
          <w:bCs/>
        </w:rPr>
      </w:pPr>
      <w:bookmarkStart w:name="_GoBack" w:id="0"/>
      <w:bookmarkEnd w:id="0"/>
      <w:r>
        <w:rPr>
          <w:bCs/>
        </w:rPr>
        <w:t>REPUBLIKA HRVATSKA</w:t>
      </w:r>
    </w:p>
    <w:p w:rsidRDefault="00B900F4" w:rsidP="00B900F4" w:rsidR="00B900F4" w:rsidRPr="00686B4E">
      <w:pPr>
        <w:rPr>
          <w:bCs/>
        </w:rPr>
      </w:pPr>
      <w:r w:rsidRPr="00686B4E">
        <w:rPr>
          <w:bCs/>
        </w:rPr>
        <w:t xml:space="preserve">OPĆINSKI SUD U </w:t>
      </w:r>
      <w:r>
        <w:rPr>
          <w:bCs/>
        </w:rPr>
        <w:t xml:space="preserve">NOVOM </w:t>
      </w:r>
      <w:r w:rsidRPr="00686B4E">
        <w:rPr>
          <w:bCs/>
        </w:rPr>
        <w:t>ZAGREBU</w:t>
      </w:r>
    </w:p>
    <w:p w:rsidRDefault="001839A2" w:rsidP="00B900F4" w:rsidR="00B900F4" w:rsidRPr="00686B4E"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o:spid="_x0000_s1026" id="Tekstni okvir 5" style="position:absolute;margin-left:246.4pt;margin-top:11.05pt;width:225pt;height:10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">
            <v:textbox>
              <w:txbxContent>
                <w:p w:rsidRDefault="00B900F4" w:rsidP="00B900F4" w:rsidR="00B900F4" w:rsidRPr="00F46DCD">
                  <w:r w:rsidRPr="00F46DCD">
                    <w:rPr>
                      <w:bCs/>
                    </w:rPr>
                    <w:t xml:space="preserve">Posl.br. </w:t>
                  </w:r>
                  <w:proofErr w:type="spellStart"/>
                  <w:r w:rsidRPr="00F46DCD">
                    <w:rPr>
                      <w:bCs/>
                    </w:rPr>
                    <w:t>50</w:t>
                  </w:r>
                  <w:proofErr w:type="spellEnd"/>
                  <w:r w:rsidRPr="00F46DCD">
                    <w:rPr>
                      <w:bCs/>
                    </w:rPr>
                    <w:t xml:space="preserve"> </w:t>
                  </w:r>
                  <w:proofErr w:type="spellStart"/>
                  <w:r w:rsidRPr="00F46DCD">
                    <w:rPr>
                      <w:bCs/>
                    </w:rPr>
                    <w:t>Sp</w:t>
                  </w:r>
                  <w:proofErr w:type="spellEnd"/>
                  <w:r w:rsidRPr="00F46DCD">
                    <w:rPr>
                      <w:bCs/>
                    </w:rPr>
                    <w:t>-</w:t>
                  </w:r>
                  <w:r>
                    <w:rPr>
                      <w:bCs/>
                    </w:rPr>
                    <w:t>6</w:t>
                  </w:r>
                  <w:r w:rsidRPr="00F46DCD">
                    <w:rPr>
                      <w:bCs/>
                    </w:rPr>
                    <w:t>/</w:t>
                  </w:r>
                  <w:proofErr w:type="spellStart"/>
                  <w:r w:rsidRPr="00F46DCD">
                    <w:rPr>
                      <w:bCs/>
                    </w:rPr>
                    <w:t>2017</w:t>
                  </w:r>
                  <w:proofErr w:type="spellEnd"/>
                  <w:r>
                    <w:rPr>
                      <w:bCs/>
                    </w:rPr>
                    <w:t>-</w:t>
                  </w:r>
                  <w:proofErr w:type="spellStart"/>
                  <w:r>
                    <w:rPr>
                      <w:bCs/>
                    </w:rPr>
                    <w:t>22</w:t>
                  </w:r>
                  <w:proofErr w:type="spellEnd"/>
                </w:p>
                <w:p w:rsidRDefault="00B900F4" w:rsidP="00B900F4" w:rsidR="00B900F4"/>
                <w:p w:rsidRDefault="00B900F4" w:rsidP="00B900F4" w:rsidR="00B900F4" w:rsidRPr="00F46DCD">
                  <w:r w:rsidRPr="00F46DCD">
                    <w:t>Pravna stvar:</w:t>
                  </w:r>
                </w:p>
                <w:p w:rsidRDefault="00B900F4" w:rsidP="00B900F4" w:rsidR="00B900F4">
                  <w:pPr>
                    <w:tabs>
                      <w:tab w:pos="3030" w:val="left"/>
                    </w:tabs>
                  </w:pPr>
                  <w:r w:rsidRPr="00F46DCD">
                    <w:t>Potrošač:</w:t>
                  </w:r>
                  <w:r>
                    <w:t xml:space="preserve"> Sandra </w:t>
                  </w:r>
                  <w:proofErr w:type="spellStart"/>
                  <w:r>
                    <w:t>Ašperger</w:t>
                  </w:r>
                  <w:proofErr w:type="spellEnd"/>
                  <w:r>
                    <w:t xml:space="preserve"> iz </w:t>
                  </w:r>
                  <w:proofErr w:type="spellStart"/>
                  <w:r>
                    <w:t>Kupinečkog</w:t>
                  </w:r>
                  <w:proofErr w:type="spellEnd"/>
                  <w:r>
                    <w:t xml:space="preserve"> Kraljevca, </w:t>
                  </w:r>
                  <w:proofErr w:type="spellStart"/>
                  <w:r>
                    <w:t>Ašpergeri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39</w:t>
                  </w:r>
                  <w:proofErr w:type="spellEnd"/>
                </w:p>
                <w:p w:rsidRDefault="00B900F4" w:rsidP="00B900F4" w:rsidR="00B900F4" w:rsidRPr="00F46DCD">
                  <w:r>
                    <w:t>radi: stečaja potrošača</w:t>
                  </w:r>
                </w:p>
              </w:txbxContent>
            </v:textbox>
          </v:shape>
        </w:pict>
      </w:r>
      <w:r w:rsidR="00B900F4">
        <w:t xml:space="preserve">Novi Zagreb-Istok, </w:t>
      </w:r>
      <w:proofErr w:type="spellStart"/>
      <w:r w:rsidR="00B900F4">
        <w:t>Turinina</w:t>
      </w:r>
      <w:proofErr w:type="spellEnd"/>
      <w:r w:rsidR="00B900F4">
        <w:t xml:space="preserve"> 3</w:t>
      </w:r>
    </w:p>
    <w:p w:rsidRDefault="00B900F4" w:rsidP="00B900F4" w:rsidR="00B900F4">
      <w:r>
        <w:tab/>
      </w:r>
      <w:r>
        <w:tab/>
      </w:r>
    </w:p>
    <w:p w:rsidRDefault="001839A2" w:rsidP="00B900F4" w:rsidR="00B900F4">
      <w:r>
        <w:rPr>
          <w:noProof/>
        </w:rPr>
        <w:pict>
          <v:shape o:spid="_x0000_s1027" id="Tekstni okvir 6" style="position:absolute;margin-left:0;margin-top:5.1pt;width:81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">
            <v:textbox>
              <w:txbxContent>
                <w:p w:rsidRDefault="00B900F4" w:rsidP="00B900F4" w:rsidR="00B900F4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 R  o  č  i  š  t  e</w:t>
                  </w:r>
                </w:p>
                <w:p w:rsidRDefault="00B900F4" w:rsidP="00B900F4" w:rsidR="00B900F4" w:rsidRPr="00807819">
                  <w:pPr>
                    <w:rPr>
                      <w:bCs/>
                      <w:sz w:val="20"/>
                    </w:rPr>
                  </w:pPr>
                  <w:r>
                    <w:rPr>
                      <w:bCs/>
                    </w:rPr>
                    <w:t>23.03.2017</w:t>
                  </w:r>
                  <w:r w:rsidRPr="00807819">
                    <w:rPr>
                      <w:bCs/>
                    </w:rPr>
                    <w:t>. u</w:t>
                  </w:r>
                  <w:r>
                    <w:rPr>
                      <w:bCs/>
                    </w:rPr>
                    <w:t xml:space="preserve"> </w:t>
                  </w:r>
                  <w:proofErr w:type="spellStart"/>
                  <w:r>
                    <w:rPr>
                      <w:bCs/>
                    </w:rPr>
                    <w:t>10</w:t>
                  </w:r>
                  <w:proofErr w:type="spellEnd"/>
                  <w:r>
                    <w:rPr>
                      <w:bCs/>
                    </w:rPr>
                    <w:t>,</w:t>
                  </w:r>
                  <w:proofErr w:type="spellStart"/>
                  <w:r>
                    <w:rPr>
                      <w:bCs/>
                    </w:rPr>
                    <w:t>00</w:t>
                  </w:r>
                  <w:proofErr w:type="spellEnd"/>
                  <w:r w:rsidRPr="00807819">
                    <w:rPr>
                      <w:bCs/>
                    </w:rPr>
                    <w:t xml:space="preserve"> sati</w:t>
                  </w:r>
                </w:p>
              </w:txbxContent>
            </v:textbox>
          </v:shape>
        </w:pict>
      </w:r>
      <w:r w:rsidR="00B900F4">
        <w:tab/>
      </w:r>
    </w:p>
    <w:p w:rsidRDefault="00B900F4" w:rsidP="00B900F4" w:rsidR="00B900F4">
      <w:pPr>
        <w:tabs>
          <w:tab w:pos="3030" w:val="left"/>
        </w:tabs>
        <w:rPr>
          <w:b/>
          <w:bCs/>
        </w:rPr>
      </w:pPr>
      <w:r>
        <w:tab/>
      </w:r>
      <w:r>
        <w:rPr>
          <w:b/>
          <w:bCs/>
        </w:rPr>
        <w:t xml:space="preserve"> </w:t>
      </w:r>
    </w:p>
    <w:p w:rsidRDefault="00B900F4" w:rsidP="00B900F4" w:rsidR="00B900F4">
      <w:pPr>
        <w:tabs>
          <w:tab w:pos="3030" w:val="left"/>
        </w:tabs>
      </w:pPr>
    </w:p>
    <w:p w:rsidRDefault="00B900F4" w:rsidP="00B900F4" w:rsidR="00B900F4">
      <w:pPr>
        <w:tabs>
          <w:tab w:pos="3030" w:val="left"/>
        </w:tabs>
      </w:pPr>
      <w:r>
        <w:tab/>
      </w:r>
    </w:p>
    <w:p w:rsidRDefault="00B900F4" w:rsidP="00B900F4" w:rsidR="00B900F4">
      <w:pPr>
        <w:tabs>
          <w:tab w:pos="3030" w:val="left"/>
        </w:tabs>
        <w:rPr>
          <w:sz w:val="28"/>
        </w:rPr>
      </w:pPr>
      <w:r>
        <w:tab/>
      </w:r>
    </w:p>
    <w:p w:rsidRDefault="00B900F4" w:rsidP="00B900F4" w:rsidR="00B900F4">
      <w:pPr>
        <w:tabs>
          <w:tab w:pos="3030" w:val="left"/>
        </w:tabs>
      </w:pPr>
      <w:r>
        <w:t xml:space="preserve">                                                                     </w:t>
      </w:r>
    </w:p>
    <w:p w:rsidRDefault="00B900F4" w:rsidP="00B900F4" w:rsidR="00B900F4">
      <w:pPr>
        <w:tabs>
          <w:tab w:pos="3030" w:val="left"/>
        </w:tabs>
        <w:rPr>
          <w:sz w:val="28"/>
        </w:rPr>
      </w:pPr>
      <w:r>
        <w:rPr>
          <w:sz w:val="28"/>
        </w:rPr>
        <w:t xml:space="preserve">                                             </w:t>
      </w:r>
    </w:p>
    <w:p w:rsidRDefault="00B900F4" w:rsidP="00B900F4" w:rsidR="00B900F4">
      <w:pPr>
        <w:tabs>
          <w:tab w:pos="3030" w:val="left"/>
        </w:tabs>
        <w:rPr>
          <w:sz w:val="28"/>
        </w:rPr>
      </w:pPr>
      <w:r>
        <w:rPr>
          <w:sz w:val="28"/>
        </w:rPr>
        <w:t xml:space="preserve">                                                 </w:t>
      </w:r>
    </w:p>
    <w:p w:rsidRDefault="00B900F4" w:rsidP="00B900F4" w:rsidR="00B900F4">
      <w:pPr>
        <w:tabs>
          <w:tab w:pos="3030" w:val="left"/>
        </w:tabs>
      </w:pPr>
      <w:r>
        <w:rPr>
          <w:sz w:val="28"/>
        </w:rPr>
        <w:t xml:space="preserve">                                                P  O  Z  I  V</w:t>
      </w:r>
    </w:p>
    <w:p w:rsidRDefault="00B900F4" w:rsidP="00B900F4" w:rsidR="00B900F4">
      <w:pPr>
        <w:tabs>
          <w:tab w:pos="3030" w:val="left"/>
        </w:tabs>
      </w:pPr>
    </w:p>
    <w:p w:rsidRDefault="00B900F4" w:rsidP="00B900F4" w:rsidR="00B900F4">
      <w:pPr>
        <w:tabs>
          <w:tab w:pos="3030" w:val="left"/>
        </w:tabs>
      </w:pPr>
    </w:p>
    <w:p w:rsidRDefault="00B900F4" w:rsidP="00B900F4" w:rsidR="00B900F4">
      <w:pPr>
        <w:tabs>
          <w:tab w:pos="3030" w:val="left"/>
        </w:tabs>
      </w:pPr>
      <w:r>
        <w:t xml:space="preserve">                                                    Sandra </w:t>
      </w:r>
      <w:proofErr w:type="spellStart"/>
      <w:r>
        <w:t>Ašperger</w:t>
      </w:r>
      <w:proofErr w:type="spellEnd"/>
    </w:p>
    <w:p w:rsidRDefault="00B900F4" w:rsidP="00B900F4" w:rsidR="00B900F4">
      <w:pPr>
        <w:tabs>
          <w:tab w:pos="3030" w:val="left"/>
        </w:tabs>
      </w:pPr>
      <w:r>
        <w:t xml:space="preserve">                                    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Ašpergeri</w:t>
      </w:r>
      <w:proofErr w:type="spellEnd"/>
      <w:r>
        <w:t xml:space="preserve"> </w:t>
      </w:r>
      <w:proofErr w:type="spellStart"/>
      <w:r>
        <w:t>39</w:t>
      </w:r>
      <w:proofErr w:type="spellEnd"/>
    </w:p>
    <w:p w:rsidRDefault="00B900F4" w:rsidP="00B900F4" w:rsidR="00B900F4">
      <w:pPr>
        <w:tabs>
          <w:tab w:pos="3030" w:val="left"/>
        </w:tabs>
      </w:pPr>
    </w:p>
    <w:p w:rsidRDefault="00B900F4" w:rsidP="00B900F4" w:rsidR="00B900F4">
      <w:pPr>
        <w:tabs>
          <w:tab w:pos="3030" w:val="left"/>
        </w:tabs>
      </w:pPr>
      <w:r>
        <w:t xml:space="preserve">                                                      </w:t>
      </w:r>
      <w:r>
        <w:rPr>
          <w:sz w:val="18"/>
        </w:rPr>
        <w:t xml:space="preserve">    </w:t>
      </w:r>
      <w:r>
        <w:t xml:space="preserve">      </w:t>
      </w:r>
    </w:p>
    <w:p w:rsidRDefault="00B900F4" w:rsidP="00B900F4" w:rsidR="00B900F4">
      <w:pPr>
        <w:tabs>
          <w:tab w:pos="3030" w:val="left"/>
        </w:tabs>
        <w:jc w:val="both"/>
      </w:pPr>
      <w:r>
        <w:t xml:space="preserve">Pozivate se na ročište u gornjem predmetu na dan </w:t>
      </w:r>
      <w:proofErr w:type="spellStart"/>
      <w:r>
        <w:t>23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g. u </w:t>
      </w:r>
      <w:proofErr w:type="spellStart"/>
      <w:r>
        <w:t>10.00</w:t>
      </w:r>
      <w:proofErr w:type="spellEnd"/>
      <w:r>
        <w:t xml:space="preserve"> sati, u ovaj sud, soba </w:t>
      </w:r>
      <w:proofErr w:type="spellStart"/>
      <w:r>
        <w:t>309</w:t>
      </w:r>
      <w:proofErr w:type="spellEnd"/>
      <w:r>
        <w:t xml:space="preserve">/III radi davanja izjave sukladno čl. </w:t>
      </w:r>
      <w:proofErr w:type="spellStart"/>
      <w:r>
        <w:t>373</w:t>
      </w:r>
      <w:proofErr w:type="spellEnd"/>
      <w:r>
        <w:t xml:space="preserve">. st. 2. Stečajnog zakona (Narodne novine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B900F4" w:rsidP="00B900F4" w:rsidR="00B900F4">
      <w:pPr>
        <w:tabs>
          <w:tab w:pos="3030" w:val="left"/>
        </w:tabs>
        <w:jc w:val="both"/>
      </w:pPr>
    </w:p>
    <w:p w:rsidRDefault="00B900F4" w:rsidP="00B900F4" w:rsidR="00B900F4">
      <w:pPr>
        <w:tabs>
          <w:tab w:pos="3030" w:val="left"/>
        </w:tabs>
        <w:jc w:val="center"/>
      </w:pPr>
    </w:p>
    <w:p w:rsidRDefault="00B900F4" w:rsidP="00B900F4" w:rsidR="00B900F4">
      <w:pPr>
        <w:tabs>
          <w:tab w:pos="3030" w:val="left"/>
        </w:tabs>
        <w:jc w:val="center"/>
      </w:pPr>
      <w:r>
        <w:t xml:space="preserve">Dne  </w:t>
      </w:r>
      <w:proofErr w:type="spellStart"/>
      <w:r>
        <w:t>13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 xml:space="preserve">.      </w:t>
      </w:r>
      <w:r>
        <w:tab/>
        <w:t xml:space="preserve">        </w:t>
      </w:r>
    </w:p>
    <w:p w:rsidRDefault="00B900F4" w:rsidP="00B900F4" w:rsidR="00B900F4">
      <w:pPr>
        <w:tabs>
          <w:tab w:pos="3030" w:val="left"/>
        </w:tabs>
        <w:ind w:left="4956"/>
      </w:pPr>
      <w:r>
        <w:tab/>
      </w:r>
      <w:r>
        <w:tab/>
        <w:t xml:space="preserve">                S u d a c:</w:t>
      </w:r>
    </w:p>
    <w:p w:rsidRDefault="00B900F4" w:rsidP="00B900F4" w:rsidR="00B900F4">
      <w:pPr>
        <w:tabs>
          <w:tab w:pos="3030" w:val="left"/>
        </w:tabs>
        <w:ind w:left="4956"/>
      </w:pPr>
      <w:r>
        <w:t xml:space="preserve">                                     Boris Ljubić</w:t>
      </w:r>
      <w:r w:rsidR="00484CC5">
        <w:t>, v.r.</w:t>
      </w:r>
    </w:p>
    <w:p w:rsidRDefault="00B900F4" w:rsidP="00B900F4" w:rsidR="00B900F4">
      <w:pPr>
        <w:tabs>
          <w:tab w:pos="3030" w:val="left"/>
        </w:tabs>
        <w:ind w:left="4956"/>
      </w:pPr>
    </w:p>
    <w:p w:rsidRDefault="00B900F4" w:rsidP="00B900F4" w:rsidR="00B900F4">
      <w:pPr>
        <w:tabs>
          <w:tab w:pos="3030" w:val="left"/>
        </w:tabs>
        <w:ind w:left="4956"/>
      </w:pPr>
    </w:p>
    <w:p w:rsidRDefault="00B900F4" w:rsidP="00B900F4" w:rsidR="00B900F4">
      <w:pPr>
        <w:tabs>
          <w:tab w:pos="3030" w:val="left"/>
        </w:tabs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900F4" w:rsidP="00B900F4" w:rsidR="00B900F4">
      <w:pPr>
        <w:tabs>
          <w:tab w:pos="3030" w:val="left"/>
        </w:tabs>
        <w:ind w:left="4956"/>
        <w:jc w:val="right"/>
      </w:pPr>
      <w:r>
        <w:t xml:space="preserve"> Gordana Milek</w:t>
      </w:r>
    </w:p>
    <w:p w:rsidRDefault="00B900F4" w:rsidP="00B900F4" w:rsidR="00B900F4">
      <w:pPr>
        <w:tabs>
          <w:tab w:pos="3030" w:val="left"/>
        </w:tabs>
        <w:ind w:left="4956"/>
      </w:pPr>
    </w:p>
    <w:p w:rsidRDefault="00B900F4" w:rsidP="00B900F4" w:rsidR="00B900F4">
      <w:pPr>
        <w:tabs>
          <w:tab w:pos="3030" w:val="left"/>
        </w:tabs>
        <w:ind w:left="4956"/>
      </w:pPr>
    </w:p>
    <w:p w:rsidRDefault="00B900F4" w:rsidP="00B900F4" w:rsidR="00B900F4">
      <w:pPr>
        <w:tabs>
          <w:tab w:pos="3030" w:val="left"/>
        </w:tabs>
        <w:ind w:left="4956"/>
      </w:pPr>
    </w:p>
    <w:p w:rsidRDefault="00B900F4" w:rsidP="00B900F4" w:rsidR="00B900F4">
      <w:pPr>
        <w:tabs>
          <w:tab w:pos="3030" w:val="left"/>
        </w:tabs>
        <w:ind w:left="4956"/>
      </w:pPr>
    </w:p>
    <w:p w:rsidRDefault="00B900F4" w:rsidP="00B900F4" w:rsidR="00B900F4">
      <w:pPr>
        <w:tabs>
          <w:tab w:pos="3030" w:val="left"/>
        </w:tabs>
        <w:ind w:left="4956"/>
      </w:pPr>
    </w:p>
    <w:p w:rsidRDefault="00B900F4" w:rsidP="00B900F4" w:rsidR="00B900F4">
      <w:pPr>
        <w:tabs>
          <w:tab w:pos="3030" w:val="left"/>
        </w:tabs>
        <w:ind w:left="4956"/>
        <w:jc w:val="right"/>
      </w:pPr>
    </w:p>
    <w:p w:rsidRDefault="00B900F4" w:rsidP="00B900F4" w:rsidR="00B900F4"/>
    <w:p w:rsidRDefault="00B900F4" w:rsidP="00B900F4" w:rsidR="00B900F4"/>
    <w:p w:rsidRDefault="00B900F4" w:rsidP="00B900F4" w:rsidR="00B900F4"/>
    <w:p w:rsidRDefault="00B900F4" w:rsidP="00B900F4" w:rsidR="00B900F4"/>
    <w:p w:rsidRDefault="009F77B6" w:rsidR="009F77B6"/>
    <w:sectPr w:rsidR="009F77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00F4"/>
    <w:rsid w:val="001839A2"/>
    <w:rsid w:val="0036795B"/>
    <w:rsid w:val="003A2809"/>
    <w:rsid w:val="003A48C6"/>
    <w:rsid w:val="00484CC5"/>
    <w:rsid w:val="004F29E9"/>
    <w:rsid w:val="0067077F"/>
    <w:rsid w:val="00717406"/>
    <w:rsid w:val="007710F3"/>
    <w:rsid w:val="008C2D31"/>
    <w:rsid w:val="008D38EA"/>
    <w:rsid w:val="00970B58"/>
    <w:rsid w:val="009F77B6"/>
    <w:rsid w:val="00A2628D"/>
    <w:rsid w:val="00AA5A5D"/>
    <w:rsid w:val="00B900F4"/>
    <w:rsid w:val="00C2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00F4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1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0F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0F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0F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0F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00F4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1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0F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0F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0F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0F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75</properties:Words>
  <properties:Characters>368</properties:Characters>
  <properties:Lines>41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2018-02-14T09:04:00Z</dcterms:created>
  <dc:creator>Gordana Milek</dc:creator>
  <cp:lastModifiedBy>Gordana Milek</cp:lastModifiedBy>
  <cp:lastPrinted>2018-02-14T09:11:00Z</cp:lastPrinted>
  <dcterms:modified xmlns:xsi="http://www.w3.org/2001/XMLSchema-instance" xsi:type="dcterms:W3CDTF">2018-02-14T11:02:00Z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Sandra Ašperger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