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f05af" w14:paraId="baf05af" w:rsidRDefault="00220636" w:rsidP="00220636" w:rsidR="00220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723900</wp:posOffset>
            </wp:positionH>
            <wp:positionV relativeFrom="paragraph">
              <wp:posOffset>7620</wp:posOffset>
            </wp:positionV>
            <wp:extent cy="746125" cx="556895"/>
            <wp:effectExtent b="0" r="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5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20636" w:rsidP="00220636" w:rsidR="00220636">
      <w:pPr>
        <w:pStyle w:val="Naslov3"/>
        <w:spacing w:after="0"/>
        <w:ind w:firstLine="0" w:left="0"/>
      </w:pPr>
    </w:p>
    <w:p w:rsidRDefault="00220636" w:rsidP="00220636" w:rsidR="00220636">
      <w:pPr>
        <w:spacing w:after="0"/>
        <w:ind w:firstLine="720"/>
        <w:rPr>
          <w:b/>
        </w:rPr>
      </w:pPr>
      <w:r>
        <w:rPr>
          <w:b/>
        </w:rPr>
        <w:t xml:space="preserve">        </w:t>
      </w:r>
    </w:p>
    <w:p w:rsidRDefault="00220636" w:rsidP="00220636" w:rsidR="00220636">
      <w:pPr>
        <w:spacing w:after="0"/>
        <w:ind w:firstLine="720"/>
        <w:rPr>
          <w:b/>
        </w:rPr>
      </w:pPr>
    </w:p>
    <w:p w:rsidRDefault="00220636" w:rsidP="00220636" w:rsidR="00220636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220636" w:rsidP="00220636" w:rsidR="00220636">
      <w:pPr>
        <w:spacing w:after="0"/>
        <w:rPr>
          <w:b/>
        </w:rPr>
      </w:pPr>
      <w:r>
        <w:t>TRGOVAČKI SUD U VARAŽDINU</w:t>
      </w:r>
    </w:p>
    <w:p w:rsidRDefault="00220636" w:rsidP="00220636" w:rsidR="00220636">
      <w:pPr>
        <w:spacing w:after="0"/>
      </w:pPr>
      <w:r>
        <w:t xml:space="preserve">                 Braće Radića 2</w:t>
      </w:r>
    </w:p>
    <w:p w:rsidRDefault="00220636" w:rsidP="00220636" w:rsidR="0022063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</w:t>
      </w:r>
    </w:p>
    <w:p w:rsidRDefault="00220636" w:rsidP="00220636" w:rsidR="0022063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220636" w:rsidP="00220636" w:rsidR="00220636">
      <w:pPr>
        <w:spacing w:after="0"/>
        <w:jc w:val="both"/>
        <w:rPr>
          <w:rFonts w:cs="Times New Roman"/>
        </w:rPr>
      </w:pPr>
    </w:p>
    <w:p w:rsidRDefault="00220636" w:rsidP="00220636" w:rsidR="00220636">
      <w:pPr>
        <w:pStyle w:val="Naslov2"/>
        <w:spacing w:after="0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R J E Š E NJ E</w:t>
      </w:r>
    </w:p>
    <w:p w:rsidRDefault="00220636" w:rsidP="00220636" w:rsidR="00220636">
      <w:pPr>
        <w:spacing w:after="0"/>
        <w:rPr>
          <w:rFonts w:cs="Times New Roman"/>
        </w:rPr>
      </w:pPr>
    </w:p>
    <w:p w:rsidRDefault="00220636" w:rsidP="00220636" w:rsidR="00220636">
      <w:pPr>
        <w:spacing w:after="0"/>
        <w:ind w:firstLine="720"/>
        <w:jc w:val="both"/>
      </w:pPr>
      <w:r>
        <w:rPr>
          <w:rFonts w:cs="Times New Roman"/>
        </w:rPr>
        <w:t xml:space="preserve"> </w:t>
      </w:r>
      <w:r>
        <w:t xml:space="preserve">Trgovački sud u Varaždinu, po stečajnom sucu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u stečajnom postupku nad stečajnom masom bivšeg stečajnog dužnika </w:t>
      </w:r>
      <w:r w:rsidR="00227A6F">
        <w:t xml:space="preserve">ENERGETIKA –SERVIS- KLIMA d.o.o. u stečaju, Koprivnica, Zagrebačka </w:t>
      </w:r>
      <w:proofErr w:type="spellStart"/>
      <w:r w:rsidR="00227A6F">
        <w:t>bb</w:t>
      </w:r>
      <w:proofErr w:type="spellEnd"/>
      <w:r>
        <w:t>, zastupanog po stečajno</w:t>
      </w:r>
      <w:r w:rsidR="00227A6F">
        <w:t>m</w:t>
      </w:r>
      <w:r>
        <w:t xml:space="preserve"> upravitelj</w:t>
      </w:r>
      <w:r w:rsidR="00227A6F">
        <w:t>u</w:t>
      </w:r>
      <w:r>
        <w:t xml:space="preserve"> </w:t>
      </w:r>
      <w:r w:rsidR="00227A6F">
        <w:t>Pavlu Mrkonjiću</w:t>
      </w:r>
      <w:r>
        <w:t xml:space="preserve">, dana </w:t>
      </w:r>
      <w:r>
        <w:t>08</w:t>
      </w:r>
      <w:r>
        <w:t xml:space="preserve">. </w:t>
      </w:r>
      <w:r>
        <w:t>studenog</w:t>
      </w:r>
      <w:r>
        <w:t xml:space="preserve"> 2016.</w:t>
      </w:r>
    </w:p>
    <w:p w:rsidRDefault="00220636" w:rsidP="00220636" w:rsidR="00220636">
      <w:pPr>
        <w:spacing w:after="0"/>
        <w:ind w:firstLine="720"/>
        <w:jc w:val="both"/>
      </w:pPr>
    </w:p>
    <w:p w:rsidRDefault="00220636" w:rsidP="00220636" w:rsidR="0022063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220636" w:rsidP="00220636" w:rsidR="00220636">
      <w:pPr>
        <w:spacing w:after="0"/>
        <w:jc w:val="center"/>
        <w:rPr>
          <w:rFonts w:cs="Times New Roman"/>
        </w:rPr>
      </w:pPr>
    </w:p>
    <w:p w:rsidRDefault="00220636" w:rsidP="00220636" w:rsidR="00220636">
      <w:pPr>
        <w:spacing w:after="0"/>
        <w:ind w:firstLine="708"/>
        <w:jc w:val="both"/>
      </w:pPr>
      <w:r>
        <w:t xml:space="preserve">I. U ovome stečajnom predmetu saziva se </w:t>
      </w:r>
      <w:r>
        <w:rPr>
          <w:b/>
        </w:rPr>
        <w:t>skupština vjerovnika</w:t>
      </w:r>
      <w:r>
        <w:t xml:space="preserve"> kod ovoga suda u Varaždinu, B. Radića 2, soba 230/II, za  </w:t>
      </w:r>
    </w:p>
    <w:p w:rsidRDefault="00220636" w:rsidP="00220636" w:rsidR="00220636">
      <w:pPr>
        <w:spacing w:after="0"/>
        <w:jc w:val="both"/>
      </w:pPr>
    </w:p>
    <w:p w:rsidRDefault="00220636" w:rsidP="00220636" w:rsidR="00220636">
      <w:pPr>
        <w:spacing w:after="0"/>
        <w:jc w:val="center"/>
      </w:pPr>
      <w:r>
        <w:rPr>
          <w:b/>
        </w:rPr>
        <w:t>25. studenog</w:t>
      </w:r>
      <w:r>
        <w:rPr>
          <w:b/>
        </w:rPr>
        <w:t xml:space="preserve"> 2016. u </w:t>
      </w:r>
      <w:r>
        <w:rPr>
          <w:b/>
        </w:rPr>
        <w:t>09</w:t>
      </w:r>
      <w:r>
        <w:rPr>
          <w:b/>
        </w:rPr>
        <w:t>,00 sati</w:t>
      </w:r>
    </w:p>
    <w:p w:rsidRDefault="00220636" w:rsidP="00220636" w:rsidR="00220636">
      <w:pPr>
        <w:spacing w:after="0"/>
        <w:rPr>
          <w:b/>
        </w:rPr>
      </w:pPr>
    </w:p>
    <w:p w:rsidRDefault="00220636" w:rsidP="00220636" w:rsidR="00220636">
      <w:pPr>
        <w:spacing w:after="0"/>
        <w:jc w:val="both"/>
      </w:pPr>
      <w:r>
        <w:rPr>
          <w:b/>
        </w:rPr>
        <w:tab/>
      </w:r>
      <w:r>
        <w:t>II. Za skupštinu vjerovnika predlaže se sljedeći</w:t>
      </w:r>
    </w:p>
    <w:p w:rsidRDefault="00220636" w:rsidP="00220636" w:rsidR="00220636">
      <w:pPr>
        <w:spacing w:after="0"/>
        <w:jc w:val="both"/>
      </w:pPr>
    </w:p>
    <w:p w:rsidRDefault="00220636" w:rsidP="00220636" w:rsidR="00220636">
      <w:pPr>
        <w:spacing w:after="0"/>
        <w:jc w:val="center"/>
        <w:rPr>
          <w:b/>
        </w:rPr>
      </w:pPr>
      <w:r>
        <w:rPr>
          <w:b/>
        </w:rPr>
        <w:t xml:space="preserve">d n e v n i   r e d </w:t>
      </w:r>
    </w:p>
    <w:p w:rsidRDefault="00220636" w:rsidP="00220636" w:rsidR="00220636">
      <w:pPr>
        <w:spacing w:after="0"/>
        <w:jc w:val="center"/>
        <w:rPr>
          <w:b/>
        </w:rPr>
      </w:pPr>
    </w:p>
    <w:p w:rsidRDefault="00990E52" w:rsidP="00220636" w:rsidR="002E74CC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 xml:space="preserve">Razmatranje izvještaja stečajnog upravitelja o stanju sudskih sporova, te </w:t>
      </w:r>
      <w:r w:rsidR="002E74CC">
        <w:t xml:space="preserve">donošenje </w:t>
      </w:r>
      <w:r>
        <w:t>odluk</w:t>
      </w:r>
      <w:r w:rsidR="002E74CC">
        <w:t>e</w:t>
      </w:r>
      <w:r>
        <w:t xml:space="preserve"> o prihvaćanju navedenog izvještaja</w:t>
      </w:r>
      <w:r w:rsidR="002E74CC">
        <w:t>.</w:t>
      </w:r>
    </w:p>
    <w:p w:rsidRDefault="00990E52" w:rsidP="002E74CC" w:rsidR="00990E52">
      <w:pPr>
        <w:widowControl w:val="false"/>
        <w:snapToGrid w:val="false"/>
        <w:spacing w:after="0"/>
        <w:ind w:left="1080"/>
        <w:jc w:val="both"/>
      </w:pPr>
      <w:r>
        <w:t xml:space="preserve"> </w:t>
      </w:r>
    </w:p>
    <w:p w:rsidRDefault="00220636" w:rsidP="00220636" w:rsidR="00220636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>Razno.</w:t>
      </w:r>
    </w:p>
    <w:p w:rsidRDefault="00220636" w:rsidP="00220636" w:rsidR="00220636">
      <w:pPr>
        <w:spacing w:after="0"/>
        <w:jc w:val="both"/>
      </w:pPr>
    </w:p>
    <w:p w:rsidRDefault="00220636" w:rsidP="00220636" w:rsidR="00220636">
      <w:pPr>
        <w:spacing w:after="0"/>
        <w:jc w:val="both"/>
      </w:pPr>
      <w:r>
        <w:tab/>
        <w:t xml:space="preserve">III. Vjerovnici se na ovu skupštinu pozivaju objavom ovog rješenja na mrežnoj stranici e-oglasne ploče suda.  </w:t>
      </w:r>
    </w:p>
    <w:p w:rsidRDefault="00220636" w:rsidP="00220636" w:rsidR="00220636">
      <w:pPr>
        <w:spacing w:after="0"/>
        <w:rPr>
          <w:b/>
        </w:rPr>
      </w:pPr>
    </w:p>
    <w:p w:rsidRDefault="00220636" w:rsidP="00220636" w:rsidR="00220636">
      <w:pPr>
        <w:spacing w:after="0"/>
        <w:jc w:val="center"/>
      </w:pPr>
      <w:r>
        <w:t xml:space="preserve">U Varaždinu, </w:t>
      </w:r>
      <w:r w:rsidR="006D6DB7">
        <w:t>08. studenog</w:t>
      </w:r>
      <w:r>
        <w:t xml:space="preserve"> 2016.</w:t>
      </w:r>
    </w:p>
    <w:p w:rsidRDefault="00220636" w:rsidP="00220636" w:rsidR="0022063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S U D A C:    </w:t>
      </w:r>
    </w:p>
    <w:p w:rsidRDefault="00220636" w:rsidP="00220636" w:rsidR="00220636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Iris </w:t>
      </w:r>
      <w:proofErr w:type="spellStart"/>
      <w:r>
        <w:rPr>
          <w:rFonts w:cs="Times New Roman"/>
        </w:rPr>
        <w:t>Hatvalić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>, v.r.</w:t>
      </w:r>
    </w:p>
    <w:p w:rsidRDefault="00220636" w:rsidP="00220636" w:rsidR="00220636">
      <w:pPr>
        <w:spacing w:after="0"/>
        <w:ind w:left="4248"/>
        <w:rPr>
          <w:rFonts w:cs="Times New Roman"/>
        </w:rPr>
      </w:pPr>
      <w:r>
        <w:rPr>
          <w:rFonts w:cs="Times New Roman"/>
        </w:rPr>
        <w:t xml:space="preserve">    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220636" w:rsidP="00220636" w:rsidR="00220636">
      <w:pPr>
        <w:spacing w:after="0"/>
        <w:ind w:left="4248"/>
        <w:rPr>
          <w:rFonts w:cs="Times New Roman"/>
        </w:rPr>
      </w:pPr>
    </w:p>
    <w:p w:rsidRDefault="00220636" w:rsidP="00220636" w:rsidR="00220636">
      <w:pPr>
        <w:spacing w:after="0"/>
        <w:ind w:left="4248"/>
        <w:rPr>
          <w:rFonts w:cs="Times New Roman"/>
        </w:rPr>
      </w:pPr>
    </w:p>
    <w:p w:rsidRDefault="00220636" w:rsidP="00220636" w:rsidR="00220636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220636" w:rsidP="00220636" w:rsidR="00220636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220636" w:rsidP="00220636" w:rsidR="00220636">
      <w:pPr>
        <w:spacing w:after="0"/>
        <w:jc w:val="both"/>
        <w:rPr>
          <w:rFonts w:cs="Times New Roman"/>
        </w:rPr>
      </w:pPr>
    </w:p>
    <w:p w:rsidRDefault="00220636" w:rsidP="00220636" w:rsidR="0022063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D536C" w:rsidP="00220636" w:rsidR="00ED536C">
      <w:pPr>
        <w:numPr>
          <w:ilvl w:val="0"/>
          <w:numId w:val="48"/>
        </w:num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Stečajni upravitelj Pavao Mrkonjić, Zagreb, Ante Topić Mimare 24,</w:t>
      </w:r>
    </w:p>
    <w:p w:rsidRDefault="00ED536C" w:rsidP="00ED536C" w:rsidR="00220636" w:rsidRPr="00ED536C">
      <w:pPr>
        <w:spacing w:after="0"/>
        <w:ind w:left="1788"/>
        <w:jc w:val="both"/>
        <w:rPr>
          <w:rFonts w:cs="Times New Roman"/>
        </w:rPr>
      </w:pPr>
      <w:r>
        <w:rPr>
          <w:rFonts w:cs="Times New Roman"/>
        </w:rPr>
        <w:t>2</w:t>
      </w:r>
      <w:r w:rsidR="00220636" w:rsidRPr="00ED536C">
        <w:rPr>
          <w:rFonts w:cs="Times New Roman"/>
        </w:rPr>
        <w:t>.   vjerovnik RH, po ŽDO Varaždin, Građansko upravni odjel</w:t>
      </w:r>
    </w:p>
    <w:p w:rsidRDefault="00DA0242" w:rsidP="00220636" w:rsidR="00DA0242" w:rsidRPr="00220636"/>
    <w:sectPr w:rsidSect="006D6DB7" w:rsidR="00DA0242" w:rsidRPr="00220636">
      <w:headerReference w:type="default" r:id="rId13"/>
      <w:pgSz w:code="9" w:h="16839" w:w="11907"/>
      <w:pgMar w:gutter="0" w:footer="1134" w:header="1134" w:left="1417" w:bottom="426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636" w:rsidR="008333A9">
    <w:pPr>
      <w:pStyle w:val="Zaglavlje"/>
    </w:pPr>
    <w:r>
      <w:rPr>
        <w:rStyle w:val="PozadinaSvijetloCrvena"/>
        <w:shd w:fill="auto" w:color="auto" w:val="clear"/>
      </w:rPr>
      <w:t>Poslovni broj: 4 St-160/16-36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636"/>
    <w:rsid w:val="00220F17"/>
    <w:rsid w:val="00226502"/>
    <w:rsid w:val="00227A6F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74CC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DB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0E5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6C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97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2063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2063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168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827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St-160/2016-36</izvorni_sadrzaj>
    <derivirana_varijabla naziv="DomainObject.Oznaka_1">St-160/2016-36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 postupka</izvorni_sadrzaj>
    <derivirana_varijabla naziv="DomainObject.Predmet.Opis_1">obustava skraćenog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ENERGETIKA-SERVIS-KLIMA, trgovačko društvo za trgovinu i usluge u građevinarstvu, d.o.o. u stečaju zastupanog po punomoćniku Ivan Horvat</izvorni_sadrzaj>
    <derivirana_varijabla naziv="DomainObject.Predmet.ProtustrankaFormated_1">  ENERGETIKA-SERVIS-KLIMA, trgovačko društvo za trgovinu i usluge u građevinarstvu, d.o.o. u stečaju zastupanog po punomoćniku Ivan Horvat</derivirana_varijabla>
  </DomainObject.Predmet.ProtustrankaFormated>
  <DomainObject.Predmet.ProtustrankaFormatedOIB>
    <izvorni_sadrzaj>  ENERGETIKA-SERVIS-KLIMA, trgovačko društvo za trgovinu i usluge u građevinarstvu, d.o.o. u stečaju, OIB 89594394179 zastupanog po punomoćniku Ivan Horvat</izvorni_sadrzaj>
    <derivirana_varijabla naziv="DomainObject.Predmet.ProtustrankaFormatedOIB_1">  ENERGETIKA-SERVIS-KLIMA, trgovačko društvo za trgovinu i usluge u građevinarstvu, d.o.o. u stečaju, OIB 89594394179 zastupanog po punomoćniku Ivan Horvat</derivirana_varijabla>
  </DomainObject.Predmet.ProtustrankaFormatedOIB>
  <DomainObject.Predmet.ProtustrankaFormatedWithAdress>
    <izvorni_sadrzaj> ENERGETIKA-SERVIS-KLIMA, trgovačko društvo za trgovinu i usluge u građevinarstvu, d.o.o. u stečaju, Zagrebačka bb, 48000 Koprivnica zastupanog po punomoćniku Ivan Horvat</izvorni_sadrzaj>
    <derivirana_varijabla naziv="DomainObject.Predmet.ProtustrankaFormatedWithAdress_1"> ENERGETIKA-SERVIS-KLIMA, trgovačko društvo za trgovinu i usluge u građevinarstvu, d.o.o. u stečaju, Zagrebačka bb, 48000 Koprivnica zastupanog po punomoćniku Ivan Horvat</derivirana_varijabla>
  </DomainObject.Predmet.ProtustrankaFormatedWithAdress>
  <DomainObject.Predmet.ProtustrankaFormatedWithAdressOIB>
    <izvorni_sadrzaj> ENERGETIKA-SERVIS-KLIMA, trgovačko društvo za trgovinu i usluge u građevinarstvu, d.o.o. u stečaju, OIB 89594394179, Zagrebačka bb, 48000 Koprivnica zastupanog po punomoćniku Ivan Horvat</izvorni_sadrzaj>
    <derivirana_varijabla naziv="DomainObject.Predmet.ProtustrankaFormatedWithAdressOIB_1"> ENERGETIKA-SERVIS-KLIMA, trgovačko društvo za trgovinu i usluge u građevinarstvu, d.o.o. u stečaju, OIB 89594394179, Zagrebačka bb, 48000 Koprivnica zastupanog po punomoćniku Ivan Horvat</derivirana_varijabla>
  </DomainObject.Predmet.ProtustrankaFormatedWithAdressOIB>
  <DomainObject.Predmet.ProtustrankaWithAdress>
    <izvorni_sadrzaj>ENERGETIKA-SERVIS-KLIMA, trgovačko društvo za trgovinu i usluge u građevinarstvu, d.o.o. u stečaju Zagrebačka bb, 48000 Koprivnica</izvorni_sadrzaj>
    <derivirana_varijabla naziv="DomainObject.Predmet.ProtustrankaWithAdress_1">ENERGETIKA-SERVIS-KLIMA, trgovačko društvo za trgovinu i usluge u građevinarstvu, d.o.o. u stečaju Zagrebačka bb, 48000 Koprivnica</derivirana_varijabla>
  </DomainObject.Predmet.ProtustrankaWithAdress>
  <DomainObject.Predmet.ProtustrankaWithAdressOIB>
    <izvorni_sadrzaj>ENERGETIKA-SERVIS-KLIMA, trgovačko društvo za trgovinu i usluge u građevinarstvu, d.o.o. u stečaju, OIB 89594394179, Zagrebačka bb, 48000 Koprivnica</izvorni_sadrzaj>
    <derivirana_varijabla naziv="DomainObject.Predmet.ProtustrankaWithAdressOIB_1">ENERGETIKA-SERVIS-KLIMA, trgovačko društvo za trgovinu i usluge u građevinarstvu, d.o.o. u stečaju, OIB 89594394179, Zagrebačka bb, 48000 Koprivnica</derivirana_varijabla>
  </DomainObject.Predmet.ProtustrankaWithAdressOIB>
  <DomainObject.Predmet.ProtustrankaNazivFormated>
    <izvorni_sadrzaj>ENERGETIKA-SERVIS-KLIMA, trgovačko društvo za trgovinu i usluge u građevinarstvu, d.o.o. u stečaju</izvorni_sadrzaj>
    <derivirana_varijabla naziv="DomainObject.Predmet.ProtustrankaNazivFormated_1">ENERGETIKA-SERVIS-KLIMA, trgovačko društvo za trgovinu i usluge u građevinarstvu, d.o.o. u stečaju</derivirana_varijabla>
  </DomainObject.Predmet.ProtustrankaNazivFormated>
  <DomainObject.Predmet.ProtustrankaNazivFormatedOIB>
    <izvorni_sadrzaj>ENERGETIKA-SERVIS-KLIMA, trgovačko društvo za trgovinu i usluge u građevinarstvu, d.o.o. u stečaju, OIB 89594394179</izvorni_sadrzaj>
    <derivirana_varijabla naziv="DomainObject.Predmet.ProtustrankaNazivFormatedOIB_1">ENERGETIKA-SERVIS-KLIMA, trgovačko društvo za trgovinu i usluge u građevinarstvu, d.o.o. u stečaju, OIB 89594394179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sjeverna Hrvatska zastupanog po punomoćniku Županijsko državno odvjetništvo u Varaždinu</izvorni_sadrzaj>
    <derivirana_varijabla naziv="DomainObject.Predmet.StrankaFormated_1">  REPUBLIKA HRVATSKA MINISTARSTVO FINANCIJA, Porezna uprava, Područni ured sjeverna Hrvatska zastupanog po punomoćniku Županijsko državno odvjetništvo u Varaždinu</derivirana_varijabla>
  </DomainObject.Predmet.StrankaFormated>
  <DomainObject.Predmet.StrankaFormatedOIB>
    <izvorni_sadrzaj>  REPUBLIKA HRVATSKA MINISTARSTVO FINANCIJA, Porezna uprava, Područni ured sjeverna Hrvatska, OIB 18683136487 zastupanog po punomoćniku Županijsko državno odvjetništvo u Varaždinu</izvorni_sadrzaj>
    <derivirana_varijabla naziv="DomainObject.Predmet.StrankaFormatedOIB_1">  REPUBLIKA HRVATSKA MINISTARSTVO FINANCIJA,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MINISTARSTVO FINANCIJA, Porezna uprava, Područni ured sjeverna Hrvatska zastupanog po punomoćniku Županijsko državno odvjetništvo u Varaždinu</izvorni_sadrzaj>
    <derivirana_varijabla naziv="DomainObject.Predmet.StrankaFormatedWithAdress_1"> REPUBLIKA HRVATSKA MINISTARSTVO FINANCIJA, Porezna uprava, Područni ured sjeverna Hrvatska zastupanog po punomoćniku Županijsko državno odvjetništvo u Varaždinu</derivirana_varijabla>
  </DomainObject.Predmet.StrankaFormatedWithAdress>
  <DomainObject.Predmet.StrankaFormatedWithAdressOIB>
    <izvorni_sadrzaj> REPUBLIKA HRVATSKA MINISTARSTVO FINANCIJA, Porezna uprava, Područni ured sjeverna Hrvatska, OIB 18683136487 zastupanog po punomoćniku Županijsko državno odvjetništvo u Varaždinu</izvorni_sadrzaj>
    <derivirana_varijabla naziv="DomainObject.Predmet.StrankaFormatedWithAdressOIB_1"> REPUBLIKA HRVATSKA MINISTARSTVO FINANCIJA, Porezna uprava, Područni ured sjeverna Hrvatska, OIB 18683136487 zastupanog po punomoćniku Županijsko državno odvjetništvo u Varaždinu</derivirana_varijabla>
  </DomainObject.Predmet.StrankaFormatedWithAdressOIB>
  <DomainObject.Predmet.StrankaWithAdress>
    <izvorni_sadrzaj>REPUBLIKA HRVATSKA MINISTARSTVO FINANCIJA, Porezna uprava, Područni ured sjeverna Hrvatska </izvorni_sadrzaj>
    <derivirana_varijabla naziv="DomainObject.Predmet.StrankaWithAdress_1">REPUBLIKA HRVATSKA MINISTARSTVO FINANCIJA, Porezna uprava, Područni ured sjeverna Hrvatska </derivirana_varijabla>
  </DomainObject.Predmet.StrankaWithAdress>
  <DomainObject.Predmet.StrankaWithAdressOIB>
    <izvorni_sadrzaj>REPUBLIKA HRVATSKA MINISTARSTVO FINANCIJA, Porezna uprava, Područni ured sjeverna Hrvatska, OIB 18683136487</izvorni_sadrzaj>
    <derivirana_varijabla naziv="DomainObject.Predmet.StrankaWithAdressOIB_1">REPUBLIKA HRVATSKA MINISTARSTVO FINANCIJA, Porezna uprava, Područni ured sjeverna Hrvatska, OIB 18683136487</derivirana_varijabla>
  </DomainObject.Predmet.StrankaWithAdressOIB>
  <DomainObject.Predmet.StrankaNazivFormated>
    <izvorni_sadrzaj>REPUBLIKA HRVATSKA MINISTARSTVO FINANCIJA, Porezna uprava, Područni ured sjeverna Hrvatska</izvorni_sadrzaj>
    <derivirana_varijabla naziv="DomainObject.Predmet.StrankaNazivFormated_1">REPUBLIKA HRVATSKA MINISTARSTVO FINANCIJA, Porezna uprava, Područni ured sjeverna Hrvatska</derivirana_varijabla>
  </DomainObject.Predmet.StrankaNazivFormated>
  <DomainObject.Predmet.StrankaNazivFormatedOIB>
    <izvorni_sadrzaj>REPUBLIKA HRVATSKA MINISTARSTVO FINANCIJA, Porezna uprava, Područni ured sjeverna Hrvatska, OIB 18683136487</izvorni_sadrzaj>
    <derivirana_varijabla naziv="DomainObject.Predmet.StrankaNazivFormatedOIB_1">REPUBLIKA HRVATSKA MINISTARSTVO FINANCIJA,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9158464.91</izvorni_sadrzaj>
    <derivirana_varijabla naziv="DomainObject.Predmet.TrenutnaVrijednost_1">9158464.91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_1">
      <item>REPUBLIKA HRVATSKA MINISTARSTVO FINANCIJA,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WithAdress_1">
      <item>REPUBLIKA HRVATSKA MINISTARSTVO FINANCIJA, Porezna uprava, Područni ured sjeverna Hrvatska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WithAdress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FINANCIJA, Porezna uprava, Područni ured sjeverna Hrvatska</item>
    </izvorni_sadrzaj>
    <derivirana_varijabla naziv="DomainObject.Predmet.StrankaListNazivFormated_1">
      <item>REPUBLIKA HRVATSKA MINISTARSTVO FINANCIJA, Porezna uprava, Područni ured sjeverna Hrvatska</item>
    </derivirana_varijabla>
  </DomainObject.Predmet.StrankaListNazivFormated>
  <DomainObject.Predmet.StrankaListNazivFormatedOIB>
    <izvorni_sadrzaj>
      <item>REPUBLIKA HRVATSKA MINISTARSTVO FINANCIJA, Porezna uprava, Područni ured sjeverna Hrvatska, OIB 18683136487</item>
    </izvorni_sadrzaj>
    <derivirana_varijabla naziv="DomainObject.Predmet.StrankaListNazivFormatedOIB_1">
      <item>REPUBLIKA HRVATSKA MINISTARSTVO FINANCIJA, Porezna uprava, Područni ured sjeverna Hrvatska, OIB 18683136487</item>
    </derivirana_varijabla>
  </DomainObject.Predmet.StrankaListNazivFormatedOIB>
  <DomainObject.Predmet.ProtuStrankaListFormated>
    <izvorni_sadrzaj>
      <item>ENERGETIKA-SERVIS-KLIMA, trgovačko društvo za trgovinu i usluge u građevinarstvu, d.o.o. u stečaju zastupanog po punomoćniku Ivan Horvat</item>
    </izvorni_sadrzaj>
    <derivirana_varijabla naziv="DomainObject.Predmet.ProtuStrankaListFormated_1">
      <item>ENERGETIKA-SERVIS-KLIMA, trgovačko društvo za trgovinu i usluge u građevinarstvu, d.o.o. u stečaju zastupanog po punomoćniku Ivan Horvat</item>
    </derivirana_varijabla>
  </DomainObject.Predmet.ProtuStrankaListFormated>
  <DomainObject.Predmet.ProtuStrankaListFormatedOIB>
    <izvorni_sadrzaj>
      <item>ENERGETIKA-SERVIS-KLIMA, trgovačko društvo za trgovinu i usluge u građevinarstvu, d.o.o. u stečaju, OIB 89594394179 zastupanog po punomoćniku Ivan Horvat</item>
    </izvorni_sadrzaj>
    <derivirana_varijabla naziv="DomainObject.Predmet.ProtuStrankaListFormatedOIB_1">
      <item>ENERGETIKA-SERVIS-KLIMA, trgovačko društvo za trgovinu i usluge u građevinarstvu, d.o.o. u stečaju, OIB 89594394179 zastupanog po punomoćniku Ivan Horvat</item>
    </derivirana_varijabla>
  </DomainObject.Predmet.ProtuStrankaListFormatedOIB>
  <DomainObject.Predmet.ProtuStrankaListFormatedWithAdress>
    <izvorni_sadrzaj>
      <item>ENERGETIKA-SERVIS-KLIMA, trgovačko društvo za trgovinu i usluge u građevinarstvu, d.o.o. u stečaju, Zagrebačka bb, 48000 Koprivnica zastupanog po punomoćniku Ivan Horvat</item>
    </izvorni_sadrzaj>
    <derivirana_varijabla naziv="DomainObject.Predmet.ProtuStrankaListFormatedWithAdress_1">
      <item>ENERGETIKA-SERVIS-KLIMA, trgovačko društvo za trgovinu i usluge u građevinarstvu, d.o.o. u stečaju, Zagrebačka bb, 48000 Koprivnica zastupanog po punomoćniku Ivan Horvat</item>
    </derivirana_varijabla>
  </DomainObject.Predmet.ProtuStrankaListFormatedWithAdress>
  <DomainObject.Predmet.ProtuStrankaListFormatedWithAdressOIB>
    <izvorni_sadrzaj>
      <item>ENERGETIKA-SERVIS-KLIMA, trgovačko društvo za trgovinu i usluge u građevinarstvu, d.o.o. u stečaju, OIB 89594394179, Zagrebačka bb, 48000 Koprivnica zastupanog po punomoćniku Ivan Horvat</item>
    </izvorni_sadrzaj>
    <derivirana_varijabla naziv="DomainObject.Predmet.ProtuStrankaListFormatedWithAdressOIB_1">
      <item>ENERGETIKA-SERVIS-KLIMA, trgovačko društvo za trgovinu i usluge u građevinarstvu, d.o.o. u stečaju, OIB 89594394179, Zagrebačka bb, 48000 Koprivnica zastupanog po punomoćniku Ivan Horvat</item>
    </derivirana_varijabla>
  </DomainObject.Predmet.ProtuStrankaListFormatedWithAdressOIB>
  <DomainObject.Predmet.ProtuStrankaListNazivFormated>
    <izvorni_sadrzaj>
      <item>ENERGETIKA-SERVIS-KLIMA, trgovačko društvo za trgovinu i usluge u građevinarstvu, d.o.o. u stečaju</item>
    </izvorni_sadrzaj>
    <derivirana_varijabla naziv="DomainObject.Predmet.ProtuStrankaListNazivFormated_1">
      <item>ENERGETIKA-SERVIS-KLIMA, trgovačko društvo za trgovinu i usluge u građevinarstvu, d.o.o. u stečaju</item>
    </derivirana_varijabla>
  </DomainObject.Predmet.ProtuStrankaListNazivFormated>
  <DomainObject.Predmet.ProtuStrankaListNazivFormatedOIB>
    <izvorni_sadrzaj>
      <item>ENERGETIKA-SERVIS-KLIMA, trgovačko društvo za trgovinu i usluge u građevinarstvu, d.o.o. u stečaju, OIB 89594394179</item>
    </izvorni_sadrzaj>
    <derivirana_varijabla naziv="DomainObject.Predmet.ProtuStrankaListNazivFormatedOIB_1">
      <item>ENERGETIKA-SERVIS-KLIMA, trgovačko društvo za trgovinu i usluge u građevinarstvu, d.o.o. u stečaju, OIB 89594394179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FINANCIJA, Porezna uprava, Područni ured sjeverna Hrvatska</item>
      <item>Ivan Horvat punomoćnik sudionika u postupku ENERGETIKA-SERVIS-KLIMA, trgovačko društvo za trgovinu i usluge u građevinarstvu, d.o.o. u stečaju</item>
      <item>Erste &amp; Steiermarkische banka d.d.</item>
    </izvorni_sadrzaj>
    <derivirana_varijabla naziv="DomainObject.Predmet.OstaliListFormated_1">
      <item>Županijsko državno odvjetništvo u Varaždinu punomoćnik sudionika u postupku REPUBLIKA HRVATSKA MINISTARSTVO FINANCIJA, Porezna uprava, Područni ured sjeverna Hrvatska</item>
      <item>Ivan Horvat punomoćnik sudionika u postupku ENERGETIKA-SERVIS-KLIMA, trgovačko društvo za trgovinu i usluge u građevinarstvu, d.o.o. u stečaju</item>
      <item>Erste &amp; Steiermarkische banka d.d.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FINANCIJA, Porezna uprava, Područni ured sjeverna Hrvatska</item>
      <item>Ivan Horvat, OIB 84196035897 punomoćnik sudionika u postupku ENERGETIKA-SERVIS-KLIMA, trgovačko društvo za trgovinu i usluge u građevinarstvu, d.o.o. u stečaju</item>
      <item>Erste &amp; Steiermarkische banka d.d.</item>
    </izvorni_sadrzaj>
    <derivirana_varijabla naziv="DomainObject.Predmet.OstaliListFormatedOIB_1">
      <item>Županijsko državno odvjetništvo u Varaždinu punomoćnik sudionika u postupku REPUBLIKA HRVATSKA MINISTARSTVO FINANCIJA, Porezna uprava, Područni ured sjeverna Hrvatska</item>
      <item>Ivan Horvat, OIB 84196035897 punomoćnik sudionika u postupku ENERGETIKA-SERVIS-KLIMA, trgovačko društvo za trgovinu i usluge u građevinarstvu, d.o.o. u stečaju</item>
      <item>Erste &amp; Steiermarkische banka d.d.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FINANCIJA, Porezna uprava, Područni ured sjeverna Hrvatska</item>
      <item>Ivan Horvat, Ulica Cvjetna 35, 48000 Koprivnica punomoćnik sudionika u postupku ENERGETIKA-SERVIS-KLIMA, trgovačko društvo za trgovinu i usluge u građevinarstvu, d.o.o. u stečaju</item>
      <item>Erste &amp; Steiermarkische banka d.d., Jadranski trg 3a, 51000 Rijeka</item>
    </izvorni_sadrzaj>
    <derivirana_varijabla naziv="DomainObject.Predmet.OstaliListFormatedWithAdress_1">
      <item>Županijsko državno odvjetništvo u Varaždinu punomoćnik sudionika u postupku REPUBLIKA HRVATSKA MINISTARSTVO FINANCIJA, Porezna uprava, Područni ured sjeverna Hrvatska</item>
      <item>Ivan Horvat, Ulica Cvjetna 35, 48000 Koprivnica punomoćnik sudionika u postupku ENERGETIKA-SERVIS-KLIMA, trgovačko društvo za trgovinu i usluge u građevinarstvu, d.o.o. u stečaju</item>
      <item>Erste &amp; Steiermarkische banka d.d., Jadranski trg 3a, 51000 Rijeka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FINANCIJA, Porezna uprava, Područni ured sjeverna Hrvatska</item>
      <item>Ivan Horvat, OIB 84196035897, Ulica Cvjetna 35, 48000 Koprivnica punomoćnik sudionika u postupku ENERGETIKA-SERVIS-KLIMA, trgovačko društvo za trgovinu i usluge u građevinarstvu, d.o.o. u stečaju</item>
      <item>Erste &amp; Steiermarkische banka d.d., Jadranski trg 3a, 51000 Rijeka</item>
    </izvorni_sadrzaj>
    <derivirana_varijabla naziv="DomainObject.Predmet.OstaliListFormatedWithAdressOIB_1">
      <item>Županijsko državno odvjetništvo u Varaždinu punomoćnik sudionika u postupku REPUBLIKA HRVATSKA MINISTARSTVO FINANCIJA, Porezna uprava, Područni ured sjeverna Hrvatska</item>
      <item>Ivan Horvat, OIB 84196035897, Ulica Cvjetna 35, 48000 Koprivnica punomoćnik sudionika u postupku ENERGETIKA-SERVIS-KLIMA, trgovačko društvo za trgovinu i usluge u građevinarstvu, d.o.o. u stečaju</item>
      <item>Erste &amp; Steiermarkische banka d.d., Jadranski trg 3a, 51000 Rijeka</item>
    </derivirana_varijabla>
  </DomainObject.Predmet.OstaliListFormatedWithAdressOIB>
  <DomainObject.Predmet.OstaliListNazivFormated>
    <izvorni_sadrzaj>
      <item>Županijsko državno odvjetništvo u Varaždinu</item>
      <item>Ivan Horvat</item>
      <item>Erste &amp; Steiermarkische banka d.d.</item>
    </izvorni_sadrzaj>
    <derivirana_varijabla naziv="DomainObject.Predmet.OstaliListNazivFormated_1">
      <item>Županijsko državno odvjetništvo u Varaždinu</item>
      <item>Ivan Horvat</item>
      <item>Erste &amp; Steiermarkische banka d.d.</item>
    </derivirana_varijabla>
  </DomainObject.Predmet.OstaliListNazivFormated>
  <DomainObject.Predmet.OstaliListNazivFormatedOIB>
    <izvorni_sadrzaj>
      <item>Županijsko državno odvjetništvo u Varaždinu</item>
      <item>Ivan Horvat, OIB 84196035897</item>
      <item>Erste &amp; Steiermarkische banka d.d.</item>
    </izvorni_sadrzaj>
    <derivirana_varijabla naziv="DomainObject.Predmet.OstaliListNazivFormatedOIB_1">
      <item>Županijsko državno odvjetništvo u Varaždinu</item>
      <item>Ivan Horvat, OIB 84196035897</item>
      <item>Erste &amp; Steiermarkische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St-160/2016-36</izvorni_sadrzaj>
    <derivirana_varijabla naziv="DomainObject.PoslovniBrojDokumenta_1">St-160/2016-36</derivirana_varijabla>
  </DomainObject.PoslovniBrojDokumenta>
  <DomainObject.Predmet.StrankaIDrugi>
    <izvorni_sadrzaj>REPUBLIKA HRVATSKA MINISTARSTVO FINANCIJA, Porezna uprava, Područni ured sjeverna Hrvatska</izvorni_sadrzaj>
    <derivirana_varijabla naziv="DomainObject.Predmet.StrankaIDrugi_1">REPUBLIKA HRVATSKA MINISTARSTVO FINANCIJA, Porezna uprava, Područni ured sjeverna Hrvatska</derivirana_varijabla>
  </DomainObject.Predmet.StrankaIDrugi>
  <DomainObject.Predmet.ProtustrankaIDrugi>
    <izvorni_sadrzaj>ENERGETIKA-SERVIS-KLIMA, trgovačko društvo za trgovinu i usluge u građevinarstvu, d.o.o. u stečaju</izvorni_sadrzaj>
    <derivirana_varijabla naziv="DomainObject.Predmet.ProtustrankaIDrugi_1">ENERGETIKA-SERVIS-KLIMA, trgovačko društvo za trgovinu i usluge u građevinarstvu, d.o.o. u stečaju</derivirana_varijabla>
  </DomainObject.Predmet.ProtustrankaIDrugi>
  <DomainObject.Predmet.StrankaIDrugiAdressOIB>
    <izvorni_sadrzaj>REPUBLIKA HRVATSKA MINISTARSTVO FINANCIJA, Porezna uprava, Područni ured sjeverna Hrvatska, OIB 18683136487</izvorni_sadrzaj>
    <derivirana_varijabla naziv="DomainObject.Predmet.StrankaIDrugiAdressOIB_1">REPUBLIKA HRVATSKA MINISTARSTVO FINANCIJA, Porezna uprava, Područni ured sjeverna Hrvatska, OIB 18683136487</derivirana_varijabla>
  </DomainObject.Predmet.StrankaIDrugiAdressOIB>
  <DomainObject.Predmet.ProtustrankaIDrugiAdressOIB>
    <izvorni_sadrzaj>ENERGETIKA-SERVIS-KLIMA, trgovačko društvo za trgovinu i usluge u građevinarstvu, d.o.o. u stečaju, OIB 89594394179, Zagrebačka bb, 48000 Koprivnica</izvorni_sadrzaj>
    <derivirana_varijabla naziv="DomainObject.Predmet.ProtustrankaIDrugiAdressOIB_1">ENERGETIKA-SERVIS-KLIMA, trgovačko društvo za trgovinu i usluge u građevinarstvu, d.o.o. u stečaju, OIB 89594394179, Zagrebačka bb,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ENERGETIKA-SERVIS-KLIMA, trgovačko društvo za trgovinu i usluge u građevinarstvu, d.o.o. u stečaju</item>
      <item>REPUBLIKA HRVATSKA MINISTARSTVO FINANCIJA, Porezna uprava, Područni ured sjeverna Hrvatska</item>
      <item>Županijsko državno odvjetništvo u Varaždinu</item>
      <item>Ivan Horvat</item>
      <item>Erste &amp; Steiermarkische banka d.d.</item>
    </izvorni_sadrzaj>
    <derivirana_varijabla naziv="DomainObject.Predmet.SudioniciListNaziv_1">
      <item>ENERGETIKA-SERVIS-KLIMA, trgovačko društvo za trgovinu i usluge u građevinarstvu, d.o.o. u stečaju</item>
      <item>REPUBLIKA HRVATSKA MINISTARSTVO FINANCIJA, Porezna uprava, Područni ured sjeverna Hrvatska</item>
      <item>Županijsko državno odvjetništvo u Varaždinu</item>
      <item>Ivan Horvat</item>
      <item>Erste &amp; Steiermarkische banka d.d.</item>
    </derivirana_varijabla>
  </DomainObject.Predmet.SudioniciListNaziv>
  <DomainObject.Predmet.SudioniciListAdressOIB>
    <izvorni_sadrzaj>
      <item>ENERGETIKA-SERVIS-KLIMA, trgovačko društvo za trgovinu i usluge u građevinarstvu, d.o.o. u stečaju, OIB 89594394179, Zagrebačka bb,48000 Koprivnica</item>
      <item>REPUBLIKA HRVATSKA MINISTARSTVO FINANCIJA, Porezna uprava, Područni ured sjeverna Hrvatska, OIB 18683136487</item>
      <item>Županijsko državno odvjetništvo u Varaždinu</item>
      <item>Ivan Horvat, OIB 84196035897, Ulica Cvjetna 35,48000 Koprivnica</item>
      <item>Erste &amp; Steiermarkische banka d.d., Jadranski trg 3a,51000 Rijeka</item>
    </izvorni_sadrzaj>
    <derivirana_varijabla naziv="DomainObject.Predmet.SudioniciListAdressOIB_1">
      <item>ENERGETIKA-SERVIS-KLIMA, trgovačko društvo za trgovinu i usluge u građevinarstvu, d.o.o. u stečaju, OIB 89594394179, Zagrebačka bb,48000 Koprivnica</item>
      <item>REPUBLIKA HRVATSKA MINISTARSTVO FINANCIJA, Porezna uprava, Područni ured sjeverna Hrvatska, OIB 18683136487</item>
      <item>Županijsko državno odvjetništvo u Varaždinu</item>
      <item>Ivan Horvat, OIB 84196035897, Ulica Cvjetna 35,48000 Koprivnica</item>
      <item>Erste &amp; Steiermarkische banka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125484-1BD2-4CE7-BAF7-B075E9795C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204</properties:Words>
  <properties:Characters>979</properties:Characters>
  <properties:Lines>49</properties:Lines>
  <properties:Paragraphs>23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2016-11-08T08:14:00Z</cp:lastPrinted>
  <dcterms:modified xmlns:xsi="http://www.w3.org/2001/XMLSchema-instance" xsi:type="dcterms:W3CDTF">2016-11-08T08:14:00Z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St-160/2016-36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