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24bb" w14:paraId="0e024bb" w:rsidRDefault="00C4537E" w:rsidP="00C4537E" w:rsidR="00C4537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37E" w:rsidP="00C4537E" w:rsidR="00C4537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537E" w:rsidP="00C4537E" w:rsidR="00C453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537E" w:rsidP="00C4537E" w:rsidR="00C453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37E" w:rsidP="00C4537E" w:rsidR="00C4537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537E" w:rsidP="00C4537E" w:rsidR="00C4537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537E" w:rsidP="00C4537E" w:rsidR="00C4537E" w:rsidRPr="005D578C">
      <w:pPr>
        <w:jc w:val="center"/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LOTUS HAIR STUDIO j. d. o. o. Pula, Komunal 66, OIB </w:t>
      </w:r>
      <w:r w:rsidRPr="00C4537E">
        <w:rPr>
          <w:rFonts w:cs="Times New Roman" w:eastAsia="Times New Roman"/>
          <w:szCs w:val="24"/>
        </w:rPr>
        <w:t>64871864435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37E">
        <w:rPr>
          <w:rFonts w:cs="Times New Roman" w:eastAsia="Times New Roman"/>
          <w:szCs w:val="24"/>
        </w:rPr>
        <w:t>040320886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LOTUS HAIR STUDIO j. d. o. o. Pula, Komunal 66, OIB </w:t>
      </w:r>
      <w:r w:rsidRPr="00C4537E">
        <w:rPr>
          <w:rFonts w:cs="Times New Roman" w:eastAsia="Times New Roman"/>
          <w:szCs w:val="24"/>
        </w:rPr>
        <w:t>64871864435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37E">
        <w:rPr>
          <w:rFonts w:cs="Times New Roman" w:eastAsia="Times New Roman"/>
          <w:szCs w:val="24"/>
        </w:rPr>
        <w:t>040320886</w:t>
      </w:r>
      <w:r>
        <w:rPr>
          <w:rFonts w:cs="Times New Roman" w:eastAsia="Times New Roman"/>
          <w:szCs w:val="24"/>
        </w:rPr>
        <w:t>.</w:t>
      </w: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4537E" w:rsidP="00C4537E" w:rsidR="00C4537E">
      <w:pPr>
        <w:rPr>
          <w:rFonts w:cs="Times New Roman" w:eastAsia="Times New Roman"/>
          <w:szCs w:val="20"/>
        </w:rPr>
      </w:pPr>
    </w:p>
    <w:p w:rsidRDefault="00C4537E" w:rsidP="00C4537E" w:rsidR="00C453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LOTUS HAIR STUDIO j. d. o. o. Pula, Komunal 66, OIB </w:t>
      </w:r>
      <w:r w:rsidRPr="00C4537E">
        <w:rPr>
          <w:rFonts w:cs="Times New Roman" w:eastAsia="Times New Roman"/>
          <w:szCs w:val="24"/>
        </w:rPr>
        <w:t>64871864435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37E">
        <w:rPr>
          <w:rFonts w:cs="Times New Roman" w:eastAsia="Times New Roman"/>
          <w:szCs w:val="24"/>
        </w:rPr>
        <w:t>040320886</w:t>
      </w:r>
      <w:r>
        <w:rPr>
          <w:rFonts w:cs="Times New Roman" w:eastAsia="Times New Roman"/>
          <w:szCs w:val="24"/>
        </w:rPr>
        <w:t>.</w:t>
      </w:r>
    </w:p>
    <w:p w:rsidRDefault="00C4537E" w:rsidP="00C4537E" w:rsidR="00C4537E">
      <w:pPr>
        <w:ind w:firstLine="709"/>
        <w:rPr>
          <w:rFonts w:cs="Times New Roman" w:eastAsia="Times New Roman"/>
          <w:szCs w:val="24"/>
        </w:rPr>
      </w:pPr>
    </w:p>
    <w:p w:rsidRDefault="00C4537E" w:rsidP="00C4537E" w:rsidR="00C453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LOTUS HAIR STUDIO j. d. o. o. Pula, Komunal 66, OIB </w:t>
      </w:r>
      <w:r w:rsidRPr="00C4537E">
        <w:rPr>
          <w:rFonts w:cs="Times New Roman" w:eastAsia="Times New Roman"/>
          <w:szCs w:val="24"/>
        </w:rPr>
        <w:t>64871864435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37E">
        <w:rPr>
          <w:rFonts w:cs="Times New Roman" w:eastAsia="Times New Roman"/>
          <w:szCs w:val="24"/>
        </w:rPr>
        <w:t>040320886</w:t>
      </w:r>
      <w:r>
        <w:rPr>
          <w:rFonts w:cs="Times New Roman" w:eastAsia="Times New Roman"/>
          <w:szCs w:val="24"/>
        </w:rPr>
        <w:t>.</w:t>
      </w:r>
    </w:p>
    <w:p w:rsidRDefault="00C4537E" w:rsidP="00C4537E" w:rsidR="00C4537E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537E" w:rsidP="00C4537E" w:rsidR="00C4537E">
      <w:pPr>
        <w:ind w:firstLine="708"/>
        <w:rPr>
          <w:rFonts w:cs="Times New Roman" w:eastAsia="Times New Roman"/>
          <w:szCs w:val="24"/>
        </w:rPr>
      </w:pPr>
    </w:p>
    <w:p w:rsidRDefault="00C4537E" w:rsidP="00C4537E" w:rsidR="00C4537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LOTUS HAIR STUDIO j.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537E" w:rsidP="00C4537E" w:rsidR="00C4537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537E" w:rsidP="00C4537E" w:rsidR="00C4537E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4537E" w:rsidP="00C4537E" w:rsidR="00C453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D4594">
        <w:rPr>
          <w:rFonts w:cs="Times New Roman" w:eastAsia="Times New Roman"/>
          <w:szCs w:val="24"/>
        </w:rPr>
        <w:t xml:space="preserve">, v. r. </w:t>
      </w:r>
    </w:p>
    <w:p w:rsidRDefault="00C4537E" w:rsidP="00C4537E" w:rsidR="00C4537E">
      <w:pPr>
        <w:jc w:val="left"/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left"/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26DD" w:rsidP="00C4537E" w:rsidR="00C4537E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C4537E" w:rsidRPr="00D07818">
        <w:rPr>
          <w:rFonts w:cs="Times New Roman" w:eastAsia="Times New Roman"/>
          <w:szCs w:val="24"/>
        </w:rPr>
        <w:t>.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537E" w:rsidP="00C4537E" w:rsidR="00C4537E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rPr>
          <w:rFonts w:cs="Times New Roman" w:eastAsia="Times New Roman"/>
          <w:szCs w:val="24"/>
        </w:rPr>
      </w:pPr>
    </w:p>
    <w:p w:rsidRDefault="00C4537E" w:rsidP="00C4537E" w:rsidR="00C453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LOTUS HAIR STUDIO j. d. o. o. Pula, Komunal 66,</w:t>
      </w:r>
    </w:p>
    <w:p w:rsidRDefault="00C4537E" w:rsidP="00C4537E" w:rsidR="00C4537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537E" w:rsidP="00C4537E" w:rsidR="00C4537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4537E" w:rsidP="00C4537E" w:rsidR="00C4537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4537E" w:rsidP="00C4537E" w:rsidR="00C453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4537E" w:rsidP="00C4537E" w:rsidR="00C4537E"/>
    <w:p w:rsidRDefault="00C4537E" w:rsidP="00C4537E" w:rsidR="00C4537E"/>
    <w:sectPr w:rsidSect="007E42CB" w:rsidR="00C453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37E" w:rsidP="00C4537E" w:rsidR="00C4537E">
      <w:r>
        <w:separator/>
      </w:r>
    </w:p>
  </w:endnote>
  <w:endnote w:id="0" w:type="continuationSeparator">
    <w:p w:rsidRDefault="00C4537E" w:rsidP="00C4537E" w:rsidR="00C45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37E" w:rsidP="00C4537E" w:rsidR="00C4537E">
      <w:r>
        <w:separator/>
      </w:r>
    </w:p>
  </w:footnote>
  <w:footnote w:id="0" w:type="continuationSeparator">
    <w:p w:rsidRDefault="00C4537E" w:rsidP="00C4537E" w:rsidR="00C45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7E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2A1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7E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E0E"/>
    <w:rsid w:val="00552E0E"/>
    <w:rsid w:val="006264E1"/>
    <w:rsid w:val="00652A1B"/>
    <w:rsid w:val="0075528E"/>
    <w:rsid w:val="0079403F"/>
    <w:rsid w:val="00BD4594"/>
    <w:rsid w:val="00C426DD"/>
    <w:rsid w:val="00C4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3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53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3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3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A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A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A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A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3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53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3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3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A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A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A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A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HAIR STUDIO j.d.o.o. PULA</izvorni_sadrzaj>
    <derivirana_varijabla naziv="DomainObject.Predmet.ProtustrankaFormated_1">  LOTUS HAIR STUDIO j.d.o.o. PULA</derivirana_varijabla>
  </DomainObject.Predmet.ProtustrankaFormated>
  <DomainObject.Predmet.ProtustrankaFormatedOIB>
    <izvorni_sadrzaj>  LOTUS HAIR STUDIO j.d.o.o. PULA, OIB 64871864435</izvorni_sadrzaj>
    <derivirana_varijabla naziv="DomainObject.Predmet.ProtustrankaFormatedOIB_1">  LOTUS HAIR STUDIO j.d.o.o. PULA, OIB 64871864435</derivirana_varijabla>
  </DomainObject.Predmet.ProtustrankaFormatedOIB>
  <DomainObject.Predmet.ProtustrankaFormatedWithAdress>
    <izvorni_sadrzaj> LOTUS HAIR STUDIO j.d.o.o. PULA, Komunal 66, 52100 Pula</izvorni_sadrzaj>
    <derivirana_varijabla naziv="DomainObject.Predmet.ProtustrankaFormatedWithAdress_1"> LOTUS HAIR STUDIO j.d.o.o. PULA, Komunal 66, 52100 Pula</derivirana_varijabla>
  </DomainObject.Predmet.ProtustrankaFormatedWithAdress>
  <DomainObject.Predmet.ProtustrankaFormatedWithAdressOIB>
    <izvorni_sadrzaj> LOTUS HAIR STUDIO j.d.o.o. PULA, OIB 64871864435, Komunal 66, 52100 Pula</izvorni_sadrzaj>
    <derivirana_varijabla naziv="DomainObject.Predmet.ProtustrankaFormatedWithAdressOIB_1"> LOTUS HAIR STUDIO j.d.o.o. PULA, OIB 64871864435, Komunal 66, 52100 Pula</derivirana_varijabla>
  </DomainObject.Predmet.ProtustrankaFormatedWithAdressOIB>
  <DomainObject.Predmet.ProtustrankaWithAdress>
    <izvorni_sadrzaj>LOTUS HAIR STUDIO j.d.o.o. PULA Komunal 66, 52100 Pula</izvorni_sadrzaj>
    <derivirana_varijabla naziv="DomainObject.Predmet.ProtustrankaWithAdress_1">LOTUS HAIR STUDIO j.d.o.o. PULA Komunal 66, 52100 Pula</derivirana_varijabla>
  </DomainObject.Predmet.ProtustrankaWithAdress>
  <DomainObject.Predmet.ProtustrankaWithAdressOIB>
    <izvorni_sadrzaj>LOTUS HAIR STUDIO j.d.o.o. PULA, OIB 64871864435, Komunal 66, 52100 Pula</izvorni_sadrzaj>
    <derivirana_varijabla naziv="DomainObject.Predmet.ProtustrankaWithAdressOIB_1">LOTUS HAIR STUDIO j.d.o.o. PULA, OIB 64871864435, Komunal 66, 52100 Pula</derivirana_varijabla>
  </DomainObject.Predmet.ProtustrankaWithAdressOIB>
  <DomainObject.Predmet.ProtustrankaNazivFormated>
    <izvorni_sadrzaj>LOTUS HAIR STUDIO j.d.o.o. PULA</izvorni_sadrzaj>
    <derivirana_varijabla naziv="DomainObject.Predmet.ProtustrankaNazivFormated_1">LOTUS HAIR STUDIO j.d.o.o. PULA</derivirana_varijabla>
  </DomainObject.Predmet.ProtustrankaNazivFormated>
  <DomainObject.Predmet.ProtustrankaNazivFormatedOIB>
    <izvorni_sadrzaj>LOTUS HAIR STUDIO j.d.o.o. PULA, OIB 64871864435</izvorni_sadrzaj>
    <derivirana_varijabla naziv="DomainObject.Predmet.ProtustrankaNazivFormatedOIB_1">LOTUS HAIR STUDIO j.d.o.o. PULA, OIB 64871864435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18727.14</izvorni_sadrzaj>
    <derivirana_varijabla naziv="DomainObject.Predmet.TrenutnaVrijednost_1">18727.14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LOTUS HAIR STUDIO j.d.o.o. PULA</item>
    </izvorni_sadrzaj>
    <derivirana_varijabla naziv="DomainObject.Predmet.ProtuStrankaListFormated_1">
      <item>LOTUS HAIR STUDIO j.d.o.o. PULA</item>
    </derivirana_varijabla>
  </DomainObject.Predmet.ProtuStrankaListFormated>
  <DomainObject.Predmet.ProtuStrankaListFormatedOIB>
    <izvorni_sadrzaj>
      <item>LOTUS HAIR STUDIO j.d.o.o. PULA, OIB 64871864435</item>
    </izvorni_sadrzaj>
    <derivirana_varijabla naziv="DomainObject.Predmet.ProtuStrankaListFormatedOIB_1">
      <item>LOTUS HAIR STUDIO j.d.o.o. PULA, OIB 64871864435</item>
    </derivirana_varijabla>
  </DomainObject.Predmet.ProtuStrankaListFormatedOIB>
  <DomainObject.Predmet.ProtuStrankaListFormatedWithAdress>
    <izvorni_sadrzaj>
      <item>LOTUS HAIR STUDIO j.d.o.o. PULA, Komunal 66, 52100 Pula</item>
    </izvorni_sadrzaj>
    <derivirana_varijabla naziv="DomainObject.Predmet.ProtuStrankaListFormatedWithAdress_1">
      <item>LOTUS HAIR STUDIO j.d.o.o. PULA, Komunal 66, 52100 Pula</item>
    </derivirana_varijabla>
  </DomainObject.Predmet.ProtuStrankaListFormatedWithAdress>
  <DomainObject.Predmet.ProtuStrankaListFormatedWithAdressOIB>
    <izvorni_sadrzaj>
      <item>LOTUS HAIR STUDIO j.d.o.o. PULA, OIB 64871864435, Komunal 66, 52100 Pula</item>
    </izvorni_sadrzaj>
    <derivirana_varijabla naziv="DomainObject.Predmet.ProtuStrankaListFormatedWithAdressOIB_1">
      <item>LOTUS HAIR STUDIO j.d.o.o. PULA, OIB 64871864435, Komunal 66, 52100 Pula</item>
    </derivirana_varijabla>
  </DomainObject.Predmet.ProtuStrankaListFormatedWithAdressOIB>
  <DomainObject.Predmet.ProtuStrankaListNazivFormated>
    <izvorni_sadrzaj>
      <item>LOTUS HAIR STUDIO j.d.o.o. PULA</item>
    </izvorni_sadrzaj>
    <derivirana_varijabla naziv="DomainObject.Predmet.ProtuStrankaListNazivFormated_1">
      <item>LOTUS HAIR STUDIO j.d.o.o. PULA</item>
    </derivirana_varijabla>
  </DomainObject.Predmet.ProtuStrankaListNazivFormated>
  <DomainObject.Predmet.ProtuStrankaListNazivFormatedOIB>
    <izvorni_sadrzaj>
      <item>LOTUS HAIR STUDIO j.d.o.o. PULA, OIB 64871864435</item>
    </izvorni_sadrzaj>
    <derivirana_varijabla naziv="DomainObject.Predmet.ProtuStrankaListNazivFormatedOIB_1">
      <item>LOTUS HAIR STUDIO j.d.o.o. PULA, OIB 64871864435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LOTUS HAIR STUDIO j.d.o.o. PULA</izvorni_sadrzaj>
    <derivirana_varijabla naziv="DomainObject.Predmet.ProtustrankaIDrugi_1">LOTUS HAIR STUDIO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LOTUS HAIR STUDIO j.d.o.o. PULA, OIB 64871864435, Komunal 66, 52100 Pula</izvorni_sadrzaj>
    <derivirana_varijabla naziv="DomainObject.Predmet.ProtustrankaIDrugiAdressOIB_1">LOTUS HAIR STUDIO j.d.o.o. PULA, OIB 64871864435,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LOTUS HAIR STUDIO j.d.o.o. PULA</item>
    </izvorni_sadrzaj>
    <derivirana_varijabla naziv="DomainObject.Predmet.SudioniciListNaziv_1">
      <item>FINANCIJSKA AGENCIJA, RC RIJEKA, PODRUŽNICA PULA, PULA</item>
      <item>LOTUS HAIR STUDIO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LOTUS HAIR STUDIO j.d.o.o. PULA, OIB 64871864435, Komunal 66,52100 Pula</item>
    </izvorni_sadrzaj>
    <derivirana_varijabla naziv="DomainObject.Predmet.SudioniciListAdressOIB_1">
      <item>FINANCIJSKA AGENCIJA, RC RIJEKA, PODRUŽNICA PULA, PULA, OIB 85821130368, Ulica grada Vukovara 70,10000 Zagreb</item>
      <item>LOTUS HAIR STUDIO j.d.o.o. PULA, OIB 64871864435,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64871864435</item>
    </izvorni_sadrzaj>
    <derivirana_varijabla naziv="DomainObject.Predmet.SudioniciListNazivOIB_1">
      <item>, OIB 85821130368</item>
      <item>, OIB 64871864435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3157</properties:Characters>
  <properties:Lines>79</properties:Lines>
  <properties:Paragraphs>29</properties:Paragraphs>
  <properties:TotalTime>8</properties:TotalTime>
  <properties:ScaleCrop>false</properties:ScaleCrop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2016-04-18T06:44:00Z</dcterms:created>
  <dc:creator>Mihaela Kaligari</dc:creator>
  <dc:description/>
  <cp:keywords/>
  <cp:lastModifiedBy>Mihaela Kaligari</cp:lastModifiedBy>
  <cp:lastPrinted>2016-04-21T06:02:00Z</cp:lastPrinted>
  <dcterms:modified xmlns:xsi="http://www.w3.org/2001/XMLSchema-instance" xsi:type="dcterms:W3CDTF">2016-04-21T06:40:00Z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