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d180" w14:paraId="31fd180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86170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C00E5C">
        <w:t>UR. ELEKTROOPREMA d.o.o. PULA, Pula, Flaciusova 1, OIB: 11222525520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C00E5C">
        <w:t>UR. ELEKTROOPREMA d.o.o. PULA, Pula, Flaciusova 1, OIB: 11222525520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00E5C">
        <w:rPr>
          <w:sz w:val="23"/>
          <w:szCs w:val="23"/>
        </w:rPr>
        <w:t>747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je pristupio zakonski zastupnik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E0EBF">
        <w:rPr>
          <w:sz w:val="23"/>
          <w:szCs w:val="23"/>
        </w:rPr>
        <w:t>6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D66536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E0EBF">
        <w:t>6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C00E5C">
      <w:t>Posl. broj: 4 St-747/2016-10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C00E5C">
      <w:t>747/2016-10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E7201"/>
    <w:rsid w:val="000F75C2"/>
    <w:rsid w:val="000F7E46"/>
    <w:rsid w:val="0011048D"/>
    <w:rsid w:val="00115618"/>
    <w:rsid w:val="00124E0C"/>
    <w:rsid w:val="00125198"/>
    <w:rsid w:val="001411E3"/>
    <w:rsid w:val="00147204"/>
    <w:rsid w:val="00160E12"/>
    <w:rsid w:val="001917FE"/>
    <w:rsid w:val="001A52D0"/>
    <w:rsid w:val="001B22B0"/>
    <w:rsid w:val="001C225D"/>
    <w:rsid w:val="001C70E6"/>
    <w:rsid w:val="001D45ED"/>
    <w:rsid w:val="001D4A52"/>
    <w:rsid w:val="001E0EBF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46F4"/>
    <w:rsid w:val="00C70DCB"/>
    <w:rsid w:val="00C74498"/>
    <w:rsid w:val="00C925E6"/>
    <w:rsid w:val="00CB3F31"/>
    <w:rsid w:val="00CB71F5"/>
    <w:rsid w:val="00CC3C4F"/>
    <w:rsid w:val="00D17AFF"/>
    <w:rsid w:val="00D4139A"/>
    <w:rsid w:val="00D66536"/>
    <w:rsid w:val="00D944BD"/>
    <w:rsid w:val="00DC645B"/>
    <w:rsid w:val="00DD550B"/>
    <w:rsid w:val="00DF7255"/>
    <w:rsid w:val="00E05425"/>
    <w:rsid w:val="00E50CB4"/>
    <w:rsid w:val="00E562A6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2A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2A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2A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2A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2A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2A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2A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2A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St-747/2016-10</izvorni_sadrzaj>
    <derivirana_varijabla naziv="DomainObject.Oznaka_1">St-747/2016-10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UR. ELEKTROOPREMA d.o.o. PULA zastupanog po punomoćniku Mladen Kuftić</izvorni_sadrzaj>
    <derivirana_varijabla naziv="DomainObject.Predmet.ProtustrankaFormated_1">  UR. ELEKTROOPREMA d.o.o. PULA zastupanog po punomoćniku Mladen Kuftić</derivirana_varijabla>
  </DomainObject.Predmet.ProtustrankaFormated>
  <DomainObject.Predmet.ProtustrankaFormatedOIB>
    <izvorni_sadrzaj>  UR. ELEKTROOPREMA d.o.o. PULA, OIB 11222525520 zastupanog po punomoćniku Mladen Kuftić</izvorni_sadrzaj>
    <derivirana_varijabla naziv="DomainObject.Predmet.ProtustrankaFormatedOIB_1">  UR. ELEKTROOPREMA d.o.o. PULA, OIB 11222525520 zastupanog po punomoćniku Mladen Kuftić</derivirana_varijabla>
  </DomainObject.Predmet.ProtustrankaFormatedOIB>
  <DomainObject.Predmet.ProtustrankaFormatedWithAdress>
    <izvorni_sadrzaj> UR. ELEKTROOPREMA d.o.o. PULA, Flaciusova 1, 52100 Pula zastupanog po punomoćniku Mladen Kuftić</izvorni_sadrzaj>
    <derivirana_varijabla naziv="DomainObject.Predmet.ProtustrankaFormatedWithAdress_1"> UR. ELEKTROOPREMA d.o.o. PULA, Flaciusova 1, 52100 Pula zastupanog po punomoćniku Mladen Kuftić</derivirana_varijabla>
  </DomainObject.Predmet.ProtustrankaFormatedWithAdress>
  <DomainObject.Predmet.ProtustrankaFormatedWithAdressOIB>
    <izvorni_sadrzaj> UR. ELEKTROOPREMA d.o.o. PULA, OIB 11222525520, Flaciusova 1, 52100 Pula zastupanog po punomoćniku Mladen Kuftić</izvorni_sadrzaj>
    <derivirana_varijabla naziv="DomainObject.Predmet.ProtustrankaFormatedWithAdressOIB_1"> UR. ELEKTROOPREMA d.o.o. PULA, OIB 11222525520, Flaciusova 1, 52100 Pula zastupanog po punomoćniku Mladen Kuftić</derivirana_varijabla>
  </DomainObject.Predmet.ProtustrankaFormatedWithAdressOIB>
  <DomainObject.Predmet.ProtustrankaWithAdress>
    <izvorni_sadrzaj>UR. ELEKTROOPREMA d.o.o. PULA Flaciusova 1, 52100 Pula</izvorni_sadrzaj>
    <derivirana_varijabla naziv="DomainObject.Predmet.ProtustrankaWithAdress_1">UR. ELEKTROOPREMA d.o.o. PULA Flaciusova 1, 52100 Pula</derivirana_varijabla>
  </DomainObject.Predmet.ProtustrankaWithAdress>
  <DomainObject.Predmet.ProtustrankaWithAdressOIB>
    <izvorni_sadrzaj>UR. ELEKTROOPREMA d.o.o. PULA, OIB 11222525520, Flaciusova 1, 52100 Pula</izvorni_sadrzaj>
    <derivirana_varijabla naziv="DomainObject.Predmet.ProtustrankaWithAdressOIB_1">UR. ELEKTROOPREMA d.o.o. PULA, OIB 11222525520, Flaciusova 1, 52100 Pula</derivirana_varijabla>
  </DomainObject.Predmet.ProtustrankaWithAdressOIB>
  <DomainObject.Predmet.ProtustrankaNazivFormated>
    <izvorni_sadrzaj>UR. ELEKTROOPREMA d.o.o. PULA</izvorni_sadrzaj>
    <derivirana_varijabla naziv="DomainObject.Predmet.ProtustrankaNazivFormated_1">UR. ELEKTROOPREMA d.o.o. PULA</derivirana_varijabla>
  </DomainObject.Predmet.ProtustrankaNazivFormated>
  <DomainObject.Predmet.ProtustrankaNazivFormatedOIB>
    <izvorni_sadrzaj>UR. ELEKTROOPREMA d.o.o. PULA, OIB 11222525520</izvorni_sadrzaj>
    <derivirana_varijabla naziv="DomainObject.Predmet.ProtustrankaNazivFormatedOIB_1">UR. ELEKTROOPREMA d.o.o. PULA, OIB 11222525520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75853.01</izvorni_sadrzaj>
    <derivirana_varijabla naziv="DomainObject.Predmet.TrenutnaVrijednost_1">75853.01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UR. ELEKTROOPREMA d.o.o. PULA zastupanog po punomoćniku Mladen Kuftić</item>
    </izvorni_sadrzaj>
    <derivirana_varijabla naziv="DomainObject.Predmet.ProtuStrankaListFormated_1">
      <item>UR. ELEKTROOPREMA d.o.o. PULA zastupanog po punomoćniku Mladen Kuftić</item>
    </derivirana_varijabla>
  </DomainObject.Predmet.ProtuStrankaListFormated>
  <DomainObject.Predmet.ProtuStrankaListFormatedOIB>
    <izvorni_sadrzaj>
      <item>UR. ELEKTROOPREMA d.o.o. PULA, OIB 11222525520 zastupanog po punomoćniku Mladen Kuftić</item>
    </izvorni_sadrzaj>
    <derivirana_varijabla naziv="DomainObject.Predmet.ProtuStrankaListFormatedOIB_1">
      <item>UR. ELEKTROOPREMA d.o.o. PULA, OIB 11222525520 zastupanog po punomoćniku Mladen Kuftić</item>
    </derivirana_varijabla>
  </DomainObject.Predmet.ProtuStrankaListFormatedOIB>
  <DomainObject.Predmet.ProtuStrankaListFormatedWithAdress>
    <izvorni_sadrzaj>
      <item>UR. ELEKTROOPREMA d.o.o. PULA, Flaciusova 1, 52100 Pula zastupanog po punomoćniku Mladen Kuftić</item>
    </izvorni_sadrzaj>
    <derivirana_varijabla naziv="DomainObject.Predmet.ProtuStrankaListFormatedWithAdress_1">
      <item>UR. ELEKTROOPREMA d.o.o. PULA, Flaciusova 1, 52100 Pula zastupanog po punomoćniku Mladen Kuftić</item>
    </derivirana_varijabla>
  </DomainObject.Predmet.ProtuStrankaListFormatedWithAdress>
  <DomainObject.Predmet.ProtuStrankaListFormatedWithAdressOIB>
    <izvorni_sadrzaj>
      <item>UR. ELEKTROOPREMA d.o.o. PULA, OIB 11222525520, Flaciusova 1, 52100 Pula zastupanog po punomoćniku Mladen Kuftić</item>
    </izvorni_sadrzaj>
    <derivirana_varijabla naziv="DomainObject.Predmet.ProtuStrankaListFormatedWithAdressOIB_1">
      <item>UR. ELEKTROOPREMA d.o.o. PULA, OIB 11222525520, Flaciusova 1, 52100 Pula zastupanog po punomoćniku Mladen Kuftić</item>
    </derivirana_varijabla>
  </DomainObject.Predmet.ProtuStrankaListFormatedWithAdressOIB>
  <DomainObject.Predmet.ProtuStrankaListNazivFormated>
    <izvorni_sadrzaj>
      <item>UR. ELEKTROOPREMA d.o.o. PULA</item>
    </izvorni_sadrzaj>
    <derivirana_varijabla naziv="DomainObject.Predmet.ProtuStrankaListNazivFormated_1">
      <item>UR. ELEKTROOPREMA d.o.o. PULA</item>
    </derivirana_varijabla>
  </DomainObject.Predmet.ProtuStrankaListNazivFormated>
  <DomainObject.Predmet.ProtuStrankaListNazivFormatedOIB>
    <izvorni_sadrzaj>
      <item>UR. ELEKTROOPREMA d.o.o. PULA, OIB 11222525520</item>
    </izvorni_sadrzaj>
    <derivirana_varijabla naziv="DomainObject.Predmet.ProtuStrankaListNazivFormatedOIB_1">
      <item>UR. ELEKTROOPREMA d.o.o. PULA, OIB 11222525520</item>
    </derivirana_varijabla>
  </DomainObject.Predmet.ProtuStrankaListNazivFormatedOIB>
  <DomainObject.Predmet.OstaliListFormated>
    <izvorni_sadrzaj>
      <item>Mladen Kuftić punomoćnik sudionika u postupku UR. ELEKTROOPREMA d.o.o. PULA</item>
    </izvorni_sadrzaj>
    <derivirana_varijabla naziv="DomainObject.Predmet.OstaliListFormated_1">
      <item>Mladen Kuftić punomoćnik sudionika u postupku UR. ELEKTROOPREMA d.o.o. PULA</item>
    </derivirana_varijabla>
  </DomainObject.Predmet.OstaliListFormated>
  <DomainObject.Predmet.OstaliListFormatedOIB>
    <izvorni_sadrzaj>
      <item>Mladen Kuftić, OIB 82081937070 punomoćnik sudionika u postupku UR. ELEKTROOPREMA d.o.o. PULA</item>
    </izvorni_sadrzaj>
    <derivirana_varijabla naziv="DomainObject.Predmet.OstaliListFormatedOIB_1">
      <item>Mladen Kuftić, OIB 82081937070 punomoćnik sudionika u postupku UR. ELEKTROOPREMA d.o.o. PULA</item>
    </derivirana_varijabla>
  </DomainObject.Predmet.OstaliListFormatedOIB>
  <DomainObject.Predmet.OstaliListFormatedWithAdress>
    <izvorni_sadrzaj>
      <item>Mladen Kuftić, Meštrovićeva 13, 52100 Pula punomoćnik sudionika u postupku UR. ELEKTROOPREMA d.o.o. PULA</item>
    </izvorni_sadrzaj>
    <derivirana_varijabla naziv="DomainObject.Predmet.OstaliListFormatedWithAdress_1">
      <item>Mladen Kuftić, Meštrovićeva 13, 52100 Pula punomoćnik sudionika u postupku UR. ELEKTROOPREMA d.o.o. PULA</item>
    </derivirana_varijabla>
  </DomainObject.Predmet.OstaliListFormatedWithAdress>
  <DomainObject.Predmet.OstaliListFormatedWithAdressOIB>
    <izvorni_sadrzaj>
      <item>Mladen Kuftić, OIB 82081937070, Meštrovićeva 13, 52100 Pula punomoćnik sudionika u postupku UR. ELEKTROOPREMA d.o.o. PULA</item>
    </izvorni_sadrzaj>
    <derivirana_varijabla naziv="DomainObject.Predmet.OstaliListFormatedWithAdressOIB_1">
      <item>Mladen Kuftić, OIB 82081937070, Meštrovićeva 13, 52100 Pula punomoćnik sudionika u postupku UR. ELEKTROOPREMA d.o.o. PULA</item>
    </derivirana_varijabla>
  </DomainObject.Predmet.OstaliListFormatedWithAdressOIB>
  <DomainObject.Predmet.OstaliListNazivFormated>
    <izvorni_sadrzaj>
      <item>Mladen Kuftić</item>
    </izvorni_sadrzaj>
    <derivirana_varijabla naziv="DomainObject.Predmet.OstaliListNazivFormated_1">
      <item>Mladen Kuftić</item>
    </derivirana_varijabla>
  </DomainObject.Predmet.OstaliListNazivFormated>
  <DomainObject.Predmet.OstaliListNazivFormatedOIB>
    <izvorni_sadrzaj>
      <item>Mladen Kuftić, OIB 82081937070</item>
    </izvorni_sadrzaj>
    <derivirana_varijabla naziv="DomainObject.Predmet.OstaliListNazivFormatedOIB_1">
      <item>Mladen Kuftić, OIB 82081937070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St-747/2016-10</izvorni_sadrzaj>
    <derivirana_varijabla naziv="DomainObject.PoslovniBrojDokumenta_1">St-747/2016-10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UR. ELEKTROOPREMA d.o.o. PULA</izvorni_sadrzaj>
    <derivirana_varijabla naziv="DomainObject.Predmet.ProtustrankaIDrugi_1">UR. ELEKTROOPREMA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UR. ELEKTROOPREMA d.o.o. PULA, OIB 11222525520, Flaciusova 1, 52100 Pula</izvorni_sadrzaj>
    <derivirana_varijabla naziv="DomainObject.Predmet.ProtustrankaIDrugiAdressOIB_1">UR. ELEKTROOPREMA d.o.o. PULA, OIB 11222525520,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UR. ELEKTROOPREMA d.o.o. PULA</item>
      <item>Mladen Kuftić</item>
    </izvorni_sadrzaj>
    <derivirana_varijabla naziv="DomainObject.Predmet.SudioniciListNaziv_1">
      <item>FINANCIJSKA AGENCIJA, RC RIJEKA, PODRUŽNICA PULA, PULA</item>
      <item>UR. ELEKTROOPREMA d.o.o. PULA</item>
      <item>Mladen Kuftić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izvorni_sadrzaj>
    <derivirana_varijabla naziv="DomainObject.Predmet.SudioniciListAdressOIB_1"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11222525520</item>
      <item>, OIB 82081937070</item>
    </izvorni_sadrzaj>
    <derivirana_varijabla naziv="DomainObject.Predmet.SudioniciListNazivOIB_1">
      <item>, OIB 85821130368</item>
      <item>, OIB 11222525520</item>
      <item>, OIB 82081937070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2138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2016-07-04T07:15:00Z</dcterms:created>
  <dc:creator>Jasmina Matika</dc:creator>
  <cp:lastModifiedBy>Sanja Prodan</cp:lastModifiedBy>
  <cp:lastPrinted>2016-07-04T07:18:00Z</cp:lastPrinted>
  <dcterms:modified xmlns:xsi="http://www.w3.org/2001/XMLSchema-instance" xsi:type="dcterms:W3CDTF">2016-07-06T07:57:00Z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St-747/2016-10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