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f22e3d" w14:paraId="bf22e3d" w:rsidRDefault="00760A7B" w:rsidP="007529B8" w:rsidR="007529B8">
      <w:pPr>
        <w:ind w:left="567"/>
        <w15:collapsed w:val="false"/>
      </w:pPr>
      <w:bookmarkStart w:name="_GoBack" w:id="0"/>
      <w:bookmarkEnd w:id="0"/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529B8" w:rsidP="007529B8" w:rsidR="007529B8" w:rsidRPr="00D21A2C"/>
    <w:p w:rsidRDefault="007529B8" w:rsidP="007529B8" w:rsidR="007529B8">
      <w:pPr>
        <w:ind w:hanging="720" w:left="360"/>
        <w:rPr>
          <w:b/>
        </w:rPr>
      </w:pPr>
      <w:r w:rsidRPr="00B82754">
        <w:rPr>
          <w:b/>
        </w:rPr>
        <w:t xml:space="preserve"> REPUBLIKA HRVATSK</w:t>
      </w:r>
      <w:r>
        <w:rPr>
          <w:b/>
        </w:rPr>
        <w:t xml:space="preserve">A </w:t>
      </w:r>
    </w:p>
    <w:p w:rsidRDefault="007529B8" w:rsidP="007529B8" w:rsidR="006C248A">
      <w:pPr>
        <w:ind w:hanging="720" w:left="360"/>
      </w:pPr>
      <w:r w:rsidRPr="007529B8">
        <w:t>T</w:t>
      </w:r>
      <w:r w:rsidRPr="00B82754">
        <w:rPr>
          <w:sz w:val="22"/>
          <w:szCs w:val="22"/>
        </w:rPr>
        <w:t>RGOVAČKI SUD U OSIJEKU</w:t>
      </w:r>
      <w:r>
        <w:tab/>
        <w:t xml:space="preserve"> </w:t>
      </w:r>
    </w:p>
    <w:p w:rsidRDefault="006C248A" w:rsidR="006C248A"/>
    <w:p w:rsidRDefault="00B44281" w:rsidP="00B44281" w:rsidR="00D90419">
      <w:pPr>
        <w:jc w:val="center"/>
        <w:rPr>
          <w:bCs/>
        </w:rPr>
      </w:pPr>
      <w:r w:rsidRPr="00B44281">
        <w:rPr>
          <w:bCs/>
        </w:rPr>
        <w:t>U  I M E  R E P U B L I K E  H R V A T S K E</w:t>
      </w:r>
    </w:p>
    <w:p w:rsidRDefault="0050472B" w:rsidP="00B44281" w:rsidR="0050472B" w:rsidRPr="00B44281">
      <w:pPr>
        <w:jc w:val="center"/>
        <w:rPr>
          <w:bCs/>
        </w:rPr>
      </w:pPr>
    </w:p>
    <w:p w:rsidRDefault="00D90419" w:rsidR="00D90419" w:rsidRPr="00B44281">
      <w:pPr>
        <w:jc w:val="center"/>
        <w:rPr>
          <w:bCs/>
        </w:rPr>
      </w:pPr>
      <w:r w:rsidRPr="00B44281">
        <w:rPr>
          <w:bCs/>
        </w:rPr>
        <w:t>R J E Š E N J E</w:t>
      </w:r>
    </w:p>
    <w:p w:rsidRDefault="00FD25C5" w:rsidR="00FD25C5">
      <w:pPr>
        <w:jc w:val="both"/>
      </w:pPr>
    </w:p>
    <w:p w:rsidRDefault="006C248A" w:rsidR="006C248A">
      <w:pPr>
        <w:jc w:val="both"/>
      </w:pPr>
    </w:p>
    <w:p w:rsidRDefault="00D90419" w:rsidP="00FD25C5" w:rsidR="00FD25C5">
      <w:pPr>
        <w:jc w:val="both"/>
      </w:pPr>
      <w:r>
        <w:tab/>
        <w:t>Trgovački sud u Osijeku,</w:t>
      </w:r>
      <w:r w:rsidR="00B44281">
        <w:t xml:space="preserve"> </w:t>
      </w:r>
      <w:r w:rsidR="00891F67">
        <w:t>po</w:t>
      </w:r>
      <w:r>
        <w:t xml:space="preserve"> sucu</w:t>
      </w:r>
      <w:r w:rsidR="00891F67">
        <w:t xml:space="preserve"> pojedincu</w:t>
      </w:r>
      <w:r>
        <w:t xml:space="preserve"> </w:t>
      </w:r>
      <w:r w:rsidR="006C248A">
        <w:t>Dubravki Kuveždić</w:t>
      </w:r>
      <w:r>
        <w:t xml:space="preserve">, </w:t>
      </w:r>
      <w:r w:rsidR="00150C37">
        <w:t xml:space="preserve">u </w:t>
      </w:r>
      <w:r w:rsidR="00B44281">
        <w:t>stečajnom postupku dužnika</w:t>
      </w:r>
      <w:r w:rsidR="00BE2CC8">
        <w:t xml:space="preserve"> </w:t>
      </w:r>
      <w:r w:rsidR="00BF14DA">
        <w:t>Vio-CAR jednostavno društvo s ograničenom odgovornošću za trgovinu i usluge Osijek, M. Divalta 181, OIB</w:t>
      </w:r>
      <w:r w:rsidR="00D30C47">
        <w:t xml:space="preserve"> 57070250723, MBS 030154906</w:t>
      </w:r>
      <w:r w:rsidR="0053584E">
        <w:t xml:space="preserve"> p</w:t>
      </w:r>
      <w:r w:rsidR="00BE2CC8">
        <w:t>o</w:t>
      </w:r>
      <w:r w:rsidR="00B44281">
        <w:t xml:space="preserve">vodom </w:t>
      </w:r>
      <w:r w:rsidR="00C32A3E">
        <w:t xml:space="preserve">zahtjeva </w:t>
      </w:r>
      <w:r w:rsidR="00B44281">
        <w:t>FIN</w:t>
      </w:r>
      <w:r w:rsidR="006B5993">
        <w:t xml:space="preserve">ANCIJSKE AGENCIJE, RC </w:t>
      </w:r>
      <w:r w:rsidR="00D30C47">
        <w:t>OSIJEK</w:t>
      </w:r>
      <w:r w:rsidR="00C32A3E">
        <w:t xml:space="preserve">, Podružnica </w:t>
      </w:r>
      <w:r w:rsidR="00D30C47">
        <w:t>OSIJEK</w:t>
      </w:r>
      <w:r w:rsidR="00C32A3E">
        <w:t xml:space="preserve"> od</w:t>
      </w:r>
      <w:r w:rsidR="0053584E">
        <w:t xml:space="preserve"> </w:t>
      </w:r>
      <w:r w:rsidR="00756B11">
        <w:t>1</w:t>
      </w:r>
      <w:r w:rsidR="00D30C47">
        <w:t>1. kolovoza</w:t>
      </w:r>
      <w:r w:rsidR="00D1341D">
        <w:t xml:space="preserve"> 20</w:t>
      </w:r>
      <w:r w:rsidR="00DB0C5E">
        <w:t>16</w:t>
      </w:r>
      <w:r w:rsidR="00BE2CC8">
        <w:t>.,</w:t>
      </w:r>
      <w:r w:rsidR="006B5993">
        <w:t xml:space="preserve"> </w:t>
      </w:r>
      <w:r w:rsidR="00BE2CC8">
        <w:t>dana</w:t>
      </w:r>
      <w:r w:rsidR="0053584E">
        <w:t xml:space="preserve"> 1</w:t>
      </w:r>
      <w:r w:rsidR="00756B11">
        <w:t>9</w:t>
      </w:r>
      <w:r w:rsidR="0053584E">
        <w:t xml:space="preserve">. listopada 2016., </w:t>
      </w:r>
    </w:p>
    <w:p w:rsidRDefault="00FD25C5" w:rsidP="00FD25C5" w:rsidR="00FD25C5">
      <w:pPr>
        <w:jc w:val="both"/>
      </w:pPr>
    </w:p>
    <w:p w:rsidRDefault="006C248A" w:rsidP="00FD25C5" w:rsidR="006C248A">
      <w:pPr>
        <w:jc w:val="both"/>
      </w:pPr>
    </w:p>
    <w:p w:rsidRDefault="00FD25C5" w:rsidP="00FD25C5" w:rsidR="00FD25C5" w:rsidRPr="00EE0D62">
      <w:pPr>
        <w:jc w:val="center"/>
      </w:pPr>
      <w:r w:rsidRPr="00EE0D62">
        <w:t>r i j e š i o   j e</w:t>
      </w:r>
    </w:p>
    <w:p w:rsidRDefault="00FD25C5" w:rsidP="00FD25C5" w:rsidR="00FD25C5" w:rsidRPr="00EE0D62">
      <w:pPr>
        <w:jc w:val="center"/>
      </w:pPr>
    </w:p>
    <w:p w:rsidRDefault="00FD25C5" w:rsidP="00FD25C5" w:rsidR="00FD25C5">
      <w:pPr>
        <w:pStyle w:val="Tijeloteksta"/>
        <w:jc w:val="center"/>
        <w:rPr>
          <w:b/>
          <w:bCs/>
        </w:rPr>
      </w:pPr>
      <w:r>
        <w:tab/>
      </w:r>
    </w:p>
    <w:p w:rsidRDefault="00EE0D62" w:rsidP="00494014" w:rsidR="00756B11" w:rsidRPr="00756B11">
      <w:pPr>
        <w:pStyle w:val="Tijeloteksta"/>
        <w:numPr>
          <w:ilvl w:val="0"/>
          <w:numId w:val="11"/>
        </w:numPr>
        <w:rPr>
          <w:bCs/>
        </w:rPr>
      </w:pPr>
      <w:r w:rsidRPr="00756B11">
        <w:rPr>
          <w:bCs/>
        </w:rPr>
        <w:t xml:space="preserve">Obustavlja se skraćeni stečajni  postupak nad dužnikom </w:t>
      </w:r>
      <w:r w:rsidR="00D30C47">
        <w:t>Vio-CAR jednostavno društvo s ograničenom odgovornošću za trgovinu i usluge Osijek, M. Divalta 181, OIB 57070250723, MBS 030154906</w:t>
      </w:r>
      <w:r w:rsidR="00756B11">
        <w:t>.</w:t>
      </w:r>
    </w:p>
    <w:p w:rsidRDefault="00EE0D62" w:rsidP="00494014" w:rsidR="00EE0D62" w:rsidRPr="00756B11">
      <w:pPr>
        <w:pStyle w:val="Tijeloteksta"/>
        <w:numPr>
          <w:ilvl w:val="0"/>
          <w:numId w:val="11"/>
        </w:numPr>
        <w:rPr>
          <w:bCs/>
        </w:rPr>
      </w:pPr>
      <w:r>
        <w:t>Postupak će se nastaviti prema općim odredbama Stečajnog zakona.</w:t>
      </w:r>
    </w:p>
    <w:p w:rsidRDefault="00756B11" w:rsidP="00D30C47" w:rsidR="00756B11" w:rsidRPr="00756B11">
      <w:pPr>
        <w:pStyle w:val="Tijeloteksta"/>
        <w:ind w:left="705"/>
        <w:rPr>
          <w:bCs/>
        </w:rPr>
      </w:pPr>
    </w:p>
    <w:p w:rsidRDefault="00965372" w:rsidP="00965372" w:rsidR="00965372">
      <w:pPr>
        <w:pStyle w:val="Tijeloteksta"/>
      </w:pPr>
    </w:p>
    <w:p w:rsidRDefault="00965372" w:rsidP="00965372" w:rsidR="00965372">
      <w:pPr>
        <w:pStyle w:val="Tijeloteksta"/>
      </w:pPr>
    </w:p>
    <w:p w:rsidRDefault="00965372" w:rsidP="00965372" w:rsidR="00965372">
      <w:pPr>
        <w:pStyle w:val="Tijeloteksta"/>
        <w:jc w:val="center"/>
      </w:pPr>
      <w:r>
        <w:t>Obrazloženje</w:t>
      </w:r>
    </w:p>
    <w:p w:rsidRDefault="00965372" w:rsidP="00965372" w:rsidR="00965372">
      <w:pPr>
        <w:pStyle w:val="Tijeloteksta"/>
      </w:pPr>
    </w:p>
    <w:p w:rsidRDefault="0050472B" w:rsidP="00965372" w:rsidR="0050472B">
      <w:pPr>
        <w:pStyle w:val="Tijeloteksta"/>
      </w:pPr>
    </w:p>
    <w:p w:rsidRDefault="00965372" w:rsidP="00123F1D" w:rsidR="0008585C">
      <w:pPr>
        <w:pStyle w:val="Tijeloteksta"/>
      </w:pPr>
      <w:r>
        <w:tab/>
        <w:t>Dana</w:t>
      </w:r>
      <w:r w:rsidR="005A6B07">
        <w:t xml:space="preserve"> </w:t>
      </w:r>
      <w:r w:rsidR="00756B11">
        <w:t>1</w:t>
      </w:r>
      <w:r w:rsidR="00D30C47">
        <w:t>1. kolovoza</w:t>
      </w:r>
      <w:r w:rsidR="00D1341D">
        <w:t xml:space="preserve"> 2</w:t>
      </w:r>
      <w:r w:rsidR="005A6B07">
        <w:t>016</w:t>
      </w:r>
      <w:r>
        <w:t xml:space="preserve">. godine na </w:t>
      </w:r>
      <w:r w:rsidR="00D30C47">
        <w:t>ovom sudu zaprimljen je Z</w:t>
      </w:r>
      <w:r>
        <w:t xml:space="preserve">ahtjev Financijske agencije RC </w:t>
      </w:r>
      <w:r w:rsidR="00D30C47">
        <w:t>OSIJEK</w:t>
      </w:r>
      <w:r>
        <w:t xml:space="preserve">, Podružnica </w:t>
      </w:r>
      <w:r w:rsidR="00D30C47">
        <w:t>OSIJEK</w:t>
      </w:r>
      <w:r>
        <w:t xml:space="preserve"> za pokretanje skraćenog stečajnog postupka nad dužnikom</w:t>
      </w:r>
      <w:r w:rsidR="00362376">
        <w:t xml:space="preserve"> </w:t>
      </w:r>
      <w:r w:rsidR="00123F1D">
        <w:t xml:space="preserve">Vio-CAR j.d.o.o. Osijek, M. Divalta 181, OIB 57070250723.  </w:t>
      </w:r>
    </w:p>
    <w:p w:rsidRDefault="00965372" w:rsidP="009D27D7" w:rsidR="0008585C">
      <w:pPr>
        <w:pStyle w:val="StandardWeb"/>
        <w:jc w:val="both"/>
      </w:pPr>
      <w:r>
        <w:tab/>
      </w:r>
      <w:r w:rsidR="0008585C">
        <w:t>Ovaj sud je</w:t>
      </w:r>
      <w:r>
        <w:t xml:space="preserve"> pod brojem St-</w:t>
      </w:r>
      <w:r w:rsidR="00123F1D">
        <w:t>2135</w:t>
      </w:r>
      <w:r w:rsidR="00393062">
        <w:t>/</w:t>
      </w:r>
      <w:r w:rsidR="00314D8F">
        <w:t>16</w:t>
      </w:r>
      <w:r>
        <w:t xml:space="preserve">-3 </w:t>
      </w:r>
      <w:r w:rsidR="006B5993">
        <w:t xml:space="preserve">dana </w:t>
      </w:r>
      <w:r w:rsidR="00CC767D">
        <w:t>2</w:t>
      </w:r>
      <w:r w:rsidR="00393062">
        <w:t>4</w:t>
      </w:r>
      <w:r w:rsidR="00CC767D">
        <w:t xml:space="preserve">. kolovoza </w:t>
      </w:r>
      <w:r w:rsidR="006B5993">
        <w:t>2016</w:t>
      </w:r>
      <w:r>
        <w:t xml:space="preserve">. objavio oglas sukladno odredbi članka 430. </w:t>
      </w:r>
      <w:r w:rsidR="00E133FD">
        <w:t xml:space="preserve">Stečajnog zakona </w:t>
      </w:r>
      <w:r w:rsidR="009D27D7" w:rsidRPr="005E129E">
        <w:t>(N</w:t>
      </w:r>
      <w:r w:rsidR="009D27D7">
        <w:t>arodne novine</w:t>
      </w:r>
      <w:r w:rsidR="009D27D7" w:rsidRPr="005E129E">
        <w:t xml:space="preserve"> br. </w:t>
      </w:r>
      <w:r w:rsidR="009D27D7">
        <w:t>7</w:t>
      </w:r>
      <w:r w:rsidR="00314D8F">
        <w:t>1</w:t>
      </w:r>
      <w:r w:rsidR="009D27D7">
        <w:t xml:space="preserve">/15, dalje </w:t>
      </w:r>
      <w:r w:rsidR="009D27D7" w:rsidRPr="005E129E">
        <w:t>SZ)</w:t>
      </w:r>
      <w:r w:rsidR="00194835">
        <w:t xml:space="preserve"> </w:t>
      </w:r>
      <w:r>
        <w:t xml:space="preserve"> kojim je pozvao direktora dužnika da u roku od 15 dana od dana objave ovog oglasa na e-oglasnoj ploči suda podnese javnobilježnički ovjerovljeni popis imovine i obveza dužnika na propisanom obrascu. Oglasom su pozvani i vjerovnici dužnika</w:t>
      </w:r>
      <w:r w:rsidR="00E8447B">
        <w:t xml:space="preserve"> u roku od 45 dana od dana objave oglasa na e-oglasnoj ploči suda</w:t>
      </w:r>
      <w:r>
        <w:t xml:space="preserve"> predložiti otvaranje stečajnog postupka nad dužnikom, te uplatiti predujam u iznosu od 10.000,00 kn za pokriće troškova postupka.</w:t>
      </w:r>
    </w:p>
    <w:p w:rsidRDefault="00965372" w:rsidP="00965372" w:rsidR="00965372">
      <w:pPr>
        <w:pStyle w:val="StandardWeb"/>
        <w:jc w:val="both"/>
      </w:pPr>
      <w:r>
        <w:tab/>
        <w:t xml:space="preserve">Vjerovnik </w:t>
      </w:r>
      <w:r w:rsidR="00A96771">
        <w:t>REPUBLIKA HRVATSKA za tražbinu Minist</w:t>
      </w:r>
      <w:r w:rsidR="0008585C">
        <w:t>arstva financija Porezna uprav</w:t>
      </w:r>
      <w:r w:rsidR="009C14C4">
        <w:t>a</w:t>
      </w:r>
      <w:r w:rsidR="0008585C">
        <w:t xml:space="preserve"> </w:t>
      </w:r>
      <w:r>
        <w:t>je podneskom od</w:t>
      </w:r>
      <w:r w:rsidR="009C14C4">
        <w:t xml:space="preserve"> </w:t>
      </w:r>
      <w:r w:rsidR="00123F1D">
        <w:t>29. kolovoza 20</w:t>
      </w:r>
      <w:r w:rsidR="00362376">
        <w:t>16</w:t>
      </w:r>
      <w:r>
        <w:t>. podnijela prijedlog za otvaranje stečajnog postupka nad dužnikom</w:t>
      </w:r>
      <w:r w:rsidR="00A96771">
        <w:t xml:space="preserve"> </w:t>
      </w:r>
      <w:r w:rsidR="00123F1D">
        <w:t>Vio-CAR j.d.o.o. Osijek, M. Divalta 181, OIB 57070250723</w:t>
      </w:r>
      <w:r w:rsidR="00393062">
        <w:t>,</w:t>
      </w:r>
      <w:r w:rsidR="00314D8F">
        <w:t xml:space="preserve"> </w:t>
      </w:r>
      <w:r>
        <w:t xml:space="preserve">te </w:t>
      </w:r>
      <w:r w:rsidR="00123F1D">
        <w:t xml:space="preserve">je </w:t>
      </w:r>
      <w:r>
        <w:t>dostavila dokaze</w:t>
      </w:r>
      <w:r w:rsidR="00123F1D">
        <w:t xml:space="preserve"> </w:t>
      </w:r>
      <w:r>
        <w:t>p</w:t>
      </w:r>
      <w:r w:rsidR="00123F1D">
        <w:t>o</w:t>
      </w:r>
      <w:r>
        <w:t xml:space="preserve"> kojima ima tražbinu prema dužniku u iznosu od</w:t>
      </w:r>
      <w:r w:rsidR="006D28F7">
        <w:t xml:space="preserve"> </w:t>
      </w:r>
      <w:r w:rsidR="00123F1D">
        <w:t>27.242,73</w:t>
      </w:r>
      <w:r w:rsidR="00760A7B">
        <w:t xml:space="preserve"> </w:t>
      </w:r>
      <w:r w:rsidR="00314D8F">
        <w:t>kn.</w:t>
      </w:r>
    </w:p>
    <w:p w:rsidRDefault="00965372" w:rsidP="0050472B" w:rsidR="00965372" w:rsidRPr="00EE0D62">
      <w:pPr>
        <w:pStyle w:val="StandardWeb"/>
        <w:jc w:val="both"/>
        <w:rPr>
          <w:bCs/>
        </w:rPr>
      </w:pPr>
      <w:r>
        <w:lastRenderedPageBreak/>
        <w:tab/>
      </w:r>
      <w:r w:rsidR="00F34546">
        <w:t xml:space="preserve">Budući je vjerovnik </w:t>
      </w:r>
      <w:r w:rsidR="00A96771">
        <w:t xml:space="preserve">REPUBLIKA HRVATSKA </w:t>
      </w:r>
      <w:r w:rsidR="00F34546">
        <w:t>podnio prijedlog za otvaranje stečajnog postupka nad dužnikom, to nisu ispunjene pretpostavke za istodobno otvaranje i zaključenje skraćenog stečajnog postupka u smislu odredbe članka 431. ovog Zakona, te je sud u skladu s odredbom članka 433. SZ-a obustavio skraćeni stečajni postupak nad dužnikom, te riješio kao u izreci pod točkom 1., a postupak će se nastaviti prema općim odredbama Stečajnog zakona.</w:t>
      </w:r>
    </w:p>
    <w:p w:rsidRDefault="006C248A" w:rsidP="00EE0D62" w:rsidR="006C248A" w:rsidRPr="00891F67">
      <w:pPr>
        <w:pStyle w:val="Tijeloteksta"/>
        <w:ind w:left="1065"/>
        <w:rPr>
          <w:bCs/>
        </w:rPr>
      </w:pPr>
    </w:p>
    <w:p w:rsidRDefault="009F625C" w:rsidP="0040101B" w:rsidR="006C248A">
      <w:pPr>
        <w:pStyle w:val="Tijeloteksta"/>
        <w:jc w:val="center"/>
      </w:pPr>
      <w:r>
        <w:t>U Osijeku</w:t>
      </w:r>
      <w:r w:rsidR="009C14C4">
        <w:t xml:space="preserve"> </w:t>
      </w:r>
      <w:r w:rsidR="00B64447">
        <w:t>1</w:t>
      </w:r>
      <w:r w:rsidR="00393062">
        <w:t>9</w:t>
      </w:r>
      <w:r w:rsidR="00B64447">
        <w:t xml:space="preserve">. listopada </w:t>
      </w:r>
      <w:r w:rsidR="00F753F2">
        <w:t>2016.</w:t>
      </w:r>
      <w:r w:rsidR="00362376">
        <w:t xml:space="preserve"> </w:t>
      </w:r>
    </w:p>
    <w:p w:rsidRDefault="0008097C" w:rsidP="0040101B" w:rsidR="0008097C">
      <w:pPr>
        <w:pStyle w:val="Tijeloteksta"/>
        <w:jc w:val="center"/>
      </w:pPr>
    </w:p>
    <w:p w:rsidRDefault="00754931" w:rsidP="00754931" w:rsidR="00754931">
      <w:pPr>
        <w:pStyle w:val="Tijeloteksta"/>
        <w:jc w:val="left"/>
      </w:pPr>
      <w:r>
        <w:t xml:space="preserve">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S U D A C :  </w:t>
      </w:r>
    </w:p>
    <w:p w:rsidRDefault="00754931" w:rsidP="00754931" w:rsidR="00754931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Dubravka Kuveždić, v.r.                 </w:t>
      </w:r>
    </w:p>
    <w:p w:rsidRDefault="00754931" w:rsidP="00754931" w:rsidR="00754931"/>
    <w:p w:rsidRDefault="00754931" w:rsidP="00754931" w:rsidR="00754931"/>
    <w:p w:rsidRDefault="00754931" w:rsidP="00754931" w:rsidR="00754931">
      <w:r>
        <w:t>POUKA O PRAVNOM LIJEKU:</w:t>
      </w:r>
    </w:p>
    <w:p w:rsidRDefault="00754931" w:rsidP="00754931" w:rsidR="00754931">
      <w:r>
        <w:t xml:space="preserve">Protiv ovog rješenja može nezadovoljna stranka uložiti žalbu Visokom trgovačkom sudu RH u roku od 8 dana, pismeno u 3 primjerka, putem ovoga suda.  </w:t>
      </w:r>
    </w:p>
    <w:p w:rsidRDefault="00754931" w:rsidP="00754931" w:rsidR="00754931">
      <w:pPr>
        <w:pStyle w:val="Tijeloteksta"/>
        <w:jc w:val="left"/>
      </w:pPr>
      <w:r>
        <w:t xml:space="preserve"> </w:t>
      </w:r>
    </w:p>
    <w:p w:rsidRDefault="00754931" w:rsidP="00754931" w:rsidR="00754931">
      <w:pPr>
        <w:pStyle w:val="Tijeloteksta"/>
        <w:jc w:val="left"/>
      </w:pPr>
    </w:p>
    <w:p w:rsidRDefault="00754931" w:rsidP="00754931" w:rsidR="00754931">
      <w:pPr>
        <w:pStyle w:val="Tijeloteksta"/>
        <w:ind w:firstLine="708" w:left="4956"/>
        <w:jc w:val="left"/>
      </w:pPr>
      <w:r>
        <w:t xml:space="preserve">        Za točnost otpravka</w:t>
      </w:r>
    </w:p>
    <w:p w:rsidRDefault="00754931" w:rsidP="00754931" w:rsidR="00754931">
      <w:pPr>
        <w:pStyle w:val="Tijeloteksta"/>
        <w:ind w:firstLine="708" w:left="4248"/>
        <w:jc w:val="left"/>
      </w:pPr>
      <w:r>
        <w:t xml:space="preserve">                    ovlašteni službenik:</w:t>
      </w:r>
    </w:p>
    <w:p w:rsidRDefault="00754931" w:rsidP="00754931" w:rsidR="00754931">
      <w:pPr>
        <w:pStyle w:val="Tijeloteksta"/>
        <w:ind w:firstLine="708" w:left="4956"/>
        <w:jc w:val="left"/>
      </w:pPr>
      <w:r>
        <w:t xml:space="preserve">           Darija Miličević  </w:t>
      </w:r>
    </w:p>
    <w:p w:rsidRDefault="0079659F" w:rsidP="0079659F" w:rsidR="0079659F">
      <w:pPr>
        <w:pStyle w:val="Tijeloteksta"/>
        <w:jc w:val="center"/>
      </w:pPr>
    </w:p>
    <w:p w:rsidRDefault="00754931" w:rsidP="0079659F" w:rsidR="00754931">
      <w:pPr>
        <w:pStyle w:val="Tijeloteksta"/>
        <w:jc w:val="center"/>
      </w:pPr>
    </w:p>
    <w:p w:rsidRDefault="00754931" w:rsidP="0079659F" w:rsidR="00754931">
      <w:pPr>
        <w:pStyle w:val="Tijeloteksta"/>
        <w:jc w:val="center"/>
      </w:pPr>
    </w:p>
    <w:p w:rsidRDefault="00754931" w:rsidP="0079659F" w:rsidR="00754931">
      <w:pPr>
        <w:pStyle w:val="Tijeloteksta"/>
        <w:jc w:val="center"/>
      </w:pPr>
    </w:p>
    <w:p w:rsidRDefault="00754931" w:rsidP="0079659F" w:rsidR="00754931">
      <w:pPr>
        <w:pStyle w:val="Tijeloteksta"/>
        <w:jc w:val="center"/>
      </w:pPr>
    </w:p>
    <w:p w:rsidRDefault="00754931" w:rsidP="0079659F" w:rsidR="00754931">
      <w:pPr>
        <w:pStyle w:val="Tijeloteksta"/>
        <w:jc w:val="center"/>
      </w:pPr>
    </w:p>
    <w:p w:rsidRDefault="00754931" w:rsidP="0079659F" w:rsidR="00754931">
      <w:pPr>
        <w:pStyle w:val="Tijeloteksta"/>
        <w:jc w:val="center"/>
      </w:pPr>
    </w:p>
    <w:p w:rsidRDefault="00754931" w:rsidP="0079659F" w:rsidR="00754931">
      <w:pPr>
        <w:pStyle w:val="Tijeloteksta"/>
        <w:jc w:val="center"/>
      </w:pPr>
    </w:p>
    <w:p w:rsidRDefault="00754931" w:rsidP="0079659F" w:rsidR="00754931">
      <w:pPr>
        <w:pStyle w:val="Tijeloteksta"/>
        <w:jc w:val="center"/>
      </w:pPr>
    </w:p>
    <w:p w:rsidRDefault="00754931" w:rsidP="0079659F" w:rsidR="00754931">
      <w:pPr>
        <w:pStyle w:val="Tijeloteksta"/>
        <w:jc w:val="center"/>
      </w:pPr>
    </w:p>
    <w:p w:rsidRDefault="00754931" w:rsidP="0079659F" w:rsidR="00754931">
      <w:pPr>
        <w:pStyle w:val="Tijeloteksta"/>
        <w:jc w:val="center"/>
      </w:pPr>
    </w:p>
    <w:p w:rsidRDefault="00754931" w:rsidP="0079659F" w:rsidR="00754931">
      <w:pPr>
        <w:pStyle w:val="Tijeloteksta"/>
        <w:jc w:val="center"/>
      </w:pPr>
    </w:p>
    <w:p w:rsidRDefault="00754931" w:rsidP="0079659F" w:rsidR="00754931">
      <w:pPr>
        <w:pStyle w:val="Tijeloteksta"/>
        <w:jc w:val="center"/>
      </w:pPr>
    </w:p>
    <w:p w:rsidRDefault="00754931" w:rsidP="0079659F" w:rsidR="00754931">
      <w:pPr>
        <w:pStyle w:val="Tijeloteksta"/>
        <w:jc w:val="center"/>
      </w:pPr>
    </w:p>
    <w:p w:rsidRDefault="00754931" w:rsidP="0079659F" w:rsidR="00754931">
      <w:pPr>
        <w:pStyle w:val="Tijeloteksta"/>
        <w:jc w:val="center"/>
      </w:pPr>
    </w:p>
    <w:p w:rsidRDefault="00754931" w:rsidP="0079659F" w:rsidR="00754931">
      <w:pPr>
        <w:pStyle w:val="Tijeloteksta"/>
        <w:jc w:val="center"/>
      </w:pPr>
    </w:p>
    <w:p w:rsidRDefault="00754931" w:rsidP="0079659F" w:rsidR="00754931">
      <w:pPr>
        <w:pStyle w:val="Tijeloteksta"/>
        <w:jc w:val="center"/>
      </w:pPr>
    </w:p>
    <w:p w:rsidRDefault="00754931" w:rsidP="0079659F" w:rsidR="00754931">
      <w:pPr>
        <w:pStyle w:val="Tijeloteksta"/>
        <w:jc w:val="center"/>
      </w:pPr>
    </w:p>
    <w:sectPr w:rsidSect="0008585C" w:rsidR="00754931">
      <w:headerReference w:type="default" r:id="rId11"/>
      <w:footerReference w:type="default" r:id="rId12"/>
      <w:pgSz w:code="9" w:h="16838" w:w="11906"/>
      <w:pgMar w:gutter="0" w:footer="709" w:header="709" w:left="1418" w:bottom="1701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D1ECB" w:rsidP="007529B8" w:rsidR="001D1ECB">
      <w:r>
        <w:separator/>
      </w:r>
    </w:p>
  </w:endnote>
  <w:endnote w:id="0" w:type="continuationSeparator">
    <w:p w:rsidRDefault="001D1ECB" w:rsidP="007529B8" w:rsidR="001D1E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529B8" w:rsidR="007529B8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067FB4">
      <w:rPr>
        <w:noProof/>
      </w:rPr>
      <w:t>1</w:t>
    </w:r>
    <w:r>
      <w:fldChar w:fldCharType="end"/>
    </w:r>
  </w:p>
  <w:p w:rsidRDefault="007529B8" w:rsidR="007529B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D1ECB" w:rsidP="007529B8" w:rsidR="001D1ECB">
      <w:r>
        <w:separator/>
      </w:r>
    </w:p>
  </w:footnote>
  <w:footnote w:id="0" w:type="continuationSeparator">
    <w:p w:rsidRDefault="001D1ECB" w:rsidP="007529B8" w:rsidR="001D1EC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529B8" w:rsidP="007529B8" w:rsidR="007529B8">
    <w:pPr>
      <w:pStyle w:val="Zaglavlje"/>
      <w:jc w:val="right"/>
    </w:pPr>
    <w:r>
      <w:t>4 St-</w:t>
    </w:r>
    <w:r w:rsidR="0056666C">
      <w:t>2135</w:t>
    </w:r>
    <w:r w:rsidR="00C32A3E">
      <w:t>/16-</w:t>
    </w:r>
    <w:r w:rsidR="0056666C">
      <w:t>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2B736E"/>
    <w:multiLevelType w:val="hybridMultilevel"/>
    <w:tmpl w:val="100CF3D8"/>
    <w:lvl w:tplc="93302AD8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0BD40018"/>
    <w:multiLevelType w:val="hybridMultilevel"/>
    <w:tmpl w:val="D2F80EAA"/>
    <w:lvl w:tplc="5AB41C1C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DD01A9B"/>
    <w:multiLevelType w:val="hybridMultilevel"/>
    <w:tmpl w:val="FABE0EB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1D057503"/>
    <w:multiLevelType w:val="hybridMultilevel"/>
    <w:tmpl w:val="3740E2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95E629EE" w:ilvl="1">
      <w:start w:val="1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E991AF9"/>
    <w:multiLevelType w:val="hybridMultilevel"/>
    <w:tmpl w:val="170C7F9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E5C4278"/>
    <w:multiLevelType w:val="hybridMultilevel"/>
    <w:tmpl w:val="B2340624"/>
    <w:lvl w:tplc="E6F24F6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7">
    <w:nsid w:val="32907010"/>
    <w:multiLevelType w:val="hybridMultilevel"/>
    <w:tmpl w:val="640ED9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B635F6B"/>
    <w:multiLevelType w:val="hybridMultilevel"/>
    <w:tmpl w:val="508A4B0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D5214BC"/>
    <w:multiLevelType w:val="hybridMultilevel"/>
    <w:tmpl w:val="AC0E3A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528A3878"/>
    <w:multiLevelType w:val="hybridMultilevel"/>
    <w:tmpl w:val="EFDA07E8"/>
    <w:lvl w:tplc="2C24B99A" w:ilvl="0">
      <w:start w:val="1"/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11">
    <w:nsid w:val="59780D43"/>
    <w:multiLevelType w:val="hybridMultilevel"/>
    <w:tmpl w:val="9ECA4538"/>
    <w:lvl w:tplc="80EAF25E" w:ilvl="0">
      <w:start w:val="1"/>
      <w:numFmt w:val="decimal"/>
      <w:lvlText w:val="%1-"/>
      <w:lvlJc w:val="left"/>
      <w:pPr>
        <w:ind w:hanging="360" w:left="4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12">
    <w:nsid w:val="61362EAA"/>
    <w:multiLevelType w:val="hybridMultilevel"/>
    <w:tmpl w:val="92506A14"/>
    <w:lvl w:tplc="816EFFE4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687776AC"/>
    <w:multiLevelType w:val="hybridMultilevel"/>
    <w:tmpl w:val="F378D3A4"/>
    <w:lvl w:tplc="42F4EEC0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4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9"/>
  </w:num>
  <w:num w:numId="2">
    <w:abstractNumId w:val="4"/>
  </w:num>
  <w:num w:numId="3">
    <w:abstractNumId w:val="2"/>
  </w:num>
  <w:num w:numId="4">
    <w:abstractNumId w:val="7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4"/>
  </w:num>
  <w:num w:numId="7">
    <w:abstractNumId w:val="1"/>
  </w:num>
  <w:num w:numId="8">
    <w:abstractNumId w:val="12"/>
  </w:num>
  <w:num w:numId="9">
    <w:abstractNumId w:val="6"/>
  </w:num>
  <w:num w:numId="10">
    <w:abstractNumId w:val="13"/>
  </w:num>
  <w:num w:numId="11">
    <w:abstractNumId w:val="0"/>
  </w:num>
  <w:num w:numId="12">
    <w:abstractNumId w:val="10"/>
  </w:num>
  <w:num w:numId="13">
    <w:abstractNumId w:val="11"/>
  </w:num>
  <w:num w:numId="14">
    <w:abstractNumId w:val="8"/>
  </w:num>
  <w:num w:numId="15">
    <w:abstractNumId w:val="5"/>
  </w:num>
  <w:num w:numId="1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drawingGridHorizontalSpacing w:val="71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65909"/>
    <w:rsid w:val="00067FB4"/>
    <w:rsid w:val="0008097C"/>
    <w:rsid w:val="00081DAA"/>
    <w:rsid w:val="0008585C"/>
    <w:rsid w:val="000A1655"/>
    <w:rsid w:val="00123F1D"/>
    <w:rsid w:val="00150C37"/>
    <w:rsid w:val="001769C4"/>
    <w:rsid w:val="00194835"/>
    <w:rsid w:val="001D1ECB"/>
    <w:rsid w:val="001E3BA4"/>
    <w:rsid w:val="001F5D68"/>
    <w:rsid w:val="00254DB2"/>
    <w:rsid w:val="00271211"/>
    <w:rsid w:val="00280570"/>
    <w:rsid w:val="002F4F64"/>
    <w:rsid w:val="00314D8F"/>
    <w:rsid w:val="003523FB"/>
    <w:rsid w:val="00362376"/>
    <w:rsid w:val="00393062"/>
    <w:rsid w:val="003B2C17"/>
    <w:rsid w:val="003F2FC3"/>
    <w:rsid w:val="0040101B"/>
    <w:rsid w:val="004544C3"/>
    <w:rsid w:val="00485ACB"/>
    <w:rsid w:val="00494014"/>
    <w:rsid w:val="004B219E"/>
    <w:rsid w:val="004B55B5"/>
    <w:rsid w:val="0050472B"/>
    <w:rsid w:val="0053584E"/>
    <w:rsid w:val="00537646"/>
    <w:rsid w:val="0056666C"/>
    <w:rsid w:val="0057477B"/>
    <w:rsid w:val="005A6B07"/>
    <w:rsid w:val="005C61DC"/>
    <w:rsid w:val="005F7007"/>
    <w:rsid w:val="006B5993"/>
    <w:rsid w:val="006C248A"/>
    <w:rsid w:val="006D28F7"/>
    <w:rsid w:val="00735ACB"/>
    <w:rsid w:val="00744C09"/>
    <w:rsid w:val="00751C62"/>
    <w:rsid w:val="007529B8"/>
    <w:rsid w:val="00754931"/>
    <w:rsid w:val="00756B11"/>
    <w:rsid w:val="00760A7B"/>
    <w:rsid w:val="0079659F"/>
    <w:rsid w:val="008710EB"/>
    <w:rsid w:val="00891F67"/>
    <w:rsid w:val="008C6408"/>
    <w:rsid w:val="00942125"/>
    <w:rsid w:val="009606DD"/>
    <w:rsid w:val="00965372"/>
    <w:rsid w:val="009C14C4"/>
    <w:rsid w:val="009D27D7"/>
    <w:rsid w:val="009F5BF3"/>
    <w:rsid w:val="009F625C"/>
    <w:rsid w:val="00A65909"/>
    <w:rsid w:val="00A96771"/>
    <w:rsid w:val="00B44281"/>
    <w:rsid w:val="00B46D29"/>
    <w:rsid w:val="00B636B5"/>
    <w:rsid w:val="00B64447"/>
    <w:rsid w:val="00BB2EFC"/>
    <w:rsid w:val="00BD7E74"/>
    <w:rsid w:val="00BE2CC8"/>
    <w:rsid w:val="00BF14DA"/>
    <w:rsid w:val="00BF2834"/>
    <w:rsid w:val="00C15059"/>
    <w:rsid w:val="00C25C37"/>
    <w:rsid w:val="00C32A3E"/>
    <w:rsid w:val="00CC767D"/>
    <w:rsid w:val="00CE02C3"/>
    <w:rsid w:val="00D1341D"/>
    <w:rsid w:val="00D30C47"/>
    <w:rsid w:val="00D90419"/>
    <w:rsid w:val="00DB0C5E"/>
    <w:rsid w:val="00E133FD"/>
    <w:rsid w:val="00E47CB2"/>
    <w:rsid w:val="00E656D3"/>
    <w:rsid w:val="00E82450"/>
    <w:rsid w:val="00E8447B"/>
    <w:rsid w:val="00EE0D62"/>
    <w:rsid w:val="00F17150"/>
    <w:rsid w:val="00F21F79"/>
    <w:rsid w:val="00F34546"/>
    <w:rsid w:val="00F3726B"/>
    <w:rsid w:val="00F676AE"/>
    <w:rsid w:val="00F753F2"/>
    <w:rsid w:val="00F77711"/>
    <w:rsid w:val="00FD25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99" w:name="Normal (Web)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1DAA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BB2EFC"/>
    <w:pPr>
      <w:jc w:val="both"/>
    </w:pPr>
  </w:style>
  <w:style w:styleId="StandardWeb" w:type="paragraph">
    <w:name w:val="Normal (Web)"/>
    <w:basedOn w:val="Normal"/>
    <w:uiPriority w:val="99"/>
    <w:unhideWhenUsed/>
    <w:rsid w:val="00EE0D62"/>
    <w:pPr>
      <w:spacing w:afterAutospacing="true" w:after="100" w:beforeAutospacing="true" w:before="100"/>
    </w:pPr>
  </w:style>
  <w:style w:styleId="Bezproreda" w:type="paragraph">
    <w:name w:val="No Spacing"/>
    <w:uiPriority w:val="1"/>
    <w:qFormat/>
    <w:rsid w:val="00965372"/>
    <w:rPr>
      <w:sz w:val="24"/>
      <w:szCs w:val="24"/>
    </w:rPr>
  </w:style>
  <w:style w:styleId="Naglaeno" w:type="character">
    <w:name w:val="Strong"/>
    <w:qFormat/>
    <w:rsid w:val="007529B8"/>
    <w:rPr>
      <w:b/>
      <w:bCs/>
    </w:rPr>
  </w:style>
  <w:style w:styleId="Zaglavlje" w:type="paragraph">
    <w:name w:val="header"/>
    <w:basedOn w:val="Normal"/>
    <w:link w:val="ZaglavljeChar"/>
    <w:rsid w:val="007529B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7529B8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7529B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7529B8"/>
    <w:rPr>
      <w:sz w:val="24"/>
      <w:szCs w:val="24"/>
    </w:rPr>
  </w:style>
  <w:style w:customStyle="true" w:styleId="TijelotekstaChar" w:type="character">
    <w:name w:val="Tijelo teksta Char"/>
    <w:link w:val="Tijeloteksta"/>
    <w:rsid w:val="0079659F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67FB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67FB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67FB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67FB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67FB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1DAA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BB2EFC"/>
    <w:pPr>
      <w:jc w:val="both"/>
    </w:pPr>
  </w:style>
  <w:style w:styleId="StandardWeb" w:type="paragraph">
    <w:name w:val="Normal (Web)"/>
    <w:basedOn w:val="Normal"/>
    <w:uiPriority w:val="99"/>
    <w:unhideWhenUsed/>
    <w:rsid w:val="00EE0D62"/>
    <w:pPr>
      <w:spacing w:after="100" w:afterAutospacing="1" w:before="100" w:beforeAutospacing="1"/>
    </w:pPr>
  </w:style>
  <w:style w:styleId="Bezproreda" w:type="paragraph">
    <w:name w:val="No Spacing"/>
    <w:uiPriority w:val="1"/>
    <w:qFormat/>
    <w:rsid w:val="00965372"/>
    <w:rPr>
      <w:sz w:val="24"/>
      <w:szCs w:val="24"/>
    </w:rPr>
  </w:style>
  <w:style w:styleId="Naglaeno" w:type="character">
    <w:name w:val="Strong"/>
    <w:qFormat/>
    <w:rsid w:val="007529B8"/>
    <w:rPr>
      <w:b/>
      <w:bCs/>
    </w:rPr>
  </w:style>
  <w:style w:styleId="Zaglavlje" w:type="paragraph">
    <w:name w:val="header"/>
    <w:basedOn w:val="Normal"/>
    <w:link w:val="ZaglavljeChar"/>
    <w:rsid w:val="007529B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7529B8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7529B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7529B8"/>
    <w:rPr>
      <w:sz w:val="24"/>
      <w:szCs w:val="24"/>
    </w:rPr>
  </w:style>
  <w:style w:customStyle="1" w:styleId="TijelotekstaChar" w:type="character">
    <w:name w:val="Tijelo teksta Char"/>
    <w:link w:val="Tijeloteksta"/>
    <w:rsid w:val="0079659F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67FB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67FB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67FB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67FB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67FB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608526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89898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listopada 2016.</izvorni_sadrzaj>
    <derivirana_varijabla naziv="DomainObject.DatumDonosenjaOdluke_1">19.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2135</izvorni_sadrzaj>
    <derivirana_varijabla naziv="DomainObject.Predmet.Broj_1">2135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kolovoza 2016.</izvorni_sadrzaj>
    <derivirana_varijabla naziv="DomainObject.Predmet.DatumOsnivanja_1">11.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St-2135/2016</izvorni_sadrzaj>
    <derivirana_varijabla naziv="DomainObject.Predmet.OznakaBroj_1">St-2135/2016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Vio-CAR jednostavno društvo s ograničenom odgovornošću za trgovinu i usluge</izvorni_sadrzaj>
    <derivirana_varijabla naziv="DomainObject.Predmet.ProtustrankaFormated_1">  Vio-CAR jednostavno društvo s ograničenom odgovornošću za trgovinu i usluge</derivirana_varijabla>
  </DomainObject.Predmet.ProtustrankaFormated>
  <DomainObject.Predmet.ProtustrankaFormatedOIB>
    <izvorni_sadrzaj>  Vio-CAR jednostavno društvo s ograničenom odgovornošću za trgovinu i usluge, OIB 57070250723</izvorni_sadrzaj>
    <derivirana_varijabla naziv="DomainObject.Predmet.ProtustrankaFormatedOIB_1">  Vio-CAR jednostavno društvo s ograničenom odgovornošću za trgovinu i usluge, OIB 57070250723</derivirana_varijabla>
  </DomainObject.Predmet.ProtustrankaFormatedOIB>
  <DomainObject.Predmet.ProtustrankaFormatedWithAdress>
    <izvorni_sadrzaj> Vio-CAR jednostavno društvo s ograničenom odgovornošću za trgovinu i usluge, Martina Divalta 181, 31000 Osijek</izvorni_sadrzaj>
    <derivirana_varijabla naziv="DomainObject.Predmet.ProtustrankaFormatedWithAdress_1"> Vio-CAR jednostavno društvo s ograničenom odgovornošću za trgovinu i usluge, Martina Divalta 181, 31000 Osijek</derivirana_varijabla>
  </DomainObject.Predmet.ProtustrankaFormatedWithAdress>
  <DomainObject.Predmet.ProtustrankaFormatedWithAdressOIB>
    <izvorni_sadrzaj> Vio-CAR jednostavno društvo s ograničenom odgovornošću za trgovinu i usluge, OIB 57070250723, Martina Divalta 181, 31000 Osijek</izvorni_sadrzaj>
    <derivirana_varijabla naziv="DomainObject.Predmet.ProtustrankaFormatedWithAdressOIB_1"> Vio-CAR jednostavno društvo s ograničenom odgovornošću za trgovinu i usluge, OIB 57070250723, Martina Divalta 181, 31000 Osijek</derivirana_varijabla>
  </DomainObject.Predmet.ProtustrankaFormatedWithAdressOIB>
  <DomainObject.Predmet.ProtustrankaWithAdress>
    <izvorni_sadrzaj>Vio-CAR jednostavno društvo s ograničenom odgovornošću za trgovinu i usluge Martina Divalta 181, 31000 Osijek</izvorni_sadrzaj>
    <derivirana_varijabla naziv="DomainObject.Predmet.ProtustrankaWithAdress_1">Vio-CAR jednostavno društvo s ograničenom odgovornošću za trgovinu i usluge Martina Divalta 181, 31000 Osijek</derivirana_varijabla>
  </DomainObject.Predmet.ProtustrankaWithAdress>
  <DomainObject.Predmet.ProtustrankaWithAdressOIB>
    <izvorni_sadrzaj>Vio-CAR jednostavno društvo s ograničenom odgovornošću za trgovinu i usluge, OIB 57070250723, Martina Divalta 181, 31000 Osijek</izvorni_sadrzaj>
    <derivirana_varijabla naziv="DomainObject.Predmet.ProtustrankaWithAdressOIB_1">Vio-CAR jednostavno društvo s ograničenom odgovornošću za trgovinu i usluge, OIB 57070250723, Martina Divalta 181, 31000 Osijek</derivirana_varijabla>
  </DomainObject.Predmet.ProtustrankaWithAdressOIB>
  <DomainObject.Predmet.ProtustrankaNazivFormated>
    <izvorni_sadrzaj>Vio-CAR jednostavno društvo s ograničenom odgovornošću za trgovinu i usluge</izvorni_sadrzaj>
    <derivirana_varijabla naziv="DomainObject.Predmet.ProtustrankaNazivFormated_1">Vio-CAR jednostavno društvo s ograničenom odgovornošću za trgovinu i usluge</derivirana_varijabla>
  </DomainObject.Predmet.ProtustrankaNazivFormated>
  <DomainObject.Predmet.ProtustrankaNazivFormatedOIB>
    <izvorni_sadrzaj>Vio-CAR jednostavno društvo s ograničenom odgovornošću za trgovinu i usluge, OIB 57070250723</izvorni_sadrzaj>
    <derivirana_varijabla naziv="DomainObject.Predmet.ProtustrankaNazivFormatedOIB_1">Vio-CAR jednostavno društvo s ograničenom odgovornošću za trgovinu i usluge, OIB 57070250723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OSIJEK; MINISTARSTVO FINANCIJA zastupanog po punomoćniku ŽDO U OSIJEKU</izvorni_sadrzaj>
    <derivirana_varijabla naziv="DomainObject.Predmet.StrankaFormated_1">  FINA RC OSIJEK; MINISTARSTVO FINANCIJA zastupanog po punomoćniku ŽDO U OSIJEKU</derivirana_varijabla>
  </DomainObject.Predmet.StrankaFormated>
  <DomainObject.Predmet.StrankaFormatedOIB>
    <izvorni_sadrzaj>  FINA RC OSIJEK, OIB 85821130368; MINISTARSTVO FINANCIJA zastupanog po punomoćniku ŽDO U OSIJEKU</izvorni_sadrzaj>
    <derivirana_varijabla naziv="DomainObject.Predmet.StrankaFormatedOIB_1">  FINA RC OSIJEK, OIB 85821130368; MINISTARSTVO FINANCIJA zastupanog po punomoćniku ŽDO U OSIJEKU</derivirana_varijabla>
  </DomainObject.Predmet.StrankaFormatedOIB>
  <DomainObject.Predmet.StrankaFormatedWithAdress>
    <izvorni_sadrzaj> FINA RC OSIJEK; MINISTARSTVO FINANCIJA zastupanog po punomoćniku ŽDO U OSIJEKU</izvorni_sadrzaj>
    <derivirana_varijabla naziv="DomainObject.Predmet.StrankaFormatedWithAdress_1"> FINA RC OSIJEK; MINISTARSTVO FINANCIJA zastupanog po punomoćniku ŽDO U OSIJEKU</derivirana_varijabla>
  </DomainObject.Predmet.StrankaFormatedWithAdress>
  <DomainObject.Predmet.StrankaFormatedWithAdressOIB>
    <izvorni_sadrzaj> FINA RC OSIJEK, OIB 85821130368; MINISTARSTVO FINANCIJA zastupanog po punomoćniku ŽDO U OSIJEKU</izvorni_sadrzaj>
    <derivirana_varijabla naziv="DomainObject.Predmet.StrankaFormatedWithAdressOIB_1"> FINA RC OSIJEK, OIB 85821130368; MINISTARSTVO FINANCIJA zastupanog po punomoćniku ŽDO U OSIJEKU</derivirana_varijabla>
  </DomainObject.Predmet.StrankaFormatedWithAdressOIB>
  <DomainObject.Predmet.StrankaWithAdress>
    <izvorni_sadrzaj>FINA RC OSIJEK ,MINISTARSTVO FINANCIJA </izvorni_sadrzaj>
    <derivirana_varijabla naziv="DomainObject.Predmet.StrankaWithAdress_1">FINA RC OSIJEK ,MINISTARSTVO FINANCIJA </derivirana_varijabla>
  </DomainObject.Predmet.StrankaWithAdress>
  <DomainObject.Predmet.StrankaWithAdressOIB>
    <izvorni_sadrzaj>FINA RC OSIJEK, OIB 85821130368,MINISTARSTVO FINANCIJA</izvorni_sadrzaj>
    <derivirana_varijabla naziv="DomainObject.Predmet.StrankaWithAdressOIB_1">FINA RC OSIJEK, OIB 85821130368,MINISTARSTVO FINANCIJA</derivirana_varijabla>
  </DomainObject.Predmet.StrankaWithAdressOIB>
  <DomainObject.Predmet.StrankaNazivFormated>
    <izvorni_sadrzaj>FINA RC OSIJEK,MINISTARSTVO FINANCIJA</izvorni_sadrzaj>
    <derivirana_varijabla naziv="DomainObject.Predmet.StrankaNazivFormated_1">FINA RC OSIJEK,MINISTARSTVO FINANCIJA</derivirana_varijabla>
  </DomainObject.Predmet.StrankaNazivFormated>
  <DomainObject.Predmet.StrankaNazivFormatedOIB>
    <izvorni_sadrzaj>FINA RC OSIJEK, OIB 85821130368,MINISTARSTVO FINANCIJA</izvorni_sadrzaj>
    <derivirana_varijabla naziv="DomainObject.Predmet.StrankaNazivFormatedOIB_1">FINA RC OSIJEK, OIB 85821130368,MINISTARSTVO FINANCIJA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 RC OSIJEK</item>
      <item>MINISTARSTVO FINANCIJA zastupanog po punomoćniku ŽDO U OSIJEKU</item>
    </izvorni_sadrzaj>
    <derivirana_varijabla naziv="DomainObject.Predmet.StrankaListFormated_1">
      <item>FINA RC OSIJEK</item>
      <item>MINISTARSTVO FINANCIJA zastupanog po punomoćniku ŽDO U OSIJEKU</item>
    </derivirana_varijabla>
  </DomainObject.Predmet.StrankaListFormated>
  <DomainObject.Predmet.StrankaListFormatedOIB>
    <izvorni_sadrzaj>
      <item>FINA RC OSIJEK, OIB 85821130368</item>
      <item>MINISTARSTVO FINANCIJA zastupanog po punomoćniku ŽDO U OSIJEKU</item>
    </izvorni_sadrzaj>
    <derivirana_varijabla naziv="DomainObject.Predmet.StrankaListFormatedOIB_1">
      <item>FINA RC OSIJEK, OIB 85821130368</item>
      <item>MINISTARSTVO FINANCIJA zastupanog po punomoćniku ŽDO U OSIJEKU</item>
    </derivirana_varijabla>
  </DomainObject.Predmet.StrankaListFormatedOIB>
  <DomainObject.Predmet.StrankaListFormatedWithAdress>
    <izvorni_sadrzaj>
      <item>FINA RC OSIJEK</item>
      <item>MINISTARSTVO FINANCIJA zastupanog po punomoćniku ŽDO U OSIJEKU</item>
    </izvorni_sadrzaj>
    <derivirana_varijabla naziv="DomainObject.Predmet.StrankaListFormatedWithAdress_1">
      <item>FINA RC OSIJEK</item>
      <item>MINISTARSTVO FINANCIJA zastupanog po punomoćniku ŽDO U OSIJEKU</item>
    </derivirana_varijabla>
  </DomainObject.Predmet.StrankaListFormatedWithAdress>
  <DomainObject.Predmet.StrankaListFormatedWithAdressOIB>
    <izvorni_sadrzaj>
      <item>FINA RC OSIJEK, OIB 85821130368</item>
      <item>MINISTARSTVO FINANCIJA zastupanog po punomoćniku ŽDO U OSIJEKU</item>
    </izvorni_sadrzaj>
    <derivirana_varijabla naziv="DomainObject.Predmet.StrankaListFormatedWithAdressOIB_1">
      <item>FINA RC OSIJEK, OIB 85821130368</item>
      <item>MINISTARSTVO FINANCIJA zastupanog po punomoćniku ŽDO U OSIJEKU</item>
    </derivirana_varijabla>
  </DomainObject.Predmet.StrankaListFormatedWithAdressOIB>
  <DomainObject.Predmet.StrankaListNazivFormated>
    <izvorni_sadrzaj>
      <item>FINA RC OSIJEK</item>
      <item>MINISTARSTVO FINANCIJA</item>
    </izvorni_sadrzaj>
    <derivirana_varijabla naziv="DomainObject.Predmet.StrankaListNazivFormated_1">
      <item>FINA RC OSIJEK</item>
      <item>MINISTARSTVO FINANCIJA</item>
    </derivirana_varijabla>
  </DomainObject.Predmet.StrankaListNazivFormated>
  <DomainObject.Predmet.StrankaListNazivFormatedOIB>
    <izvorni_sadrzaj>
      <item>FINA RC OSIJEK, OIB 85821130368</item>
      <item>MINISTARSTVO FINANCIJA</item>
    </izvorni_sadrzaj>
    <derivirana_varijabla naziv="DomainObject.Predmet.StrankaListNazivFormatedOIB_1">
      <item>FINA RC OSIJEK, OIB 85821130368</item>
      <item>MINISTARSTVO FINANCIJA</item>
    </derivirana_varijabla>
  </DomainObject.Predmet.StrankaListNazivFormatedOIB>
  <DomainObject.Predmet.ProtuStrankaListFormated>
    <izvorni_sadrzaj>
      <item>Vio-CAR jednostavno društvo s ograničenom odgovornošću za trgovinu i usluge</item>
    </izvorni_sadrzaj>
    <derivirana_varijabla naziv="DomainObject.Predmet.ProtuStrankaListFormated_1">
      <item>Vio-CAR jednostavno društvo s ograničenom odgovornošću za trgovinu i usluge</item>
    </derivirana_varijabla>
  </DomainObject.Predmet.ProtuStrankaListFormated>
  <DomainObject.Predmet.ProtuStrankaListFormatedOIB>
    <izvorni_sadrzaj>
      <item>Vio-CAR jednostavno društvo s ograničenom odgovornošću za trgovinu i usluge, OIB 57070250723</item>
    </izvorni_sadrzaj>
    <derivirana_varijabla naziv="DomainObject.Predmet.ProtuStrankaListFormatedOIB_1">
      <item>Vio-CAR jednostavno društvo s ograničenom odgovornošću za trgovinu i usluge, OIB 57070250723</item>
    </derivirana_varijabla>
  </DomainObject.Predmet.ProtuStrankaListFormatedOIB>
  <DomainObject.Predmet.ProtuStrankaListFormatedWithAdress>
    <izvorni_sadrzaj>
      <item>Vio-CAR jednostavno društvo s ograničenom odgovornošću za trgovinu i usluge, Martina Divalta 181, 31000 Osijek</item>
    </izvorni_sadrzaj>
    <derivirana_varijabla naziv="DomainObject.Predmet.ProtuStrankaListFormatedWithAdress_1">
      <item>Vio-CAR jednostavno društvo s ograničenom odgovornošću za trgovinu i usluge, Martina Divalta 181, 31000 Osijek</item>
    </derivirana_varijabla>
  </DomainObject.Predmet.ProtuStrankaListFormatedWithAdress>
  <DomainObject.Predmet.ProtuStrankaListFormatedWithAdressOIB>
    <izvorni_sadrzaj>
      <item>Vio-CAR jednostavno društvo s ograničenom odgovornošću za trgovinu i usluge, OIB 57070250723, Martina Divalta 181, 31000 Osijek</item>
    </izvorni_sadrzaj>
    <derivirana_varijabla naziv="DomainObject.Predmet.ProtuStrankaListFormatedWithAdressOIB_1">
      <item>Vio-CAR jednostavno društvo s ograničenom odgovornošću za trgovinu i usluge, OIB 57070250723, Martina Divalta 181, 31000 Osijek</item>
    </derivirana_varijabla>
  </DomainObject.Predmet.ProtuStrankaListFormatedWithAdressOIB>
  <DomainObject.Predmet.ProtuStrankaListNazivFormated>
    <izvorni_sadrzaj>
      <item>Vio-CAR jednostavno društvo s ograničenom odgovornošću za trgovinu i usluge</item>
    </izvorni_sadrzaj>
    <derivirana_varijabla naziv="DomainObject.Predmet.ProtuStrankaListNazivFormated_1">
      <item>Vio-CAR jednostavno društvo s ograničenom odgovornošću za trgovinu i usluge</item>
    </derivirana_varijabla>
  </DomainObject.Predmet.ProtuStrankaListNazivFormated>
  <DomainObject.Predmet.ProtuStrankaListNazivFormatedOIB>
    <izvorni_sadrzaj>
      <item>Vio-CAR jednostavno društvo s ograničenom odgovornošću za trgovinu i usluge, OIB 57070250723</item>
    </izvorni_sadrzaj>
    <derivirana_varijabla naziv="DomainObject.Predmet.ProtuStrankaListNazivFormatedOIB_1">
      <item>Vio-CAR jednostavno društvo s ograničenom odgovornošću za trgovinu i usluge, OIB 57070250723</item>
    </derivirana_varijabla>
  </DomainObject.Predmet.ProtuStrankaListNazivFormatedOIB>
  <DomainObject.Predmet.OstaliListFormated>
    <izvorni_sadrzaj>
      <item>ŽDO U OSIJEKU punomoćnik sudionika u postupku MINISTARSTVO FINANCIJA</item>
    </izvorni_sadrzaj>
    <derivirana_varijabla naziv="DomainObject.Predmet.OstaliListFormated_1">
      <item>ŽDO U OSIJEKU punomoćnik sudionika u postupku MINISTARSTVO FINANCIJA</item>
    </derivirana_varijabla>
  </DomainObject.Predmet.OstaliListFormated>
  <DomainObject.Predmet.OstaliListFormatedOIB>
    <izvorni_sadrzaj>
      <item>ŽDO U OSIJEKU punomoćnik sudionika u postupku MINISTARSTVO FINANCIJA</item>
    </izvorni_sadrzaj>
    <derivirana_varijabla naziv="DomainObject.Predmet.OstaliListFormatedOIB_1">
      <item>ŽDO U OSIJEKU punomoćnik sudionika u postupku MINISTARSTVO FINANCIJA</item>
    </derivirana_varijabla>
  </DomainObject.Predmet.OstaliListFormatedOIB>
  <DomainObject.Predmet.OstaliListFormatedWithAdress>
    <izvorni_sadrzaj>
      <item>ŽDO U OSIJEKU punomoćnik sudionika u postupku MINISTARSTVO FINANCIJA</item>
    </izvorni_sadrzaj>
    <derivirana_varijabla naziv="DomainObject.Predmet.OstaliListFormatedWithAdress_1">
      <item>ŽDO U OSIJEKU punomoćnik sudionika u postupku MINISTARSTVO FINANCIJA</item>
    </derivirana_varijabla>
  </DomainObject.Predmet.OstaliListFormatedWithAdress>
  <DomainObject.Predmet.OstaliListFormatedWithAdressOIB>
    <izvorni_sadrzaj>
      <item>ŽDO U OSIJEKU punomoćnik sudionika u postupku MINISTARSTVO FINANCIJA</item>
    </izvorni_sadrzaj>
    <derivirana_varijabla naziv="DomainObject.Predmet.OstaliListFormatedWithAdressOIB_1">
      <item>ŽDO U OSIJEKU punomoćnik sudionika u postupku MINISTARSTVO FINANCIJA</item>
    </derivirana_varijabla>
  </DomainObject.Predmet.OstaliListFormatedWithAdressOIB>
  <DomainObject.Predmet.OstaliListNazivFormated>
    <izvorni_sadrzaj>
      <item>ŽDO U OSIJEKU</item>
    </izvorni_sadrzaj>
    <derivirana_varijabla naziv="DomainObject.Predmet.OstaliListNazivFormated_1">
      <item>ŽDO U OSIJEKU</item>
    </derivirana_varijabla>
  </DomainObject.Predmet.OstaliListNazivFormated>
  <DomainObject.Predmet.OstaliListNazivFormatedOIB>
    <izvorni_sadrzaj>
      <item>ŽDO U OSIJEKU</item>
    </izvorni_sadrzaj>
    <derivirana_varijabla naziv="DomainObject.Predmet.OstaliListNazivFormatedOIB_1">
      <item>ŽDO U OSIJEKU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2016.</izvorni_sadrzaj>
    <derivirana_varijabla naziv="DomainObject.Datum_1">19.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 i dr.</izvorni_sadrzaj>
    <derivirana_varijabla naziv="DomainObject.Predmet.StrankaIDrugi_1">FINA RC OSIJEK i dr.</derivirana_varijabla>
  </DomainObject.Predmet.StrankaIDrugi>
  <DomainObject.Predmet.ProtustrankaIDrugi>
    <izvorni_sadrzaj>Vio-CAR jednostavno društvo s ograničenom odgovornošću za trgovinu i usluge</izvorni_sadrzaj>
    <derivirana_varijabla naziv="DomainObject.Predmet.ProtustrankaIDrugi_1">Vio-CAR jednostavno društvo s ograničenom odgovornošću za trgovinu i usluge</derivirana_varijabla>
  </DomainObject.Predmet.ProtustrankaIDrugi>
  <DomainObject.Predmet.StrankaIDrugiAdressOIB>
    <izvorni_sadrzaj>FINA RC OSIJEK, OIB 85821130368 i dr.</izvorni_sadrzaj>
    <derivirana_varijabla naziv="DomainObject.Predmet.StrankaIDrugiAdressOIB_1">FINA RC OSIJEK, OIB 85821130368 i dr.</derivirana_varijabla>
  </DomainObject.Predmet.StrankaIDrugiAdressOIB>
  <DomainObject.Predmet.ProtustrankaIDrugiAdressOIB>
    <izvorni_sadrzaj>Vio-CAR jednostavno društvo s ograničenom odgovornošću za trgovinu i usluge, OIB 57070250723, Martina Divalta 181, 31000 Osijek</izvorni_sadrzaj>
    <derivirana_varijabla naziv="DomainObject.Predmet.ProtustrankaIDrugiAdressOIB_1">Vio-CAR jednostavno društvo s ograničenom odgovornošću za trgovinu i usluge, OIB 57070250723, Martina Divalta 181,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Vio-CAR jednostavno društvo s ograničenom odgovornošću za trgovinu i usluge</item>
      <item>MINISTARSTVO FINANCIJA</item>
      <item>ŽDO U OSIJEKU</item>
    </izvorni_sadrzaj>
    <derivirana_varijabla naziv="DomainObject.Predmet.SudioniciListNaziv_1">
      <item>FINA RC OSIJEK</item>
      <item>Vio-CAR jednostavno društvo s ograničenom odgovornošću za trgovinu i usluge</item>
      <item>MINISTARSTVO FINANCIJA</item>
      <item>ŽDO U OSIJEKU</item>
    </derivirana_varijabla>
  </DomainObject.Predmet.SudioniciListNaziv>
  <DomainObject.Predmet.SudioniciListAdressOIB>
    <izvorni_sadrzaj>
      <item>FINA RC OSIJEK, OIB 85821130368</item>
      <item>Vio-CAR jednostavno društvo s ograničenom odgovornošću za trgovinu i usluge, OIB 57070250723, Martina Divalta 181,31000 Osijek</item>
      <item>MINISTARSTVO FINANCIJA</item>
      <item>ŽDO U OSIJEKU</item>
    </izvorni_sadrzaj>
    <derivirana_varijabla naziv="DomainObject.Predmet.SudioniciListAdressOIB_1">
      <item>FINA RC OSIJEK, OIB 85821130368</item>
      <item>Vio-CAR jednostavno društvo s ograničenom odgovornošću za trgovinu i usluge, OIB 57070250723, Martina Divalta 181,31000 Osijek</item>
      <item>MINISTARSTVO FINANCIJA</item>
      <item>ŽDO U OSIJEKU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57070250723</item>
      <item>, OIB null</item>
      <item>, OIB null</item>
    </izvorni_sadrzaj>
    <derivirana_varijabla naziv="DomainObject.Predmet.SudioniciListNazivOIB_1">
      <item>, OIB 85821130368</item>
      <item>, OIB 57070250723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35F2E6B-8EFC-406B-9A6F-5686F3909E2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413</properties:Words>
  <properties:Characters>2199</properties:Characters>
  <properties:Lines>82</properties:Lines>
  <properties:Paragraphs>21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XIII-St—117/02-14</vt:lpstr>
    </vt:vector>
  </properties:TitlesOfParts>
  <properties:LinksUpToDate>false</properties:LinksUpToDate>
  <properties:CharactersWithSpaces>2724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2016-10-19T08:28:00Z</dcterms:created>
  <dc:creator>..</dc:creator>
  <cp:lastModifiedBy>Darija Miličević</cp:lastModifiedBy>
  <cp:lastPrinted>2016-10-19T10:47:00Z</cp:lastPrinted>
  <dcterms:modified xmlns:xsi="http://www.w3.org/2001/XMLSchema-instance" xsi:type="dcterms:W3CDTF">2016-10-19T10:50:00Z</dcterms:modified>
  <cp:revision>6</cp:revision>
  <dc:title>XIII-St—117/02-14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