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eed5" w14:paraId="11beed5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DC5D9F">
        <w:t>627</w:t>
      </w:r>
      <w:r>
        <w:t>/17-5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F6672B">
        <w:t>TERMOVOD j.d.o.o. za usluge, Osijek, Humska 7, MBS 030173302, OIB 40383924830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</w:t>
      </w:r>
      <w:r w:rsidR="00F6672B">
        <w:t>0</w:t>
      </w:r>
      <w:r w:rsidR="00CE1034">
        <w:t>. s</w:t>
      </w:r>
      <w:r w:rsidR="00F6672B">
        <w:t>iječnja</w:t>
      </w:r>
      <w:r w:rsidR="004A3239" w:rsidRPr="00F24C88">
        <w:t xml:space="preserve"> 201</w:t>
      </w:r>
      <w:r w:rsidR="00F6672B">
        <w:t>8</w:t>
      </w:r>
      <w:r w:rsidR="004A3239" w:rsidRPr="00F24C88">
        <w:t>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F6672B">
        <w:t>TERMOVOD j.d.o.o. za usluge, Osijek, Humska 7, MBS 030173302, OIB 40383924830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F6672B">
        <w:t>1</w:t>
      </w:r>
      <w:r w:rsidR="00E31438">
        <w:t xml:space="preserve">. </w:t>
      </w:r>
      <w:r w:rsidR="00F6672B">
        <w:t>ožujka</w:t>
      </w:r>
      <w:r w:rsidR="00E31438">
        <w:t xml:space="preserve"> 2018. u 10:15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F6672B">
        <w:rPr>
          <w:sz w:val="22"/>
          <w:szCs w:val="22"/>
        </w:rPr>
        <w:t>Snježana Sudarević</w:t>
      </w:r>
      <w:r w:rsidR="00E31438">
        <w:rPr>
          <w:sz w:val="22"/>
          <w:szCs w:val="22"/>
        </w:rPr>
        <w:t xml:space="preserve">, </w:t>
      </w:r>
      <w:r w:rsidR="00E31438" w:rsidRPr="00E31438">
        <w:t xml:space="preserve">Osijek, </w:t>
      </w:r>
      <w:r w:rsidR="00F6672B">
        <w:t xml:space="preserve">Kardinala Alojzija Stepinca 35, </w:t>
      </w:r>
      <w:r w:rsidR="00E31438" w:rsidRPr="00E31438">
        <w:t xml:space="preserve">OIB: </w:t>
      </w:r>
      <w:r w:rsidR="00F6672B">
        <w:t>83030278680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2B0C57">
        <w:t>21</w:t>
      </w:r>
      <w:r w:rsidR="00E31438">
        <w:t xml:space="preserve">. </w:t>
      </w:r>
      <w:r w:rsidR="002B0C57">
        <w:t>lipnja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2B0C57">
        <w:t>TERMOVOD j.d.o.o. za usluge, Osijek, Humska 7, MBS 030173302, OIB 40383924830</w:t>
      </w:r>
      <w:r w:rsidR="00E17C17" w:rsidRPr="00F24C88">
        <w:t>.</w:t>
      </w:r>
    </w:p>
    <w:p w:rsidRDefault="00BF1A83" w:rsidP="00E17C17" w:rsidR="00BF1A83"/>
    <w:p w:rsidRDefault="00A72A72" w:rsidP="00E17C17" w:rsidR="00A72A72"/>
    <w:p w:rsidRDefault="00CE1034" w:rsidP="00E17C17" w:rsidR="00CE1034" w:rsidRPr="00F24C88"/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DC5D9F">
        <w:t>627/</w:t>
      </w:r>
      <w:r>
        <w:t>17-5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2B0C57">
        <w:t>19</w:t>
      </w:r>
      <w:r w:rsidR="004B644A">
        <w:t xml:space="preserve">. </w:t>
      </w:r>
      <w:r w:rsidR="002B0C57">
        <w:t>lipnja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2B0C57">
        <w:t>11.395,66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2B0C57">
        <w:t>Snježana Sudarević</w:t>
      </w:r>
      <w:r w:rsidR="00053C31" w:rsidRPr="00053C31">
        <w:rPr>
          <w:sz w:val="22"/>
          <w:szCs w:val="22"/>
        </w:rPr>
        <w:t xml:space="preserve"> iz Osijeka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DC5D9F">
        <w:t>10</w:t>
      </w:r>
      <w:r w:rsidR="00947433">
        <w:t>. s</w:t>
      </w:r>
      <w:r w:rsidR="00DC5D9F">
        <w:t>iječnja</w:t>
      </w:r>
      <w:r w:rsidR="002329C4" w:rsidRPr="00F24C88">
        <w:t xml:space="preserve"> </w:t>
      </w:r>
      <w:r w:rsidR="005868BA" w:rsidRPr="00F24C88">
        <w:t>201</w:t>
      </w:r>
      <w:r w:rsidR="00DC5D9F">
        <w:t>8</w:t>
      </w:r>
      <w:r w:rsidR="005868BA" w:rsidRPr="00F24C88">
        <w:t>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DC5D9F" w:rsidP="00BF1A83" w:rsidR="007242CD" w:rsidRPr="00F24C88">
      <w:pPr>
        <w:pStyle w:val="Tijeloteksta"/>
        <w:jc w:val="left"/>
      </w:pPr>
      <w:r>
        <w:t>Maja Videnović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DC5D9F">
        <w:t>1/3</w:t>
      </w:r>
    </w:p>
    <w:p w:rsidRDefault="002D5985" w:rsidR="002D5985"/>
    <w:p w:rsidRDefault="002D5985" w:rsidR="002D5985"/>
    <w:p w:rsidRDefault="002D5985" w:rsidR="002D5985"/>
    <w:p w:rsidRDefault="00965A37" w:rsidR="00965A37"/>
    <w:sectPr w:rsidSect="00DC5D9F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D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B0C57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2DB1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C5D9F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6672B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2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D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D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D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D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2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D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D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D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D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TERMOVOD j.d.o.o. za usluge</izvorni_sadrzaj>
    <derivirana_varijabla naziv="DomainObject.Predmet.ProtustrankaFormated_1">  TERMOVOD j.d.o.o. za usluge</derivirana_varijabla>
  </DomainObject.Predmet.ProtustrankaFormated>
  <DomainObject.Predmet.ProtustrankaFormatedOIB>
    <izvorni_sadrzaj>  TERMOVOD j.d.o.o. za usluge, OIB 40383924830</izvorni_sadrzaj>
    <derivirana_varijabla naziv="DomainObject.Predmet.ProtustrankaFormatedOIB_1">  TERMOVOD j.d.o.o. za usluge, OIB 40383924830</derivirana_varijabla>
  </DomainObject.Predmet.ProtustrankaFormatedOIB>
  <DomainObject.Predmet.ProtustrankaFormatedWithAdress>
    <izvorni_sadrzaj> TERMOVOD j.d.o.o. za usluge, Humska 7, 31000 Osijek</izvorni_sadrzaj>
    <derivirana_varijabla naziv="DomainObject.Predmet.ProtustrankaFormatedWithAdress_1"> TERMOVOD j.d.o.o. za usluge, Humska 7, 31000 Osijek</derivirana_varijabla>
  </DomainObject.Predmet.ProtustrankaFormatedWithAdress>
  <DomainObject.Predmet.ProtustrankaFormatedWithAdressOIB>
    <izvorni_sadrzaj> TERMOVOD j.d.o.o. za usluge, OIB 40383924830, Humska 7, 31000 Osijek</izvorni_sadrzaj>
    <derivirana_varijabla naziv="DomainObject.Predmet.ProtustrankaFormatedWithAdressOIB_1"> TERMOVOD j.d.o.o. za usluge, OIB 40383924830, Humska 7, 31000 Osijek</derivirana_varijabla>
  </DomainObject.Predmet.ProtustrankaFormatedWithAdressOIB>
  <DomainObject.Predmet.ProtustrankaWithAdress>
    <izvorni_sadrzaj>TERMOVOD j.d.o.o. za usluge Humska 7, 31000 Osijek</izvorni_sadrzaj>
    <derivirana_varijabla naziv="DomainObject.Predmet.ProtustrankaWithAdress_1">TERMOVOD j.d.o.o. za usluge Humska 7, 31000 Osijek</derivirana_varijabla>
  </DomainObject.Predmet.ProtustrankaWithAdress>
  <DomainObject.Predmet.ProtustrankaWithAdressOIB>
    <izvorni_sadrzaj>TERMOVOD j.d.o.o. za usluge, OIB 40383924830, Humska 7, 31000 Osijek</izvorni_sadrzaj>
    <derivirana_varijabla naziv="DomainObject.Predmet.ProtustrankaWithAdressOIB_1">TERMOVOD j.d.o.o. za usluge, OIB 40383924830, Humska 7, 31000 Osijek</derivirana_varijabla>
  </DomainObject.Predmet.ProtustrankaWithAdressOIB>
  <DomainObject.Predmet.ProtustrankaNazivFormated>
    <izvorni_sadrzaj>TERMOVOD j.d.o.o. za usluge</izvorni_sadrzaj>
    <derivirana_varijabla naziv="DomainObject.Predmet.ProtustrankaNazivFormated_1">TERMOVOD j.d.o.o. za usluge</derivirana_varijabla>
  </DomainObject.Predmet.ProtustrankaNazivFormated>
  <DomainObject.Predmet.ProtustrankaNazivFormatedOIB>
    <izvorni_sadrzaj>TERMOVOD j.d.o.o. za usluge, OIB 40383924830</izvorni_sadrzaj>
    <derivirana_varijabla naziv="DomainObject.Predmet.ProtustrankaNazivFormatedOIB_1">TERMOVOD j.d.o.o. za usluge, OIB 40383924830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TERMOVOD j.d.o.o. za usluge</item>
    </izvorni_sadrzaj>
    <derivirana_varijabla naziv="DomainObject.Predmet.ProtuStrankaListFormated_1">
      <item>TERMOVOD j.d.o.o. za usluge</item>
    </derivirana_varijabla>
  </DomainObject.Predmet.ProtuStrankaListFormated>
  <DomainObject.Predmet.ProtuStrankaListFormatedOIB>
    <izvorni_sadrzaj>
      <item>TERMOVOD j.d.o.o. za usluge, OIB 40383924830</item>
    </izvorni_sadrzaj>
    <derivirana_varijabla naziv="DomainObject.Predmet.ProtuStrankaListFormatedOIB_1">
      <item>TERMOVOD j.d.o.o. za usluge, OIB 40383924830</item>
    </derivirana_varijabla>
  </DomainObject.Predmet.ProtuStrankaListFormatedOIB>
  <DomainObject.Predmet.ProtuStrankaListFormatedWithAdress>
    <izvorni_sadrzaj>
      <item>TERMOVOD j.d.o.o. za usluge, Humska 7, 31000 Osijek</item>
    </izvorni_sadrzaj>
    <derivirana_varijabla naziv="DomainObject.Predmet.ProtuStrankaListFormatedWithAdress_1">
      <item>TERMOVOD j.d.o.o. za usluge, Humska 7, 31000 Osijek</item>
    </derivirana_varijabla>
  </DomainObject.Predmet.ProtuStrankaListFormatedWithAdress>
  <DomainObject.Predmet.ProtuStrankaListFormatedWithAdressOIB>
    <izvorni_sadrzaj>
      <item>TERMOVOD j.d.o.o. za usluge, OIB 40383924830, Humska 7, 31000 Osijek</item>
    </izvorni_sadrzaj>
    <derivirana_varijabla naziv="DomainObject.Predmet.ProtuStrankaListFormatedWithAdressOIB_1">
      <item>TERMOVOD j.d.o.o. za usluge, OIB 40383924830, Humska 7, 31000 Osijek</item>
    </derivirana_varijabla>
  </DomainObject.Predmet.ProtuStrankaListFormatedWithAdressOIB>
  <DomainObject.Predmet.ProtuStrankaListNazivFormated>
    <izvorni_sadrzaj>
      <item>TERMOVOD j.d.o.o. za usluge</item>
    </izvorni_sadrzaj>
    <derivirana_varijabla naziv="DomainObject.Predmet.ProtuStrankaListNazivFormated_1">
      <item>TERMOVOD j.d.o.o. za usluge</item>
    </derivirana_varijabla>
  </DomainObject.Predmet.ProtuStrankaListNazivFormated>
  <DomainObject.Predmet.ProtuStrankaListNazivFormatedOIB>
    <izvorni_sadrzaj>
      <item>TERMOVOD j.d.o.o. za usluge, OIB 40383924830</item>
    </izvorni_sadrzaj>
    <derivirana_varijabla naziv="DomainObject.Predmet.ProtuStrankaListNazivFormatedOIB_1">
      <item>TERMOVOD j.d.o.o. za usluge, OIB 40383924830</item>
    </derivirana_varijabla>
  </DomainObject.Predmet.ProtuStrankaListNazivFormatedOIB>
  <DomainObject.Predmet.OstaliListFormated>
    <izvorni_sadrzaj>
      <item>Dalibor Zec</item>
    </izvorni_sadrzaj>
    <derivirana_varijabla naziv="DomainObject.Predmet.OstaliListFormated_1">
      <item>Dalibor Zec</item>
    </derivirana_varijabla>
  </DomainObject.Predmet.OstaliListFormated>
  <DomainObject.Predmet.OstaliListFormatedOIB>
    <izvorni_sadrzaj>
      <item>Dalibor Zec, OIB 12382447528</item>
    </izvorni_sadrzaj>
    <derivirana_varijabla naziv="DomainObject.Predmet.OstaliListFormatedOIB_1">
      <item>Dalibor Zec, OIB 12382447528</item>
    </derivirana_varijabla>
  </DomainObject.Predmet.OstaliListFormatedOIB>
  <DomainObject.Predmet.OstaliListFormatedWithAdress>
    <izvorni_sadrzaj>
      <item>Dalibor Zec, Humska 7, 31000 Osijek</item>
    </izvorni_sadrzaj>
    <derivirana_varijabla naziv="DomainObject.Predmet.OstaliListFormatedWithAdress_1">
      <item>Dalibor Zec, Humska 7, 31000 Osijek</item>
    </derivirana_varijabla>
  </DomainObject.Predmet.OstaliListFormatedWithAdress>
  <DomainObject.Predmet.OstaliListFormatedWithAdressOIB>
    <izvorni_sadrzaj>
      <item>Dalibor Zec, OIB 12382447528, Humska 7, 31000 Osijek</item>
    </izvorni_sadrzaj>
    <derivirana_varijabla naziv="DomainObject.Predmet.OstaliListFormatedWithAdressOIB_1">
      <item>Dalibor Zec, OIB 12382447528, Humska 7, 31000 Osijek</item>
    </derivirana_varijabla>
  </DomainObject.Predmet.OstaliListFormatedWithAdressOIB>
  <DomainObject.Predmet.OstaliListNazivFormated>
    <izvorni_sadrzaj>
      <item>Dalibor Zec</item>
    </izvorni_sadrzaj>
    <derivirana_varijabla naziv="DomainObject.Predmet.OstaliListNazivFormated_1">
      <item>Dalibor Zec</item>
    </derivirana_varijabla>
  </DomainObject.Predmet.OstaliListNazivFormated>
  <DomainObject.Predmet.OstaliListNazivFormatedOIB>
    <izvorni_sadrzaj>
      <item>Dalibor Zec, OIB 12382447528</item>
    </izvorni_sadrzaj>
    <derivirana_varijabla naziv="DomainObject.Predmet.OstaliListNazivFormatedOIB_1">
      <item>Dalibor Zec, OIB 12382447528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TERMOVOD j.d.o.o. za usluge</izvorni_sadrzaj>
    <derivirana_varijabla naziv="DomainObject.Predmet.ProtustrankaIDrugi_1">TERMOVOD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TERMOVOD j.d.o.o. za usluge, OIB 40383924830, Humska 7, 31000 Osijek</izvorni_sadrzaj>
    <derivirana_varijabla naziv="DomainObject.Predmet.ProtustrankaIDrugiAdressOIB_1">TERMOVOD j.d.o.o. za usluge, OIB 40383924830, Humska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TERMOVOD j.d.o.o. za usluge</item>
      <item>Dalibor Zec</item>
    </izvorni_sadrzaj>
    <derivirana_varijabla naziv="DomainObject.Predmet.SudioniciListNaziv_1">
      <item>FINA RC OSIJEK</item>
      <item>TERMOVOD j.d.o.o. za usluge</item>
      <item>Dalibor Zec</item>
    </derivirana_varijabla>
  </DomainObject.Predmet.SudioniciListNaziv>
  <DomainObject.Predmet.SudioniciListAdressOIB>
    <izvorni_sadrzaj>
      <item>FINA RC OSIJEK, OIB 85821130368</item>
      <item>TERMOVOD j.d.o.o. za usluge, OIB 40383924830, Humska 7,31000 Osijek</item>
      <item>Dalibor Zec, OIB 12382447528, Humska 7,31000 Osijek</item>
    </izvorni_sadrzaj>
    <derivirana_varijabla naziv="DomainObject.Predmet.SudioniciListAdressOIB_1">
      <item>FINA RC OSIJEK, OIB 85821130368</item>
      <item>TERMOVOD j.d.o.o. za usluge, OIB 40383924830, Humska 7,31000 Osijek</item>
      <item>Dalibor Zec, OIB 12382447528, Humska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40383924830</item>
      <item>, OIB 12382447528</item>
    </izvorni_sadrzaj>
    <derivirana_varijabla naziv="DomainObject.Predmet.SudioniciListNazivOIB_1">
      <item>, OIB 85821130368</item>
      <item>, OIB 40383924830</item>
      <item>, OIB 12382447528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EB7FB-B147-47A8-8811-7B270049D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428</properties:Words>
  <properties:Characters>2412</properties:Characters>
  <properties:Lines>87</properties:Lines>
  <properties:Paragraphs>32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2018-01-10T08:22:00Z</dcterms:created>
  <dc:creator>hermanj</dc:creator>
  <cp:lastModifiedBy>Maja Videnović</cp:lastModifiedBy>
  <cp:lastPrinted>2017-05-03T12:06:00Z</cp:lastPrinted>
  <dcterms:modified xmlns:xsi="http://www.w3.org/2001/XMLSchema-instance" xsi:type="dcterms:W3CDTF">2018-01-10T09:20:00Z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