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6a1b" w14:paraId="27e6a1b" w:rsidRDefault="006A201E" w:rsidP="006A201E" w:rsidR="006A201E" w:rsidRPr="006A201E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6A201E">
        <w:rPr>
          <w:sz w:val="22"/>
          <w:szCs w:val="22"/>
        </w:rPr>
        <w:t>Poslovni broj</w:t>
      </w:r>
      <w:r>
        <w:rPr>
          <w:sz w:val="22"/>
          <w:szCs w:val="22"/>
        </w:rPr>
        <w:t xml:space="preserve">: </w:t>
      </w:r>
      <w:r w:rsidRPr="006A201E">
        <w:rPr>
          <w:sz w:val="22"/>
          <w:szCs w:val="22"/>
        </w:rPr>
        <w:t>1 St-498/17-2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6A201E" w:rsidR="006A201E" w:rsidRPr="00D72603">
      <w:pPr>
        <w:jc w:val="both"/>
      </w:pPr>
      <w:r w:rsidRPr="00017E22">
        <w:tab/>
      </w:r>
      <w:r w:rsidR="006A201E" w:rsidRPr="00D72603">
        <w:t>Trgovački sud u Zadru</w:t>
      </w:r>
      <w:r w:rsidR="006A201E">
        <w:t xml:space="preserve"> (OIB: 39670464653)</w:t>
      </w:r>
      <w:r w:rsidR="006A201E" w:rsidRPr="00D72603">
        <w:t>,</w:t>
      </w:r>
      <w:r w:rsidR="006A201E">
        <w:t xml:space="preserve"> </w:t>
      </w:r>
      <w:r w:rsidR="006A201E" w:rsidRPr="00D72603">
        <w:t xml:space="preserve">po sucu tog suda Ardeni </w:t>
      </w:r>
      <w:proofErr w:type="spellStart"/>
      <w:r w:rsidR="006A201E" w:rsidRPr="00D72603">
        <w:t>Bajlo</w:t>
      </w:r>
      <w:proofErr w:type="spellEnd"/>
      <w:r w:rsidR="006A201E" w:rsidRPr="00D72603">
        <w:t xml:space="preserve">, kao stečajnom sucu u stečajnom postupku nad </w:t>
      </w:r>
      <w:r w:rsidR="006A201E">
        <w:t>stečajnim dužnikom Stečajna masa iza METAL-KABEL</w:t>
      </w:r>
      <w:r w:rsidR="006A201E" w:rsidRPr="005F2989">
        <w:t xml:space="preserve"> d.o.o., u stečaju, </w:t>
      </w:r>
      <w:r w:rsidR="006A201E">
        <w:t>Zadar</w:t>
      </w:r>
      <w:r w:rsidR="006A201E" w:rsidRPr="005F2989">
        <w:t xml:space="preserve">, </w:t>
      </w:r>
      <w:r w:rsidR="006A201E">
        <w:t>M. Krleže 3/c</w:t>
      </w:r>
      <w:r w:rsidR="006A201E" w:rsidRPr="005F2989">
        <w:t xml:space="preserve">, </w:t>
      </w:r>
      <w:r w:rsidR="006A201E">
        <w:t>raniji OIB: 49923499334</w:t>
      </w:r>
      <w:r w:rsidR="006A201E" w:rsidRPr="00D72603">
        <w:t>, postupajući po prijedlogu stečajn</w:t>
      </w:r>
      <w:r w:rsidR="006A201E">
        <w:t>og</w:t>
      </w:r>
      <w:r w:rsidR="006A201E" w:rsidRPr="00D72603">
        <w:t xml:space="preserve"> upravitel</w:t>
      </w:r>
      <w:r w:rsidR="006A201E">
        <w:t>ja, 22. prosinca 2017.</w:t>
      </w:r>
      <w:r w:rsidR="006A201E" w:rsidRPr="00D72603">
        <w:t xml:space="preserve">,  </w:t>
      </w:r>
      <w:r w:rsidR="006A201E">
        <w:t xml:space="preserve"> </w:t>
      </w:r>
    </w:p>
    <w:p w:rsidRDefault="00182C48" w:rsidP="006A201E" w:rsidR="00182C48" w:rsidRPr="00017E22">
      <w:pPr>
        <w:jc w:val="both"/>
      </w:pPr>
    </w:p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2151FC" w:rsidP="00182C48" w:rsidR="00182C48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182C48" w:rsidRPr="00017E22">
        <w:t xml:space="preserve"> za </w:t>
      </w:r>
      <w:r w:rsidR="006A201E">
        <w:t>naknadnu</w:t>
      </w:r>
      <w:r w:rsidR="00182C48" w:rsidRPr="00017E22">
        <w:t xml:space="preserve"> diobu, a prema diobnom popisu </w:t>
      </w:r>
      <w:r w:rsidR="008E3D54" w:rsidRPr="00017E22">
        <w:t xml:space="preserve">od </w:t>
      </w:r>
      <w:r w:rsidR="006A201E">
        <w:t>1</w:t>
      </w:r>
      <w:r>
        <w:t xml:space="preserve">. </w:t>
      </w:r>
      <w:r w:rsidR="006A201E">
        <w:t>prosinca 2017</w:t>
      </w:r>
      <w:r w:rsidR="00017E22">
        <w:t>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 w:rsidR="006A201E">
        <w:t>28</w:t>
      </w:r>
      <w:r>
        <w:t xml:space="preserve">. </w:t>
      </w:r>
      <w:r w:rsidR="006A201E">
        <w:t>prosinca</w:t>
      </w:r>
      <w:r w:rsidR="00017E22">
        <w:t xml:space="preserve"> 201</w:t>
      </w:r>
      <w:r w:rsidR="006A201E">
        <w:t>7</w:t>
      </w:r>
      <w:r w:rsidR="00182C48" w:rsidRPr="00017E22">
        <w:t xml:space="preserve">.   </w:t>
      </w:r>
      <w:r w:rsidR="002B0791">
        <w:t xml:space="preserve">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>Stečajni upravitelj 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>.</w:t>
      </w:r>
      <w:r w:rsidR="006A201E">
        <w:t xml:space="preserve"> i 291. </w:t>
      </w:r>
      <w:r w:rsidRPr="00017E22">
        <w:t>Stečajnog zakona</w:t>
      </w:r>
      <w:r w:rsidR="006A201E">
        <w:t xml:space="preserve"> (Narodne novine broj 75/15 i 104/17)</w:t>
      </w:r>
      <w:r w:rsidRPr="00017E22">
        <w:t xml:space="preserve">. </w:t>
      </w:r>
    </w:p>
    <w:p w:rsidRDefault="00017E22" w:rsidP="00017E22" w:rsidR="00017E22">
      <w:pPr>
        <w:pStyle w:val="Odlomakpopisa"/>
      </w:pPr>
    </w:p>
    <w:p w:rsidRDefault="00017E22" w:rsidP="00182C48" w:rsid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2151FC" w:rsidP="00017E22" w:rsidR="00182C48" w:rsidRPr="00895654">
      <w:pPr>
        <w:ind w:firstLine="708"/>
        <w:jc w:val="both"/>
      </w:pPr>
      <w:r>
        <w:t>Stečajni</w:t>
      </w:r>
      <w:r w:rsidR="00182C48" w:rsidRPr="00017E22">
        <w:t xml:space="preserve"> upravitelj</w:t>
      </w:r>
      <w:r>
        <w:t xml:space="preserve"> zatražio</w:t>
      </w:r>
      <w:r w:rsidR="00182C48" w:rsidRPr="00017E22">
        <w:t xml:space="preserve"> je suglasnost za </w:t>
      </w:r>
      <w:r w:rsidR="006A201E">
        <w:t>naknadnu</w:t>
      </w:r>
      <w:r w:rsidR="00EA598E">
        <w:t xml:space="preserve"> </w:t>
      </w:r>
      <w:r w:rsidR="009D7A7A" w:rsidRPr="00017E22">
        <w:t>d</w:t>
      </w:r>
      <w:r>
        <w:t>iobu koju bi proveo</w:t>
      </w:r>
      <w:r w:rsidR="00895654">
        <w:t xml:space="preserve"> </w:t>
      </w:r>
      <w:r>
        <w:t>namirenjem tražbina stečajnih</w:t>
      </w:r>
      <w:r w:rsidR="00182C48" w:rsidRPr="00017E22">
        <w:t xml:space="preserve"> vjerovnika</w:t>
      </w:r>
      <w:r>
        <w:t xml:space="preserve"> drugog</w:t>
      </w:r>
      <w:r w:rsidR="00EA598E">
        <w:t xml:space="preserve"> višeg isplatnog reda </w:t>
      </w:r>
      <w:r>
        <w:t xml:space="preserve">prema </w:t>
      </w:r>
      <w:r w:rsidR="002B0791">
        <w:t>diobnom</w:t>
      </w:r>
      <w:r>
        <w:t xml:space="preserve"> popisu</w:t>
      </w:r>
      <w:r w:rsidR="00EA598E">
        <w:t xml:space="preserve">. </w:t>
      </w:r>
    </w:p>
    <w:p w:rsidRDefault="00182C48" w:rsidP="00182C48" w:rsidR="00182C48">
      <w:pPr>
        <w:ind w:firstLine="708"/>
        <w:jc w:val="both"/>
      </w:pPr>
      <w:r w:rsidRPr="00017E22">
        <w:t>Obzirom da</w:t>
      </w:r>
      <w:r w:rsidR="002151FC">
        <w:t xml:space="preserve"> je stečajni</w:t>
      </w:r>
      <w:r w:rsidRPr="00017E22">
        <w:t xml:space="preserve"> upravitelj uz zahtjev</w:t>
      </w:r>
      <w:r w:rsidR="00895654">
        <w:t xml:space="preserve"> </w:t>
      </w:r>
      <w:r w:rsidR="002151FC">
        <w:t xml:space="preserve">za davanje suglasnosti dostavio </w:t>
      </w:r>
      <w:r w:rsidR="006A201E">
        <w:t xml:space="preserve">i diobni popis, to će </w:t>
      </w:r>
      <w:r w:rsidRPr="00017E22">
        <w:t xml:space="preserve">isti </w:t>
      </w:r>
      <w:r w:rsidR="006A201E">
        <w:t xml:space="preserve">biti </w:t>
      </w:r>
      <w:r w:rsidRPr="00017E22">
        <w:t>izložen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objavljen na mrežnoj stranici e-Oglasna ploča </w:t>
      </w:r>
      <w:r w:rsidRPr="00017E22">
        <w:t xml:space="preserve">suda dana </w:t>
      </w:r>
      <w:r w:rsidR="006A201E">
        <w:t>28</w:t>
      </w:r>
      <w:r w:rsidR="002151FC">
        <w:t xml:space="preserve">. </w:t>
      </w:r>
      <w:r w:rsidR="006A201E">
        <w:t>prosinca 2017</w:t>
      </w:r>
      <w:r w:rsidR="00017E22"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6A201E">
        <w:t>29</w:t>
      </w:r>
      <w:r w:rsidR="00233AD9">
        <w:t xml:space="preserve">. </w:t>
      </w:r>
      <w:r w:rsidR="006A201E">
        <w:t>prosinca 2017</w:t>
      </w:r>
      <w:r w:rsidR="00017E22">
        <w:t>.</w:t>
      </w:r>
      <w:r w:rsidRPr="00017E22">
        <w:t>,</w:t>
      </w:r>
      <w:r w:rsidR="002151FC">
        <w:t xml:space="preserve"> nakon proteka kojeg će stečajni</w:t>
      </w:r>
      <w:r w:rsidRPr="00017E22">
        <w:t xml:space="preserve"> upravitelj pristupiti diobi</w:t>
      </w:r>
      <w:r w:rsidR="006A201E">
        <w:t>.</w:t>
      </w:r>
    </w:p>
    <w:p w:rsidRDefault="006A201E" w:rsidP="00182C48" w:rsidR="006A201E" w:rsidRPr="00017E22">
      <w:pPr>
        <w:ind w:firstLine="708"/>
        <w:jc w:val="both"/>
      </w:pPr>
      <w:r>
        <w:t>Stoga je odlučeno kao u izreci.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6A201E">
        <w:t>2</w:t>
      </w:r>
      <w:r w:rsidR="002151FC">
        <w:t xml:space="preserve">2. </w:t>
      </w:r>
      <w:r w:rsidR="006A201E">
        <w:t>prosinca</w:t>
      </w:r>
      <w:r w:rsidR="00017E22">
        <w:t xml:space="preserve"> 201</w:t>
      </w:r>
      <w:r w:rsidR="006A201E">
        <w:t>7</w:t>
      </w:r>
      <w:r w:rsidRPr="00017E22">
        <w:t>.</w:t>
      </w:r>
    </w:p>
    <w:p w:rsidRDefault="00182C48" w:rsidP="00182C48" w:rsidR="00182C48" w:rsidRPr="00017E22"/>
    <w:p w:rsidRDefault="00182C48" w:rsidP="00182C48" w:rsidR="00182C48" w:rsidRPr="00017E22">
      <w:pPr>
        <w:jc w:val="right"/>
      </w:pPr>
    </w:p>
    <w:p w:rsidRDefault="00182C48" w:rsidP="00182C48" w:rsidR="00182C48" w:rsidRPr="00017E22">
      <w:pPr>
        <w:ind w:firstLine="708" w:left="4956"/>
        <w:jc w:val="center"/>
      </w:pPr>
      <w:r w:rsidRPr="00017E22"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</w:t>
      </w:r>
      <w:proofErr w:type="spellStart"/>
      <w:r w:rsidRPr="00017E22">
        <w:t>Bajlo</w:t>
      </w:r>
      <w:proofErr w:type="spellEnd"/>
    </w:p>
    <w:p w:rsidRDefault="00182C48" w:rsidP="006A201E" w:rsidR="00182C48" w:rsidRPr="00017E22"/>
    <w:p w:rsidRDefault="00182C48" w:rsidP="00182C48" w:rsidR="00182C48" w:rsidRPr="00017E22">
      <w:r w:rsidRPr="00017E22">
        <w:t>POUKA O PRAVNOM LIJEKU:</w:t>
      </w:r>
    </w:p>
    <w:p w:rsidRDefault="00EA598E" w:rsidP="00EA598E" w:rsidR="00EA598E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 w:rsidRPr="00EA598E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2151FC" w:rsidP="00083684" w:rsidR="00083684" w:rsidRPr="00017E22">
      <w:pPr>
        <w:numPr>
          <w:ilvl w:val="0"/>
          <w:numId w:val="3"/>
        </w:numPr>
      </w:pPr>
      <w:r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  <w:r w:rsidR="00CD4BEC">
        <w:t xml:space="preserve"> 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6A201E"/>
    <w:rsid w:val="006D5987"/>
    <w:rsid w:val="00845FF8"/>
    <w:rsid w:val="00895654"/>
    <w:rsid w:val="008A56C2"/>
    <w:rsid w:val="008E3BF4"/>
    <w:rsid w:val="008E3D54"/>
    <w:rsid w:val="00935A54"/>
    <w:rsid w:val="009D7A7A"/>
    <w:rsid w:val="009F4CEB"/>
    <w:rsid w:val="00A00657"/>
    <w:rsid w:val="00A94666"/>
    <w:rsid w:val="00AE5036"/>
    <w:rsid w:val="00BE6C59"/>
    <w:rsid w:val="00C30DB9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A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A5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A5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A5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A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A5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A5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A5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METAL-KABEL, društvo s ograničenom odgovornošću za proizvodnju žice, metalnih užadi i kabela, trgovinu </izvorni_sadrzaj>
    <derivirana_varijabla naziv="DomainObject.Predmet.ProtustrankaFormated_1">  Stečajna masa iza METAL-KABEL, društvo s ograničenom odgovornošću za proizvodnju žice, metalnih užadi i kabela, trgovinu </derivirana_varijabla>
  </DomainObject.Predmet.ProtustrankaFormated>
  <DomainObject.Predmet.ProtustrankaFormatedOIB>
    <izvorni_sadrzaj>  Stečajna masa iza METAL-KABEL, društvo s ograničenom odgovornošću za proizvodnju žice, metalnih užadi i kabela, trgovinu , OIB 70540440686</izvorni_sadrzaj>
    <derivirana_varijabla naziv="DomainObject.Predmet.ProtustrankaFormatedOIB_1">  Stečajna masa iza METAL-KABEL, društvo s ograničenom odgovornošću za proizvodnju žice, metalnih užadi i kabela, trgovinu , OIB 70540440686</derivirana_varijabla>
  </DomainObject.Predmet.ProtustrankaFormatedOIB>
  <DomainObject.Predmet.ProtustrankaFormatedWithAdress>
    <izvorni_sadrzaj> Stečajna masa iza METAL-KABEL, društvo s ograničenom odgovornošću za proizvodnju žice, metalnih užadi i kabela, trgovinu , M. Krleže 3/c, 23000 Zadar</izvorni_sadrzaj>
    <derivirana_varijabla naziv="DomainObject.Predmet.ProtustrankaFormatedWithAdress_1"> Stečajna masa iza METAL-KABEL, društvo s ograničenom odgovornošću za proizvodnju žice, metalnih užadi i kabela, trgovinu , M. Krleže 3/c, 23000 Zadar</derivirana_varijabla>
  </DomainObject.Predmet.ProtustrankaFormatedWithAdress>
  <DomainObject.Predmet.ProtustrankaFormatedWithAdressOIB>
    <izvorni_sadrzaj> Stečajna masa iza METAL-KABEL, društvo s ograničenom odgovornošću za proizvodnju žice, metalnih užadi i kabela, trgovinu , OIB 70540440686, M. Krleže 3/c, 23000 Zadar</izvorni_sadrzaj>
    <derivirana_varijabla naziv="DomainObject.Predmet.ProtustrankaFormatedWithAdressOIB_1"> Stečajna masa iza METAL-KABEL, društvo s ograničenom odgovornošću za proizvodnju žice, metalnih užadi i kabela, trgovinu , OIB 70540440686, M. Krleže 3/c, 23000 Zadar</derivirana_varijabla>
  </DomainObject.Predmet.ProtustrankaFormatedWithAdressOIB>
  <DomainObject.Predmet.ProtustrankaWithAdress>
    <izvorni_sadrzaj>Stečajna masa iza METAL-KABEL, društvo s ograničenom odgovornošću za proizvodnju žice, metalnih užadi i kabela, trgovinu  M. Krleže 3/c, 23000 Zadar</izvorni_sadrzaj>
    <derivirana_varijabla naziv="DomainObject.Predmet.ProtustrankaWithAdress_1">Stečajna masa iza METAL-KABEL, društvo s ograničenom odgovornošću za proizvodnju žice, metalnih užadi i kabela, trgovinu  M. Krleže 3/c, 23000 Zadar</derivirana_varijabla>
  </DomainObject.Predmet.ProtustrankaWithAdress>
  <DomainObject.Predmet.ProtustrankaWith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WithAdressOIB_1">Stečajna masa iza METAL-KABEL, društvo s ograničenom odgovornošću za proizvodnju žice, metalnih užadi i kabela, trgovinu , OIB 70540440686, M. Krleže 3/c, 23000 Zadar</derivirana_varijabla>
  </DomainObject.Predmet.ProtustrankaWithAdressOIB>
  <DomainObject.Predmet.ProtustrankaNazivFormated>
    <izvorni_sadrzaj>Stečajna masa iza METAL-KABEL, društvo s ograničenom odgovornošću za proizvodnju žice, metalnih užadi i kabela, trgovinu </izvorni_sadrzaj>
    <derivirana_varijabla naziv="DomainObject.Predmet.ProtustrankaNazivFormated_1">Stečajna masa iza METAL-KABEL, društvo s ograničenom odgovornošću za proizvodnju žice, metalnih užadi i kabela, trgovinu </derivirana_varijabla>
  </DomainObject.Predmet.ProtustrankaNazivFormated>
  <DomainObject.Predmet.ProtustrankaNazivFormatedOIB>
    <izvorni_sadrzaj>Stečajna masa iza METAL-KABEL, društvo s ograničenom odgovornošću za proizvodnju žice, metalnih užadi i kabela, trgovinu , OIB 70540440686</izvorni_sadrzaj>
    <derivirana_varijabla naziv="DomainObject.Predmet.ProtustrankaNazivFormatedOIB_1">Stečajna masa iza METAL-KABEL, društvo s ograničenom odgovornošću za proizvodnju žice, metalnih užadi i kabela, trgovinu , OIB 70540440686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SGS ADRIATICA d.o.o. Zagreb; REPUBLIKA HRVATSKA, MINI. FINANCIJA, POREZNA UPRAVA PU ZADAR</izvorni_sadrzaj>
    <derivirana_varijabla naziv="DomainObject.Predmet.StrankaFormated_1">  SGS ADRIATICA d.o.o. Zagreb; REPUBLIKA HRVATSKA, MINI. FINANCIJA, POREZNA UPRAVA PU ZADAR</derivirana_varijabla>
  </DomainObject.Predmet.StrankaFormated>
  <DomainObject.Predmet.StrankaFormatedOIB>
    <izvorni_sadrzaj>  SGS ADRIATICA d.o.o. Zagreb, OIB 69359376226; REPUBLIKA HRVATSKA, MINI. FINANCIJA, POREZNA UPRAVA PU ZADAR, OIB 18683136487</izvorni_sadrzaj>
    <derivirana_varijabla naziv="DomainObject.Predmet.StrankaFormatedOIB_1">  SGS ADRIATICA d.o.o. Zagreb, OIB 69359376226; REPUBLIKA HRVATSKA, MINI. FINANCIJA, POREZNA UPRAVA PU ZADAR, OIB 18683136487</derivirana_varijabla>
  </DomainObject.Predmet.StrankaFormatedOIB>
  <DomainObject.Predmet.StrankaFormatedWithAdress>
    <izvorni_sadrzaj> SGS ADRIATICA d.o.o. Zagreb, Karlovačka cesta 4, 10000 Zagreb; REPUBLIKA HRVATSKA, MINI. FINANCIJA, POREZNA UPRAVA PU ZADAR, 23000 Zadar</izvorni_sadrzaj>
    <derivirana_varijabla naziv="DomainObject.Predmet.StrankaFormatedWithAdress_1"> SGS ADRIATICA d.o.o. Zagreb, Karlovačka cesta 4, 10000 Zagreb; REPUBLIKA HRVATSKA, MINI. FINANCIJA, POREZNA UPRAVA PU ZADAR, 23000 Zadar</derivirana_varijabla>
  </DomainObject.Predmet.StrankaFormatedWithAdress>
  <DomainObject.Predmet.StrankaFormatedWithAdressOIB>
    <izvorni_sadrzaj> SGS ADRIATICA d.o.o. Zagreb, OIB 69359376226, Karlovačka cesta 4, 10000 Zagreb; REPUBLIKA HRVATSKA, MINI. FINANCIJA, POREZNA UPRAVA PU ZADAR, OIB 18683136487, 23000 Zadar</izvorni_sadrzaj>
    <derivirana_varijabla naziv="DomainObject.Predmet.StrankaFormatedWithAdressOIB_1"> SGS ADRIATICA d.o.o. Zagreb, OIB 69359376226, Karlovačka cesta 4, 10000 Zagreb; REPUBLIKA HRVATSKA, MINI. FINANCIJA, POREZNA UPRAVA PU ZADAR, OIB 18683136487, 23000 Zadar</derivirana_varijabla>
  </DomainObject.Predmet.StrankaFormatedWithAdressOIB>
  <DomainObject.Predmet.StrankaWithAdress>
    <izvorni_sadrzaj>SGS ADRIATICA d.o.o. Zagreb Karlovačka cesta 4,10000 Zagreb,REPUBLIKA HRVATSKA, MINI. FINANCIJA, POREZNA UPRAVA PU ZADAR 23000 Zadar</izvorni_sadrzaj>
    <derivirana_varijabla naziv="DomainObject.Predmet.StrankaWithAdress_1">SGS ADRIATICA d.o.o. Zagreb Karlovačka cesta 4,10000 Zagreb,REPUBLIKA HRVATSKA, MINI. FINANCIJA, POREZNA UPRAVA PU ZADAR 23000 Zadar</derivirana_varijabla>
  </DomainObject.Predmet.StrankaWithAdress>
  <DomainObject.Predmet.StrankaWithAdressOIB>
    <izvorni_sadrzaj>SGS ADRIATICA d.o.o. Zagreb, OIB 69359376226, Karlovačka cesta 4,10000 Zagreb,REPUBLIKA HRVATSKA, MINI. FINANCIJA, POREZNA UPRAVA PU ZADAR, OIB 18683136487, 23000 Zadar</izvorni_sadrzaj>
    <derivirana_varijabla naziv="DomainObject.Predmet.StrankaWithAdressOIB_1">SGS ADRIATICA d.o.o. Zagreb, OIB 69359376226, Karlovačka cesta 4,10000 Zagreb,REPUBLIKA HRVATSKA, MINI. FINANCIJA, POREZNA UPRAVA PU ZADAR, OIB 18683136487, 23000 Zadar</derivirana_varijabla>
  </DomainObject.Predmet.StrankaWithAdressOIB>
  <DomainObject.Predmet.StrankaNazivFormated>
    <izvorni_sadrzaj>SGS ADRIATICA d.o.o. Zagreb,REPUBLIKA HRVATSKA, MINI. FINANCIJA, POREZNA UPRAVA PU ZADAR</izvorni_sadrzaj>
    <derivirana_varijabla naziv="DomainObject.Predmet.StrankaNazivFormated_1">SGS ADRIATICA d.o.o. Zagreb,REPUBLIKA HRVATSKA, MINI. FINANCIJA, POREZNA UPRAVA PU ZADAR</derivirana_varijabla>
  </DomainObject.Predmet.StrankaNazivFormated>
  <DomainObject.Predmet.StrankaNazivFormatedOIB>
    <izvorni_sadrzaj>SGS ADRIATICA d.o.o. Zagreb, OIB 69359376226,REPUBLIKA HRVATSKA, MINI. FINANCIJA, POREZNA UPRAVA PU ZADAR, OIB 18683136487</izvorni_sadrzaj>
    <derivirana_varijabla naziv="DomainObject.Predmet.StrankaNazivFormatedOIB_1">SGS ADRIATICA d.o.o. Zagreb, OIB 69359376226,REPUBLIKA HRVATSKA, MINI.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SGS ADRIATICA d.o.o. Zagreb</item>
      <item>REPUBLIKA HRVATSKA, MINI. FINANCIJA, POREZNA UPRAVA PU ZADAR</item>
    </izvorni_sadrzaj>
    <derivirana_varijabla naziv="DomainObject.Predmet.StrankaListFormated_1">
      <item>SGS ADRIATICA d.o.o. Zagreb</item>
      <item>REPUBLIKA HRVATSKA, MINI. FINANCIJA, POREZNA UPRAVA PU ZADAR</item>
    </derivirana_varijabla>
  </DomainObject.Predmet.StrankaListFormated>
  <DomainObject.Predmet.StrankaList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FormatedOIB_1">
      <item>SGS ADRIATICA d.o.o. Zagreb, OIB 69359376226</item>
      <item>REPUBLIKA HRVATSKA, MINI. FINANCIJA, POREZNA UPRAVA PU ZADAR, OIB 18683136487</item>
    </derivirana_varijabla>
  </DomainObject.Predmet.StrankaListFormatedOIB>
  <DomainObject.Predmet.StrankaListFormatedWithAdress>
    <izvorni_sadrzaj>
      <item>SGS ADRIATICA d.o.o. Zagreb, Karlovačka cesta 4, 10000 Zagreb</item>
      <item>REPUBLIKA HRVATSKA, MINI. FINANCIJA, POREZNA UPRAVA PU ZADAR, 23000 Zadar</item>
    </izvorni_sadrzaj>
    <derivirana_varijabla naziv="DomainObject.Predmet.StrankaListFormatedWithAdress_1">
      <item>SGS ADRIATICA d.o.o. Zagreb, Karlovačka cesta 4, 10000 Zagreb</item>
      <item>REPUBLIKA HRVATSKA, MINI. FINANCIJA, POREZNA UPRAVA PU ZADAR, 23000 Zadar</item>
    </derivirana_varijabla>
  </DomainObject.Predmet.StrankaListFormatedWithAdress>
  <DomainObject.Predmet.StrankaListFormatedWithAdressOIB>
    <izvorni_sadrzaj>
      <item>SGS ADRIATICA d.o.o. Zagreb, OIB 69359376226, Karlovačka cesta 4, 10000 Zagreb</item>
      <item>REPUBLIKA HRVATSKA, MINI. FINANCIJA, POREZNA UPRAVA PU ZADAR, OIB 18683136487, 23000 Zadar</item>
    </izvorni_sadrzaj>
    <derivirana_varijabla naziv="DomainObject.Predmet.StrankaListFormatedWithAdressOIB_1">
      <item>SGS ADRIATICA d.o.o. Zagreb, OIB 69359376226, Karlovačka cesta 4, 10000 Zagreb</item>
      <item>REPUBLIKA HRVATSKA, MINI. FINANCIJA, POREZNA UPRAVA PU ZADAR, OIB 18683136487, 23000 Zadar</item>
    </derivirana_varijabla>
  </DomainObject.Predmet.StrankaListFormatedWithAdressOIB>
  <DomainObject.Predmet.StrankaListNazivFormated>
    <izvorni_sadrzaj>
      <item>SGS ADRIATICA d.o.o. Zagreb</item>
      <item>REPUBLIKA HRVATSKA, MINI. FINANCIJA, POREZNA UPRAVA PU ZADAR</item>
    </izvorni_sadrzaj>
    <derivirana_varijabla naziv="DomainObject.Predmet.StrankaListNazivFormated_1">
      <item>SGS ADRIATICA d.o.o. Zagreb</item>
      <item>REPUBLIKA HRVATSKA, MINI. FINANCIJA, POREZNA UPRAVA PU ZADAR</item>
    </derivirana_varijabla>
  </DomainObject.Predmet.StrankaListNazivFormated>
  <DomainObject.Predmet.StrankaListNazivFormatedOIB>
    <izvorni_sadrzaj>
      <item>SGS ADRIATICA d.o.o. Zagreb, OIB 69359376226</item>
      <item>REPUBLIKA HRVATSKA, MINI. FINANCIJA, POREZNA UPRAVA PU ZADAR, OIB 18683136487</item>
    </izvorni_sadrzaj>
    <derivirana_varijabla naziv="DomainObject.Predmet.StrankaListNazivFormatedOIB_1">
      <item>SGS ADRIATICA d.o.o. Zagreb, OIB 69359376226</item>
      <item>REPUBLIKA HRVATSKA, MINI. FINANCIJA, POREZNA UPRAVA PU ZADAR, OIB 18683136487</item>
    </derivirana_varijabla>
  </DomainObject.Predmet.StrankaListNazivFormatedOIB>
  <DomainObject.Predmet.ProtuStrankaListFormated>
    <izvorni_sadrzaj>
      <item>Stečajna masa iza METAL-KABEL, društvo s ograničenom odgovornošću za proizvodnju žice, metalnih užadi i kabela, trgovinu </item>
    </izvorni_sadrzaj>
    <derivirana_varijabla naziv="DomainObject.Predmet.ProtuStrankaListFormated_1">
      <item>Stečajna masa iza METAL-KABEL, društvo s ograničenom odgovornošću za proizvodnju žice, metalnih užadi i kabela, trgovinu </item>
    </derivirana_varijabla>
  </DomainObject.Predmet.ProtuStrankaListFormated>
  <DomainObject.Predmet.ProtuStrankaList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FormatedOIB_1">
      <item>Stečajna masa iza METAL-KABEL, društvo s ograničenom odgovornošću za proizvodnju žice, metalnih užadi i kabela, trgovinu , OIB 70540440686</item>
    </derivirana_varijabla>
  </DomainObject.Predmet.ProtuStrankaListFormatedOIB>
  <DomainObject.Predmet.ProtuStrankaListFormatedWithAdress>
    <izvorni_sadrzaj>
      <item>Stečajna masa iza METAL-KABEL, društvo s ograničenom odgovornošću za proizvodnju žice, metalnih užadi i kabela, trgovinu , M. Krleže 3/c, 23000 Zadar</item>
    </izvorni_sadrzaj>
    <derivirana_varijabla naziv="DomainObject.Predmet.ProtuStrankaListFormatedWithAdress_1">
      <item>Stečajna masa iza METAL-KABEL, društvo s ograničenom odgovornošću za proizvodnju žice, metalnih užadi i kabela, trgovinu , M. Krleže 3/c, 23000 Zadar</item>
    </derivirana_varijabla>
  </DomainObject.Predmet.ProtuStrankaListFormatedWithAdress>
  <DomainObject.Predmet.ProtuStrankaListFormatedWithAdressOIB>
    <izvorni_sadrzaj>
      <item>Stečajna masa iza METAL-KABEL, društvo s ograničenom odgovornošću za proizvodnju žice, metalnih užadi i kabela, trgovinu , OIB 70540440686, M. Krleže 3/c, 23000 Zadar</item>
    </izvorni_sadrzaj>
    <derivirana_varijabla naziv="DomainObject.Predmet.ProtuStrankaListFormatedWithAdressOIB_1">
      <item>Stečajna masa iza METAL-KABEL, društvo s ograničenom odgovornošću za proizvodnju žice, metalnih užadi i kabela, trgovinu , OIB 70540440686, M. Krleže 3/c, 23000 Zadar</item>
    </derivirana_varijabla>
  </DomainObject.Predmet.ProtuStrankaListFormatedWithAdressOIB>
  <DomainObject.Predmet.ProtuStrankaListNazivFormated>
    <izvorni_sadrzaj>
      <item>Stečajna masa iza METAL-KABEL, društvo s ograničenom odgovornošću za proizvodnju žice, metalnih užadi i kabela, trgovinu </item>
    </izvorni_sadrzaj>
    <derivirana_varijabla naziv="DomainObject.Predmet.ProtuStrankaListNazivFormated_1">
      <item>Stečajna masa iza METAL-KABEL, društvo s ograničenom odgovornošću za proizvodnju žice, metalnih užadi i kabela, trgovinu </item>
    </derivirana_varijabla>
  </DomainObject.Predmet.ProtuStrankaListNazivFormated>
  <DomainObject.Predmet.ProtuStrankaListNazivFormatedOIB>
    <izvorni_sadrzaj>
      <item>Stečajna masa iza METAL-KABEL, društvo s ograničenom odgovornošću za proizvodnju žice, metalnih užadi i kabela, trgovinu , OIB 70540440686</item>
    </izvorni_sadrzaj>
    <derivirana_varijabla naziv="DomainObject.Predmet.ProtuStrankaListNazivFormatedOIB_1">
      <item>Stečajna masa iza METAL-KABEL, društvo s ograničenom odgovornošću za proizvodnju žice, metalnih užadi i kabela, trgovinu , OIB 70540440686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MINI. FINANCIJA, POREZNA UPRAVA PU ZADAR i dr.</izvorni_sadrzaj>
    <derivirana_varijabla naziv="DomainObject.Predmet.StrankaIDrugi_1">REPUBLIKA HRVATSKA, MINI. FINANCIJA, POREZNA UPRAVA PU ZADAR i dr.</derivirana_varijabla>
  </DomainObject.Predmet.StrankaIDrugi>
  <DomainObject.Predmet.ProtustrankaIDrugi>
    <izvorni_sadrzaj>Stečajna masa iza METAL-KABEL, društvo s ograničenom odgovornošću za proizvodnju žice, metalnih užadi i kabela, trgovinu </izvorni_sadrzaj>
    <derivirana_varijabla naziv="DomainObject.Predmet.ProtustrankaIDrugi_1">Stečajna masa iza METAL-KABEL, društvo s ograničenom odgovornošću za proizvodnju žice, metalnih užadi i kabela, trgovinu </derivirana_varijabla>
  </DomainObject.Predmet.ProtustrankaIDrugi>
  <DomainObject.Predmet.StrankaIDrugiAdressOIB>
    <izvorni_sadrzaj>REPUBLIKA HRVATSKA, MINI. FINANCIJA, POREZNA UPRAVA PU ZADAR, OIB 18683136487, 23000 Zadar i dr.</izvorni_sadrzaj>
    <derivirana_varijabla naziv="DomainObject.Predmet.StrankaIDrugiAdressOIB_1">REPUBLIKA HRVATSKA, MINI. FINANCIJA, POREZNA UPRAVA PU ZADAR, OIB 18683136487, 23000 Zadar i dr.</derivirana_varijabla>
  </DomainObject.Predmet.StrankaIDrugiAdressOIB>
  <DomainObject.Predmet.ProtustrankaIDrugiAdressOIB>
    <izvorni_sadrzaj>Stečajna masa iza METAL-KABEL, društvo s ograničenom odgovornošću za proizvodnju žice, metalnih užadi i kabela, trgovinu , OIB 70540440686, M. Krleže 3/c, 23000 Zadar</izvorni_sadrzaj>
    <derivirana_varijabla naziv="DomainObject.Predmet.ProtustrankaIDrugiAdressOIB_1">Stečajna masa iza METAL-KABEL, društvo s ograničenom odgovornošću za proizvodnju žice, metalnih užadi i kabela, trgovinu , OIB 70540440686, M. Krleže 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izvorni_sadrzaj>
    <derivirana_varijabla naziv="DomainObject.Predmet.SudioniciListNaziv_1">
      <item>SGS ADRIATICA d.o.o. Zagreb</item>
      <item>Stečajna masa iza METAL-KABEL, društvo s ograničenom odgovornošću za proizvodnju žice, metalnih užadi i kabela, trgovinu </item>
      <item>REPUBLIKA HRVATSKA, MINI. FINANCIJA, POREZNA UPRAVA PU ZADAR</item>
      <item>ŽUPANIJSKO DRŽAVNO ODVJETNIŠTVO ZADAR</item>
    </derivirana_varijabla>
  </DomainObject.Predmet.SudioniciListNaziv>
  <DomainObject.Predmet.SudioniciListAdressOIB>
    <izvorni_sadrzaj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izvorni_sadrzaj>
    <derivirana_varijabla naziv="DomainObject.Predmet.SudioniciListAdressOIB_1">
      <item>SGS ADRIATICA d.o.o. Zagreb, OIB 69359376226, Karlovačka cesta 4,10000 Zagreb</item>
      <item>Stečajna masa iza METAL-KABEL, društvo s ograničenom odgovornošću za proizvodnju žice, metalnih užadi i kabela, trgovinu , OIB 70540440686, M. Krleže 3/c,23000 Zadar</item>
      <item>REPUBLIKA HRVATSKA, MINI.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69359376226</item>
      <item>, OIB 70540440686</item>
      <item>, OIB 18683136487</item>
      <item>, OIB null</item>
    </izvorni_sadrzaj>
    <derivirana_varijabla naziv="DomainObject.Predmet.SudioniciListNazivOIB_1">
      <item>, OIB 69359376226</item>
      <item>, OIB 70540440686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286</properties:Words>
  <properties:Characters>1460</properties:Characters>
  <properties:Lines>56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2017-12-22T09:53:00Z</dcterms:created>
  <dc:creator>Ardena Bajlo</dc:creator>
  <cp:lastModifiedBy>Nena Mužanović</cp:lastModifiedBy>
  <cp:lastPrinted>2016-10-12T08:50:00Z</cp:lastPrinted>
  <dcterms:modified xmlns:xsi="http://www.w3.org/2001/XMLSchema-instance" xsi:type="dcterms:W3CDTF">2017-12-28T07:39:00Z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