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b520" w14:paraId="461b520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42451D">
        <w:t>1504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r w:rsidR="00462223">
        <w:t>po</w:t>
      </w:r>
      <w:r w:rsidR="007A29CD">
        <w:t>družnica Osijek</w:t>
      </w:r>
      <w:r>
        <w:t>, L.</w:t>
      </w:r>
      <w:r w:rsidR="009E14EE">
        <w:t xml:space="preserve"> </w:t>
      </w:r>
      <w:r>
        <w:t>Jagera 3, za pokretanje skraćenog st</w:t>
      </w:r>
      <w:r w:rsidR="009E14EE">
        <w:t>ečajnog postupka  nad dužnikom</w:t>
      </w:r>
      <w:r w:rsidR="0042451D">
        <w:t xml:space="preserve"> AGGREGO d.o.o. za trgovinu i proizvodnju</w:t>
      </w:r>
      <w:r w:rsidR="009E14EE">
        <w:t xml:space="preserve">, </w:t>
      </w:r>
      <w:r w:rsidR="0042451D">
        <w:t>Rakitovica</w:t>
      </w:r>
      <w:r w:rsidR="009E14EE">
        <w:t xml:space="preserve">, </w:t>
      </w:r>
      <w:r w:rsidR="0042451D">
        <w:t>Glavna 102</w:t>
      </w:r>
      <w:r w:rsidR="00462223">
        <w:t>,</w:t>
      </w:r>
      <w:r>
        <w:t xml:space="preserve">  MBS</w:t>
      </w:r>
      <w:r w:rsidR="009E14EE">
        <w:t>:</w:t>
      </w:r>
      <w:r>
        <w:t xml:space="preserve"> </w:t>
      </w:r>
      <w:r w:rsidR="00462223" w:rsidRPr="00462223">
        <w:t>030</w:t>
      </w:r>
      <w:r w:rsidR="009E14EE">
        <w:t>1</w:t>
      </w:r>
      <w:r w:rsidR="0042451D">
        <w:t>51560</w:t>
      </w:r>
      <w:r>
        <w:t>, OIB</w:t>
      </w:r>
      <w:r w:rsidR="009E14EE">
        <w:t>:</w:t>
      </w:r>
      <w:r w:rsidR="009E2E40">
        <w:t xml:space="preserve"> </w:t>
      </w:r>
      <w:r w:rsidR="0042451D">
        <w:t>21157610022</w:t>
      </w:r>
      <w:r>
        <w:t xml:space="preserve">, temeljem članka 430. Stečajnog zakona ( „Narodne novine“ 71/15), dana </w:t>
      </w:r>
      <w:r w:rsidR="00823847">
        <w:t>30</w:t>
      </w:r>
      <w:r w:rsidR="009E14EE">
        <w:t xml:space="preserve">. listopada </w:t>
      </w:r>
      <w:r>
        <w:t>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2451D" w:rsidRPr="0042451D">
        <w:t>AGGREGO d.o.o. za trgovinu i proizvodnju, Rakitovica, Glavna 102,  MBS: 030151560, OIB: 21157610022</w:t>
      </w:r>
      <w:r>
        <w:t xml:space="preserve">, iznosi </w:t>
      </w:r>
      <w:r w:rsidR="0042451D">
        <w:t>11.017,93</w:t>
      </w:r>
      <w:r>
        <w:t xml:space="preserve"> kn.</w:t>
      </w:r>
    </w:p>
    <w:p w:rsidRDefault="0042451D" w:rsidP="00F2165F" w:rsidR="006B0EC5">
      <w:pPr>
        <w:ind w:left="708"/>
        <w:jc w:val="both"/>
      </w:pPr>
      <w:r>
        <w:t>II Poziva se osoba ovlaštena</w:t>
      </w:r>
      <w:r w:rsidR="006B0EC5">
        <w:t xml:space="preserve"> za zastupanje dužnika</w:t>
      </w:r>
      <w:r w:rsidR="009E14EE">
        <w:t xml:space="preserve"> </w:t>
      </w:r>
      <w:r>
        <w:t>Josip Majdenić</w:t>
      </w:r>
      <w:r w:rsidR="008804A3">
        <w:t xml:space="preserve">, </w:t>
      </w:r>
      <w:r>
        <w:t>Rakitovica</w:t>
      </w:r>
      <w:r w:rsidR="008804A3">
        <w:t xml:space="preserve">, </w:t>
      </w:r>
      <w:r>
        <w:t>Glavna 102</w:t>
      </w:r>
      <w:r w:rsidR="008804A3">
        <w:t xml:space="preserve">, </w:t>
      </w:r>
      <w:r w:rsidR="006B0EC5">
        <w:t>OIB:</w:t>
      </w:r>
      <w:r>
        <w:t xml:space="preserve"> 63009996789</w:t>
      </w:r>
      <w:r w:rsidR="006B0EC5">
        <w:t>, da u roku od 15 dana od dana objave ovog oglasa na e-oglasnoj ploči suda podnesu ovom sudu, pozivom na gornji broj spisa, javnobilježnički ovjerovljeni prokazni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42451D">
        <w:t>1504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>U Osijeku</w:t>
      </w:r>
      <w:r w:rsidR="0042451D">
        <w:t xml:space="preserve"> 30</w:t>
      </w:r>
      <w:r w:rsidR="009E14EE">
        <w:t>. listopada 2017.g.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42451D">
        <w:t>11/12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435" w:rsidR="00515435">
      <w:r>
        <w:separator/>
      </w:r>
    </w:p>
  </w:endnote>
  <w:endnote w:id="0" w:type="continuationSeparator">
    <w:p w:rsidRDefault="00515435" w:rsidR="00515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435" w:rsidR="00515435">
      <w:r>
        <w:separator/>
      </w:r>
    </w:p>
  </w:footnote>
  <w:footnote w:id="0" w:type="continuationSeparator">
    <w:p w:rsidRDefault="00515435" w:rsidR="00515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46864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37A5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2451D"/>
    <w:rsid w:val="004351D0"/>
    <w:rsid w:val="00436570"/>
    <w:rsid w:val="00436B17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4F73DF"/>
    <w:rsid w:val="00510774"/>
    <w:rsid w:val="005126B5"/>
    <w:rsid w:val="0051543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29C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23847"/>
    <w:rsid w:val="00836CE2"/>
    <w:rsid w:val="0084069A"/>
    <w:rsid w:val="00855A65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0BE7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14EE"/>
    <w:rsid w:val="009E2E40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D5E9B"/>
    <w:rsid w:val="00AF5D3C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9117E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F7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F7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3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3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3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St-1504/2017</izvorni_sadrzaj>
    <derivirana_varijabla naziv="DomainObject.Predmet.OznakaBroj_1">St-1504/2017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AGGREGO društvo s ograničenom odgovornošću za trgovinu i proizvodnju</izvorni_sadrzaj>
    <derivirana_varijabla naziv="DomainObject.Predmet.ProtustrankaFormated_1">  AGGREGO društvo s ograničenom odgovornošću za trgovinu i proizvodnju</derivirana_varijabla>
  </DomainObject.Predmet.ProtustrankaFormated>
  <DomainObject.Predmet.ProtustrankaFormatedOIB>
    <izvorni_sadrzaj>  AGGREGO društvo s ograničenom odgovornošću za trgovinu i proizvodnju, OIB 21157610022</izvorni_sadrzaj>
    <derivirana_varijabla naziv="DomainObject.Predmet.ProtustrankaFormatedOIB_1">  AGGREGO društvo s ograničenom odgovornošću za trgovinu i proizvodnju, OIB 21157610022</derivirana_varijabla>
  </DomainObject.Predmet.ProtustrankaFormatedOIB>
  <DomainObject.Predmet.ProtustrankaFormatedWithAdress>
    <izvorni_sadrzaj> AGGREGO društvo s ograničenom odgovornošću za trgovinu i proizvodnju, Glavna 102, 31542 Rakitovica</izvorni_sadrzaj>
    <derivirana_varijabla naziv="DomainObject.Predmet.ProtustrankaFormatedWithAdress_1"> AGGREGO društvo s ograničenom odgovornošću za trgovinu i proizvodnju, Glavna 102, 31542 Rakitovica</derivirana_varijabla>
  </DomainObject.Predmet.ProtustrankaFormatedWithAdress>
  <DomainObject.Predmet.ProtustrankaFormatedWithAdressOIB>
    <izvorni_sadrzaj> AGGREGO društvo s ograničenom odgovornošću za trgovinu i proizvodnju, OIB 21157610022, Glavna 102, 31542 Rakitovica</izvorni_sadrzaj>
    <derivirana_varijabla naziv="DomainObject.Predmet.ProtustrankaFormatedWithAdressOIB_1"> AGGREGO društvo s ograničenom odgovornošću za trgovinu i proizvodnju, OIB 21157610022, Glavna 102, 31542 Rakitovica</derivirana_varijabla>
  </DomainObject.Predmet.ProtustrankaFormatedWithAdressOIB>
  <DomainObject.Predmet.ProtustrankaWithAdress>
    <izvorni_sadrzaj>AGGREGO društvo s ograničenom odgovornošću za trgovinu i proizvodnju Glavna 102, 31542 Rakitovica</izvorni_sadrzaj>
    <derivirana_varijabla naziv="DomainObject.Predmet.ProtustrankaWithAdress_1">AGGREGO društvo s ograničenom odgovornošću za trgovinu i proizvodnju Glavna 102, 31542 Rakitovica</derivirana_varijabla>
  </DomainObject.Predmet.ProtustrankaWithAdress>
  <DomainObject.Predmet.ProtustrankaWithAdressOIB>
    <izvorni_sadrzaj>AGGREGO društvo s ograničenom odgovornošću za trgovinu i proizvodnju, OIB 21157610022, Glavna 102, 31542 Rakitovica</izvorni_sadrzaj>
    <derivirana_varijabla naziv="DomainObject.Predmet.ProtustrankaWithAdressOIB_1">AGGREGO društvo s ograničenom odgovornošću za trgovinu i proizvodnju, OIB 21157610022, Glavna 102, 31542 Rakitovica</derivirana_varijabla>
  </DomainObject.Predmet.ProtustrankaWithAdressOIB>
  <DomainObject.Predmet.ProtustrankaNazivFormated>
    <izvorni_sadrzaj>AGGREGO društvo s ograničenom odgovornošću za trgovinu i proizvodnju</izvorni_sadrzaj>
    <derivirana_varijabla naziv="DomainObject.Predmet.ProtustrankaNazivFormated_1">AGGREGO društvo s ograničenom odgovornošću za trgovinu i proizvodnju</derivirana_varijabla>
  </DomainObject.Predmet.ProtustrankaNazivFormated>
  <DomainObject.Predmet.ProtustrankaNazivFormatedOIB>
    <izvorni_sadrzaj>AGGREGO društvo s ograničenom odgovornošću za trgovinu i proizvodnju, OIB 21157610022</izvorni_sadrzaj>
    <derivirana_varijabla naziv="DomainObject.Predmet.ProtustrankaNazivFormatedOIB_1">AGGREGO društvo s ograničenom odgovornošću za trgovinu i proizvodnju, OIB 21157610022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AGGREGO društvo s ograničenom odgovornošću za trgovinu i proizvodnju</item>
    </izvorni_sadrzaj>
    <derivirana_varijabla naziv="DomainObject.Predmet.ProtuStrankaListFormated_1">
      <item>AGGREGO društvo s ograničenom odgovornošću za trgovinu i proizvodnju</item>
    </derivirana_varijabla>
  </DomainObject.Predmet.ProtuStrankaListFormated>
  <DomainObject.Predmet.ProtuStrankaListFormatedOIB>
    <izvorni_sadrzaj>
      <item>AGGREGO društvo s ograničenom odgovornošću za trgovinu i proizvodnju, OIB 21157610022</item>
    </izvorni_sadrzaj>
    <derivirana_varijabla naziv="DomainObject.Predmet.ProtuStrankaListFormatedOIB_1">
      <item>AGGREGO društvo s ograničenom odgovornošću za trgovinu i proizvodnju, OIB 21157610022</item>
    </derivirana_varijabla>
  </DomainObject.Predmet.ProtuStrankaListFormatedOIB>
  <DomainObject.Predmet.ProtuStrankaListFormatedWithAdress>
    <izvorni_sadrzaj>
      <item>AGGREGO društvo s ograničenom odgovornošću za trgovinu i proizvodnju, Glavna 102, 31542 Rakitovica</item>
    </izvorni_sadrzaj>
    <derivirana_varijabla naziv="DomainObject.Predmet.ProtuStrankaListFormatedWithAdress_1">
      <item>AGGREGO društvo s ograničenom odgovornošću za trgovinu i proizvodnju, Glavna 102, 31542 Rakitovica</item>
    </derivirana_varijabla>
  </DomainObject.Predmet.ProtuStrankaListFormatedWithAdress>
  <DomainObject.Predmet.ProtuStrankaListFormatedWithAdressOIB>
    <izvorni_sadrzaj>
      <item>AGGREGO društvo s ograničenom odgovornošću za trgovinu i proizvodnju, OIB 21157610022, Glavna 102, 31542 Rakitovica</item>
    </izvorni_sadrzaj>
    <derivirana_varijabla naziv="DomainObject.Predmet.ProtuStrankaListFormatedWithAdressOIB_1">
      <item>AGGREGO društvo s ograničenom odgovornošću za trgovinu i proizvodnju, OIB 21157610022, Glavna 102, 31542 Rakitovica</item>
    </derivirana_varijabla>
  </DomainObject.Predmet.ProtuStrankaListFormatedWithAdressOIB>
  <DomainObject.Predmet.ProtuStrankaListNazivFormated>
    <izvorni_sadrzaj>
      <item>AGGREGO društvo s ograničenom odgovornošću za trgovinu i proizvodnju</item>
    </izvorni_sadrzaj>
    <derivirana_varijabla naziv="DomainObject.Predmet.ProtuStrankaListNazivFormated_1">
      <item>AGGREGO društvo s ograničenom odgovornošću za trgovinu i proizvodnju</item>
    </derivirana_varijabla>
  </DomainObject.Predmet.ProtuStrankaListNazivFormated>
  <DomainObject.Predmet.ProtuStrankaListNazivFormatedOIB>
    <izvorni_sadrzaj>
      <item>AGGREGO društvo s ograničenom odgovornošću za trgovinu i proizvodnju, OIB 21157610022</item>
    </izvorni_sadrzaj>
    <derivirana_varijabla naziv="DomainObject.Predmet.ProtuStrankaListNazivFormatedOIB_1">
      <item>AGGREGO društvo s ograničenom odgovornošću za trgovinu i proizvodnju, OIB 21157610022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AGGREGO društvo s ograničenom odgovornošću za trgovinu i proizvodnju</izvorni_sadrzaj>
    <derivirana_varijabla naziv="DomainObject.Predmet.ProtustrankaIDrugi_1">AGGREGO društvo s ograničenom odgovornošću za trgovinu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AGGREGO društvo s ograničenom odgovornošću za trgovinu i proizvodnju, OIB 21157610022, Glavna 102, 31542 Rakitovica</izvorni_sadrzaj>
    <derivirana_varijabla naziv="DomainObject.Predmet.ProtustrankaIDrugiAdressOIB_1">AGGREGO društvo s ograničenom odgovornošću za trgovinu i proizvodnju, OIB 21157610022, Glavna 102,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AGGREGO društvo s ograničenom odgovornošću za trgovinu i proizvodnju</item>
    </izvorni_sadrzaj>
    <derivirana_varijabla naziv="DomainObject.Predmet.SudioniciListNaziv_1">
      <item>FINA RC OSIJEK</item>
      <item>AGGREGO društvo s ograničenom odgovornošću za trgovinu i proizvodnju</item>
    </derivirana_varijabla>
  </DomainObject.Predmet.SudioniciListNaziv>
  <DomainObject.Predmet.SudioniciListAdressOIB>
    <izvorni_sadrzaj>
      <item>FINA RC OSIJEK, OIB 85821130368</item>
      <item>AGGREGO društvo s ograničenom odgovornošću za trgovinu i proizvodnju, OIB 21157610022, Glavna 102,31542 Rakitovica</item>
    </izvorni_sadrzaj>
    <derivirana_varijabla naziv="DomainObject.Predmet.SudioniciListAdressOIB_1">
      <item>FINA RC OSIJEK, OIB 85821130368</item>
      <item>AGGREGO društvo s ograničenom odgovornošću za trgovinu i proizvodnju, OIB 21157610022, Glavna 102,31542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21157610022</item>
    </izvorni_sadrzaj>
    <derivirana_varijabla naziv="DomainObject.Predmet.SudioniciListNazivOIB_1">
      <item>, OIB 85821130368</item>
      <item>, OIB 21157610022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1942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2017-10-30T06:48:00Z</dcterms:created>
  <dc:creator>Korisnik</dc:creator>
  <cp:lastModifiedBy>Žana Bem</cp:lastModifiedBy>
  <cp:lastPrinted>2017-10-30T06:44:00Z</cp:lastPrinted>
  <dcterms:modified xmlns:xsi="http://www.w3.org/2001/XMLSchema-instance" xsi:type="dcterms:W3CDTF">2017-10-30T06:49:00Z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