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6525" w14:paraId="8ec6525" w:rsidRDefault="002D49EC" w:rsidP="003F6C53" w:rsidR="002D49EC" w:rsidRPr="00DE4EDD">
      <w:pPr>
        <w15:collapsed w:val="false"/>
      </w:pPr>
      <w:bookmarkStart w:name="_GoBack" w:id="0"/>
      <w:bookmarkEnd w:id="0"/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Ani Markač, povodom prijedloga za otvaranje stečajnog postupka nad dužnikom </w:t>
      </w:r>
      <w:r w:rsidR="006B307F" w:rsidRPr="006B307F">
        <w:rPr>
          <w:szCs w:val="24"/>
          <w:lang w:val="en-AU"/>
        </w:rPr>
        <w:t>VULETA d.o.o., Zadar, Josipa Račića 3/A, OIB: 44848308861</w:t>
      </w:r>
      <w:r w:rsidRPr="00DE4EDD">
        <w:rPr>
          <w:szCs w:val="24"/>
        </w:rPr>
        <w:t xml:space="preserve">, dana </w:t>
      </w:r>
      <w:r w:rsidR="001C57C9">
        <w:rPr>
          <w:szCs w:val="24"/>
        </w:rPr>
        <w:t>7</w:t>
      </w:r>
      <w:r w:rsidR="005A7FDB" w:rsidRPr="00DE4EDD">
        <w:rPr>
          <w:szCs w:val="24"/>
        </w:rPr>
        <w:t xml:space="preserve">. </w:t>
      </w:r>
      <w:r w:rsidR="001C57C9">
        <w:rPr>
          <w:szCs w:val="24"/>
        </w:rPr>
        <w:t>rujna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6B307F" w:rsidRPr="006B307F">
        <w:rPr>
          <w:lang w:val="en-AU"/>
        </w:rPr>
        <w:t>VULETA d.o.o., Zadar, Josipa Račića 3/A, OIB: 44848308861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374D22" w:rsidP="00374D22" w:rsidR="00374D22">
      <w:pPr>
        <w:ind w:firstLine="708"/>
        <w:jc w:val="both"/>
      </w:pPr>
      <w:r>
        <w:t xml:space="preserve">II. </w:t>
      </w:r>
      <w: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>
        <w:rPr>
          <w:b/>
        </w:rPr>
        <w:t>28. rujna 2017. u 8,</w:t>
      </w:r>
      <w:r w:rsidR="001C57C9">
        <w:rPr>
          <w:b/>
        </w:rPr>
        <w:t>5</w:t>
      </w:r>
      <w:r>
        <w:rPr>
          <w:b/>
        </w:rPr>
        <w:t>0</w:t>
      </w:r>
      <w:r>
        <w:t xml:space="preserve"> </w:t>
      </w:r>
      <w:r>
        <w:rPr>
          <w:b/>
          <w:bCs/>
        </w:rPr>
        <w:t>sati</w:t>
      </w:r>
      <w:r>
        <w:t xml:space="preserve"> kod ovog suda, Ulica Franje Tuđmana br. 35, sudnica br, 14/I.</w:t>
      </w:r>
    </w:p>
    <w:p w:rsidRDefault="00374D22" w:rsidP="00374D22" w:rsidR="00374D22">
      <w:pPr>
        <w:jc w:val="both"/>
      </w:pPr>
    </w:p>
    <w:p w:rsidRDefault="00374D22" w:rsidP="00374D22" w:rsidR="00374D22">
      <w:pPr>
        <w:ind w:firstLine="708"/>
        <w:jc w:val="both"/>
      </w:pPr>
      <w:r>
        <w:t>III.</w:t>
      </w:r>
      <w:r>
        <w:tab/>
        <w:t xml:space="preserve">Na ročište se poziva osoba ovlaštena za zastupanje dužnika po zakonu, podnositelji prijedloga, te pravna osoba koja obavlja poslove platnog prometa za dužnika. </w:t>
      </w:r>
    </w:p>
    <w:p w:rsidRDefault="00374D22" w:rsidP="00374D22" w:rsidR="00374D22">
      <w:pPr>
        <w:pStyle w:val="Odlomakpopisa"/>
      </w:pPr>
    </w:p>
    <w:p w:rsidRDefault="00374D22" w:rsidP="001C57C9" w:rsidR="000F4F20" w:rsidRPr="00B743D5">
      <w:pPr>
        <w:ind w:firstLine="708"/>
        <w:jc w:val="both"/>
      </w:pPr>
      <w:r>
        <w:t>I</w:t>
      </w:r>
      <w:r w:rsidR="000F4F20" w:rsidRPr="00B743D5">
        <w:t>V.</w:t>
      </w:r>
      <w:r w:rsidR="000F4F20" w:rsidRPr="00B743D5">
        <w:tab/>
        <w:t>Upozorava</w:t>
      </w:r>
      <w:r w:rsidR="006B307F">
        <w:t>ju se osobe ovlaštene</w:t>
      </w:r>
      <w:r w:rsidR="000F4F20" w:rsidRPr="00B743D5">
        <w:t xml:space="preserve"> za zastupanje dužnika po zakonu </w:t>
      </w:r>
      <w:r w:rsidR="006B307F">
        <w:t>Anna Koriavtceva Vuleta i Goran Vuleta</w:t>
      </w:r>
      <w:r w:rsidR="001C57C9">
        <w:t xml:space="preserve"> iz Zadra, da u slučaju</w:t>
      </w:r>
      <w:r w:rsidR="000F4F20" w:rsidRPr="00B743D5">
        <w:t xml:space="preserve"> neodazivanja istoga ovom pozivu, Sud će temeljem čl. 180. u svezi čl. 178. Stečajnog zakona odrediti </w:t>
      </w:r>
      <w:r w:rsidR="001C57C9">
        <w:t>njihovo</w:t>
      </w:r>
      <w:r w:rsidR="000F4F20" w:rsidRPr="00B743D5">
        <w:t xml:space="preserve"> prisilno dovođenje.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6B307F" w:rsidRPr="006B307F">
        <w:rPr>
          <w:lang w:val="en-AU"/>
        </w:rPr>
        <w:t>VULETA d.o.o.</w:t>
      </w:r>
      <w:r w:rsidR="006B307F">
        <w:rPr>
          <w:lang w:val="en-AU"/>
        </w:rPr>
        <w:t>, Zadar</w:t>
      </w:r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na dan </w:t>
      </w:r>
      <w:r w:rsidR="006B307F">
        <w:t>5</w:t>
      </w:r>
      <w:r w:rsidR="00245588" w:rsidRPr="00DE4EDD">
        <w:t xml:space="preserve">. </w:t>
      </w:r>
      <w:r w:rsidR="006B307F">
        <w:t>srpnja</w:t>
      </w:r>
      <w:r w:rsidR="00460108">
        <w:t xml:space="preserve">  </w:t>
      </w:r>
      <w:r w:rsidR="00245588" w:rsidRPr="00DE4EDD">
        <w:t>201</w:t>
      </w:r>
      <w:r w:rsidR="000F4F20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6B307F">
        <w:t>99</w:t>
      </w:r>
      <w:r w:rsidR="000B79D0">
        <w:t>.</w:t>
      </w:r>
      <w:r w:rsidR="006B307F">
        <w:t>161</w:t>
      </w:r>
      <w:r w:rsidR="000F4F20">
        <w:t>,</w:t>
      </w:r>
      <w:r w:rsidR="006B307F">
        <w:t>08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6B307F">
        <w:t>troje</w:t>
      </w:r>
      <w:r w:rsidR="00C90E94">
        <w:t xml:space="preserve"> zaposlen</w:t>
      </w:r>
      <w:r w:rsidR="006B307F">
        <w:t>ih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0F4F20" w:rsidP="00ED6162" w:rsidR="005A3991" w:rsidRPr="00DE4EDD">
      <w:r>
        <w:t xml:space="preserve"> </w:t>
      </w:r>
    </w:p>
    <w:p w:rsidRDefault="00242F45" w:rsidP="00B0143C" w:rsidR="003C5ED2" w:rsidRPr="00DE4EDD">
      <w:pPr>
        <w:jc w:val="center"/>
      </w:pPr>
      <w:r>
        <w:t xml:space="preserve">U Zadru </w:t>
      </w:r>
      <w:r w:rsidR="001C57C9">
        <w:t>7</w:t>
      </w:r>
      <w:r w:rsidR="005A7FDB" w:rsidRPr="00DE4EDD">
        <w:t xml:space="preserve">. </w:t>
      </w:r>
      <w:r w:rsidR="001C57C9">
        <w:t>rujna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B0143C" w:rsidP="007133CD" w:rsidR="00B0143C" w:rsidRPr="00DE4EDD">
      <w:pPr>
        <w:jc w:val="right"/>
      </w:pPr>
    </w:p>
    <w:p w:rsidRDefault="005A7FDB" w:rsidP="005C0456" w:rsidR="00794DBD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</w:t>
      </w:r>
      <w:r w:rsidR="00B0143C" w:rsidRPr="00DE4EDD">
        <w:t>S</w:t>
      </w:r>
      <w:r w:rsidR="00360AB6" w:rsidRPr="00DE4EDD">
        <w:t>utkinja</w:t>
      </w:r>
    </w:p>
    <w:p w:rsidRDefault="007133CD" w:rsidP="001C57C9" w:rsidR="00F72F6B" w:rsidRPr="00DE4EDD">
      <w:pPr>
        <w:jc w:val="right"/>
      </w:pPr>
      <w:r w:rsidRPr="00DE4EDD">
        <w:tab/>
      </w:r>
      <w:r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5A7FDB" w:rsidRPr="00DE4EDD">
        <w:t xml:space="preserve">                 </w:t>
      </w:r>
      <w:r w:rsidR="00B0143C" w:rsidRPr="00DE4EDD">
        <w:t>Ana Markač</w:t>
      </w:r>
    </w:p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/>
    <w:p w:rsidRDefault="001C57C9" w:rsidP="005A7FDB" w:rsidR="001C57C9" w:rsidRPr="00DE4EDD"/>
    <w:p w:rsidRDefault="0020610B" w:rsidP="0020610B" w:rsidR="0020610B" w:rsidRPr="00DE4EDD">
      <w:pPr>
        <w:ind w:firstLine="360"/>
      </w:pPr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6B307F" w:rsidRPr="006B307F">
        <w:rPr>
          <w:lang w:val="en-AU"/>
        </w:rPr>
        <w:t>VULETA d.o.o., Zadar, Josipa Račića 3/A</w:t>
      </w:r>
    </w:p>
    <w:p w:rsidRDefault="006B307F" w:rsidP="006B307F" w:rsidR="006B307F">
      <w:pPr>
        <w:pStyle w:val="Tijeloteksta"/>
        <w:numPr>
          <w:ilvl w:val="0"/>
          <w:numId w:val="3"/>
        </w:numPr>
        <w:rPr>
          <w:szCs w:val="24"/>
          <w:lang w:val="en-AU"/>
        </w:rPr>
      </w:pPr>
      <w:r w:rsidRPr="00FC60CE">
        <w:rPr>
          <w:szCs w:val="24"/>
          <w:lang w:val="en-AU"/>
        </w:rPr>
        <w:t>Ann</w:t>
      </w:r>
      <w:r>
        <w:rPr>
          <w:szCs w:val="24"/>
          <w:lang w:val="en-AU"/>
        </w:rPr>
        <w:t>a</w:t>
      </w:r>
      <w:r w:rsidRPr="00FC60CE">
        <w:rPr>
          <w:szCs w:val="24"/>
          <w:lang w:val="en-AU"/>
        </w:rPr>
        <w:t xml:space="preserve"> Koriavtseva Vuleta, Zadar, Ulica Josipa Račića 20/A</w:t>
      </w:r>
    </w:p>
    <w:p w:rsidRDefault="006B307F" w:rsidP="006B307F" w:rsidR="006B307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lang w:val="en-AU"/>
        </w:rPr>
        <w:t>Goran</w:t>
      </w:r>
      <w:r w:rsidRPr="00FC60CE">
        <w:rPr>
          <w:szCs w:val="24"/>
          <w:lang w:val="en-AU"/>
        </w:rPr>
        <w:t xml:space="preserve"> Vuleta, Zadar, Ulica Josipa Račića 3/A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00E1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6B307F">
      <w:t>337</w:t>
    </w:r>
    <w:r w:rsidR="000F4F20">
      <w:t>/17</w:t>
    </w:r>
    <w:r w:rsidR="001C57C9">
      <w:t>-5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B307F">
      <w:t>337</w:t>
    </w:r>
    <w:r w:rsidR="000F4F20">
      <w:t>/17</w:t>
    </w:r>
    <w:r w:rsidR="001C57C9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662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2D3D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C57C9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4D22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307F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0E1C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F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7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7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48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VULETA društvo s ograničenom odgovornošću za građenje, trgovinu i usluge</izvorni_sadrzaj>
    <derivirana_varijabla naziv="DomainObject.Predmet.ProtustrankaFormated_1">  VULETA društvo s ograničenom odgovornošću za građenje, trgovinu i usluge</derivirana_varijabla>
  </DomainObject.Predmet.ProtustrankaFormated>
  <DomainObject.Predmet.ProtustrankaFormatedOIB>
    <izvorni_sadrzaj>  VULETA društvo s ograničenom odgovornošću za građenje, trgovinu i usluge, OIB 44848308861</izvorni_sadrzaj>
    <derivirana_varijabla naziv="DomainObject.Predmet.ProtustrankaFormatedOIB_1">  VULETA društvo s ograničenom odgovornošću za građenje, trgovinu i usluge, OIB 44848308861</derivirana_varijabla>
  </DomainObject.Predmet.ProtustrankaFormatedOIB>
  <DomainObject.Predmet.ProtustrankaFormatedWithAdress>
    <izvorni_sadrzaj> VULETA društvo s ograničenom odgovornošću za građenje, trgovinu i usluge, Josipa Račića 3/A, 23000 Zadar</izvorni_sadrzaj>
    <derivirana_varijabla naziv="DomainObject.Predmet.ProtustrankaFormatedWithAdress_1"> VULETA društvo s ograničenom odgovornošću za građenje, trgovinu i usluge, Josipa Račića 3/A, 23000 Zadar</derivirana_varijabla>
  </DomainObject.Predmet.ProtustrankaFormatedWithAdress>
  <DomainObject.Predmet.ProtustrankaFormatedWithAdressOIB>
    <izvorni_sadrzaj> VULETA društvo s ograničenom odgovornošću za građenje, trgovinu i usluge, OIB 44848308861, Josipa Račića 3/A, 23000 Zadar</izvorni_sadrzaj>
    <derivirana_varijabla naziv="DomainObject.Predmet.ProtustrankaFormatedWithAdressOIB_1"> VULETA društvo s ograničenom odgovornošću za građenje, trgovinu i usluge, OIB 44848308861, Josipa Račića 3/A, 23000 Zadar</derivirana_varijabla>
  </DomainObject.Predmet.ProtustrankaFormatedWithAdressOIB>
  <DomainObject.Predmet.ProtustrankaWithAdress>
    <izvorni_sadrzaj>VULETA društvo s ograničenom odgovornošću za građenje, trgovinu i usluge Josipa Račića 3/A, 23000 Zadar</izvorni_sadrzaj>
    <derivirana_varijabla naziv="DomainObject.Predmet.ProtustrankaWithAdress_1">VULETA društvo s ograničenom odgovornošću za građenje, trgovinu i usluge Josipa Račića 3/A, 23000 Zadar</derivirana_varijabla>
  </DomainObject.Predmet.ProtustrankaWithAdress>
  <DomainObject.Predmet.ProtustrankaWithAdressOIB>
    <izvorni_sadrzaj>VULETA društvo s ograničenom odgovornošću za građenje, trgovinu i usluge, OIB 44848308861, Josipa Račića 3/A, 23000 Zadar</izvorni_sadrzaj>
    <derivirana_varijabla naziv="DomainObject.Predmet.ProtustrankaWithAdressOIB_1">VULETA društvo s ograničenom odgovornošću za građenje, trgovinu i usluge, OIB 44848308861, Josipa Račića 3/A, 23000 Zadar</derivirana_varijabla>
  </DomainObject.Predmet.ProtustrankaWithAdressOIB>
  <DomainObject.Predmet.ProtustrankaNazivFormated>
    <izvorni_sadrzaj>VULETA društvo s ograničenom odgovornošću za građenje, trgovinu i usluge</izvorni_sadrzaj>
    <derivirana_varijabla naziv="DomainObject.Predmet.ProtustrankaNazivFormated_1">VULETA društvo s ograničenom odgovornošću za građenje, trgovinu i usluge</derivirana_varijabla>
  </DomainObject.Predmet.ProtustrankaNazivFormated>
  <DomainObject.Predmet.ProtustrankaNazivFormatedOIB>
    <izvorni_sadrzaj>VULETA društvo s ograničenom odgovornošću za građenje, trgovinu i usluge, OIB 44848308861</izvorni_sadrzaj>
    <derivirana_varijabla naziv="DomainObject.Predmet.ProtustrankaNazivFormatedOIB_1">VULETA društvo s ograničenom odgovornošću za građenje, trgovinu i usluge, OIB 44848308861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99161.08</izvorni_sadrzaj>
    <derivirana_varijabla naziv="DomainObject.Predmet.TrenutnaVrijednost_1">99161.08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VULETA društvo s ograničenom odgovornošću za građenje, trgovinu i usluge</item>
    </izvorni_sadrzaj>
    <derivirana_varijabla naziv="DomainObject.Predmet.ProtuStrankaListFormated_1">
      <item>VULETA društvo s ograničenom odgovornošću za građenje, trgovinu i usluge</item>
    </derivirana_varijabla>
  </DomainObject.Predmet.ProtuStrankaListFormated>
  <DomainObject.Predmet.ProtuStrankaListFormatedOIB>
    <izvorni_sadrzaj>
      <item>VULETA društvo s ograničenom odgovornošću za građenje, trgovinu i usluge, OIB 44848308861</item>
    </izvorni_sadrzaj>
    <derivirana_varijabla naziv="DomainObject.Predmet.ProtuStrankaListFormatedOIB_1">
      <item>VULETA društvo s ograničenom odgovornošću za građenje, trgovinu i usluge, OIB 44848308861</item>
    </derivirana_varijabla>
  </DomainObject.Predmet.ProtuStrankaListFormatedOIB>
  <DomainObject.Predmet.ProtuStrankaListFormatedWithAdress>
    <izvorni_sadrzaj>
      <item>VULETA društvo s ograničenom odgovornošću za građenje, trgovinu i usluge, Josipa Račića 3/A, 23000 Zadar</item>
    </izvorni_sadrzaj>
    <derivirana_varijabla naziv="DomainObject.Predmet.ProtuStrankaListFormatedWithAdress_1">
      <item>VULETA društvo s ograničenom odgovornošću za građenje, trgovinu i usluge, Josipa Račića 3/A, 23000 Zadar</item>
    </derivirana_varijabla>
  </DomainObject.Predmet.ProtuStrankaListFormatedWithAdress>
  <DomainObject.Predmet.ProtuStrankaListFormatedWithAdressOIB>
    <izvorni_sadrzaj>
      <item>VULETA društvo s ograničenom odgovornošću za građenje, trgovinu i usluge, OIB 44848308861, Josipa Račića 3/A, 23000 Zadar</item>
    </izvorni_sadrzaj>
    <derivirana_varijabla naziv="DomainObject.Predmet.ProtuStrankaListFormatedWithAdressOIB_1">
      <item>VULETA društvo s ograničenom odgovornošću za građenje, trgovinu i usluge, OIB 44848308861, Josipa Račića 3/A, 23000 Zadar</item>
    </derivirana_varijabla>
  </DomainObject.Predmet.ProtuStrankaListFormatedWithAdressOIB>
  <DomainObject.Predmet.ProtuStrankaListNazivFormated>
    <izvorni_sadrzaj>
      <item>VULETA društvo s ograničenom odgovornošću za građenje, trgovinu i usluge</item>
    </izvorni_sadrzaj>
    <derivirana_varijabla naziv="DomainObject.Predmet.ProtuStrankaListNazivFormated_1">
      <item>VULETA društvo s ograničenom odgovornošću za građenje, trgovinu i usluge</item>
    </derivirana_varijabla>
  </DomainObject.Predmet.ProtuStrankaListNazivFormated>
  <DomainObject.Predmet.ProtuStrankaListNazivFormatedOIB>
    <izvorni_sadrzaj>
      <item>VULETA društvo s ograničenom odgovornošću za građenje, trgovinu i usluge, OIB 44848308861</item>
    </izvorni_sadrzaj>
    <derivirana_varijabla naziv="DomainObject.Predmet.ProtuStrankaListNazivFormatedOIB_1">
      <item>VULETA društvo s ograničenom odgovornošću za građenje, trgovinu i usluge, OIB 44848308861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VULETA društvo s ograničenom odgovornošću za građenje, trgovinu i usluge</izvorni_sadrzaj>
    <derivirana_varijabla naziv="DomainObject.Predmet.ProtustrankaIDrugi_1">VULETA društvo s ograničenom odgovornošću za građenje,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VULETA društvo s ograničenom odgovornošću za građenje, trgovinu i usluge, OIB 44848308861, Josipa Račića 3/A, 23000 Zadar</izvorni_sadrzaj>
    <derivirana_varijabla naziv="DomainObject.Predmet.ProtustrankaIDrugiAdressOIB_1">VULETA društvo s ograničenom odgovornošću za građenje, trgovinu i usluge, OIB 44848308861, Josipa Račića 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VULETA društvo s ograničenom odgovornošću za građenje, trgovinu i usluge</item>
    </izvorni_sadrzaj>
    <derivirana_varijabla naziv="DomainObject.Predmet.SudioniciListNaziv_1">
      <item>Financijska agencija, Podružnica Zadar</item>
      <item>VULETA društvo s ograničenom odgovornošću za građenje, trgovinu i usluge</item>
    </derivirana_varijabla>
  </DomainObject.Predmet.SudioniciListNaziv>
  <DomainObject.Predmet.SudioniciListAdressOIB>
    <izvorni_sadrzaj>
      <item>Financijska agencija, Podružnica Zadar, OIB 85821130368</item>
      <item>VULETA društvo s ograničenom odgovornošću za građenje, trgovinu i usluge, OIB 44848308861, Josipa Račića 3/A,23000 Zadar</item>
    </izvorni_sadrzaj>
    <derivirana_varijabla naziv="DomainObject.Predmet.SudioniciListAdressOIB_1">
      <item>Financijska agencija, Podružnica Zadar, OIB 85821130368</item>
      <item>VULETA društvo s ograničenom odgovornošću za građenje, trgovinu i usluge, OIB 44848308861, Josipa Račića 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44848308861</item>
    </izvorni_sadrzaj>
    <derivirana_varijabla naziv="DomainObject.Predmet.SudioniciListNazivOIB_1">
      <item>, OIB 85821130368</item>
      <item>, OIB 44848308861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CCBA5-40B1-497B-8747-C1C2F698E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1863</properties:Characters>
  <properties:Lines>65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2017-07-07T12:49:00Z</dcterms:created>
  <dc:creator>Administrator</dc:creator>
  <cp:lastModifiedBy>Marijana Žuža</cp:lastModifiedBy>
  <cp:lastPrinted>2017-09-07T11:33:00Z</cp:lastPrinted>
  <dcterms:modified xmlns:xsi="http://www.w3.org/2001/XMLSchema-instance" xsi:type="dcterms:W3CDTF">2017-09-07T12:02:00Z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