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3890" w14:paraId="01e3890" w:rsidRDefault="00281BC7" w:rsidP="00294852" w:rsidR="00281BC7" w:rsidRPr="00930557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93055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93055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93055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A51AB9" w:rsidRPr="00930557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930557">
        <w:rPr>
          <w:rFonts w:cstheme="majorBidi" w:hAnsiTheme="majorBidi" w:asciiTheme="majorBidi"/>
          <w:sz w:val="22"/>
          <w:szCs w:val="22"/>
        </w:rPr>
        <w:t>REPUBLIKA HRVATSKA</w:t>
      </w:r>
    </w:p>
    <w:p w:rsidRDefault="00281BC7" w:rsidP="00294852" w:rsidR="00E022E9" w:rsidRPr="00930557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930557">
        <w:rPr>
          <w:rFonts w:cstheme="majorBidi" w:hAnsiTheme="majorBidi" w:asciiTheme="majorBidi"/>
          <w:sz w:val="22"/>
          <w:szCs w:val="22"/>
        </w:rPr>
        <w:t>TRGOVAČKI SUD U ZADRU</w:t>
      </w:r>
    </w:p>
    <w:p w:rsidRDefault="00E022E9" w:rsidP="00294852" w:rsidR="00EF7C9A" w:rsidRPr="0093055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30557">
        <w:rPr>
          <w:rFonts w:cstheme="majorBidi" w:hAnsiTheme="majorBidi" w:asciiTheme="majorBidi"/>
          <w:sz w:val="22"/>
          <w:szCs w:val="22"/>
        </w:rPr>
        <w:t>Dr. Franje Tuđmana 35</w:t>
      </w:r>
      <w:r w:rsidR="00281BC7" w:rsidRPr="00930557">
        <w:rPr>
          <w:rFonts w:cstheme="majorBidi" w:hAnsiTheme="majorBidi" w:asciiTheme="majorBidi"/>
          <w:sz w:val="22"/>
          <w:szCs w:val="22"/>
        </w:rPr>
        <w:tab/>
      </w:r>
    </w:p>
    <w:p w:rsidRDefault="00E022E9" w:rsidP="00294852" w:rsidR="00E022E9" w:rsidRPr="0093055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930557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930557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930557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930557">
        <w:rPr>
          <w:rFonts w:cstheme="majorBidi" w:hAnsiTheme="majorBidi" w:asciiTheme="majorBidi"/>
          <w:sz w:val="22"/>
          <w:szCs w:val="22"/>
        </w:rPr>
        <w:tab/>
      </w:r>
      <w:r w:rsidRPr="00930557">
        <w:rPr>
          <w:rFonts w:cstheme="majorBidi" w:hAnsiTheme="majorBidi" w:asciiTheme="majorBidi"/>
          <w:sz w:val="22"/>
          <w:szCs w:val="22"/>
        </w:rPr>
        <w:tab/>
      </w:r>
      <w:r w:rsidRPr="00930557">
        <w:rPr>
          <w:rFonts w:cstheme="majorBidi" w:hAnsiTheme="majorBidi" w:asciiTheme="majorBidi"/>
          <w:sz w:val="22"/>
          <w:szCs w:val="22"/>
        </w:rPr>
        <w:tab/>
      </w:r>
      <w:r w:rsidRPr="00930557">
        <w:rPr>
          <w:rFonts w:cstheme="majorBidi" w:hAnsiTheme="majorBidi" w:asciiTheme="majorBidi"/>
          <w:sz w:val="22"/>
          <w:szCs w:val="22"/>
        </w:rPr>
        <w:tab/>
      </w:r>
      <w:r w:rsidRPr="00930557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930557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930557">
        <w:rPr>
          <w:rFonts w:cstheme="majorBidi" w:hAnsiTheme="majorBidi" w:asciiTheme="majorBidi"/>
          <w:sz w:val="22"/>
          <w:szCs w:val="22"/>
        </w:rPr>
        <w:t>R J E Š E N J E</w:t>
      </w:r>
    </w:p>
    <w:p w:rsidRDefault="00281BC7" w:rsidP="00294852" w:rsidR="00281BC7" w:rsidRPr="00930557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9951C0" w:rsidR="00281BC7" w:rsidRPr="00930557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930557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930557">
        <w:rPr>
          <w:rFonts w:cstheme="majorBidi" w:hAnsiTheme="majorBidi" w:asciiTheme="majorBidi"/>
          <w:bCs/>
          <w:sz w:val="22"/>
          <w:szCs w:val="22"/>
        </w:rPr>
        <w:t>,</w:t>
      </w:r>
      <w:r w:rsidRPr="00930557">
        <w:rPr>
          <w:rFonts w:cstheme="majorBidi" w:hAnsiTheme="majorBidi" w:asciiTheme="majorBidi"/>
          <w:bCs/>
          <w:sz w:val="22"/>
          <w:szCs w:val="22"/>
        </w:rPr>
        <w:t xml:space="preserve"> po sutkinji Ani Markač, postupajući po prijedlogu za otvaranje stečajnog postupka nad trgovačkim društvom</w:t>
      </w:r>
      <w:r w:rsidR="00930557" w:rsidRPr="00930557">
        <w:rPr>
          <w:sz w:val="22"/>
          <w:szCs w:val="22"/>
        </w:rPr>
        <w:t xml:space="preserve"> MOJ BAZAAR j.d.o.o. za trgovinu i usluge, Vir, Bobovik XXV kbr. 30, OIB:19487094838</w:t>
      </w:r>
      <w:r w:rsidR="00AA07AA" w:rsidRPr="00930557">
        <w:rPr>
          <w:sz w:val="22"/>
          <w:szCs w:val="22"/>
        </w:rPr>
        <w:t xml:space="preserve">, </w:t>
      </w:r>
      <w:r w:rsidR="00762A12" w:rsidRPr="00930557">
        <w:rPr>
          <w:sz w:val="22"/>
          <w:szCs w:val="22"/>
        </w:rPr>
        <w:t xml:space="preserve">dana </w:t>
      </w:r>
      <w:r w:rsidR="00930557" w:rsidRPr="00930557">
        <w:rPr>
          <w:sz w:val="22"/>
          <w:szCs w:val="22"/>
        </w:rPr>
        <w:t xml:space="preserve">4. listopada </w:t>
      </w:r>
      <w:r w:rsidR="00A51AB9" w:rsidRPr="00930557">
        <w:rPr>
          <w:sz w:val="22"/>
          <w:szCs w:val="22"/>
        </w:rPr>
        <w:t>2018.</w:t>
      </w:r>
      <w:r w:rsidR="009951C0" w:rsidRPr="00930557">
        <w:rPr>
          <w:rFonts w:cstheme="majorBidi" w:hAnsiTheme="majorBidi" w:asciiTheme="majorBidi"/>
          <w:bCs/>
          <w:sz w:val="22"/>
          <w:szCs w:val="22"/>
        </w:rPr>
        <w:t>,</w:t>
      </w:r>
    </w:p>
    <w:p w:rsidRDefault="00762A12" w:rsidP="009951C0" w:rsidR="00762A12" w:rsidRPr="00930557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930557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930557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93055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762A12" w:rsidR="00762A12" w:rsidRPr="00930557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930557">
        <w:rPr>
          <w:rFonts w:cstheme="majorBidi" w:hAnsiTheme="majorBidi" w:asciiTheme="majorBidi"/>
          <w:sz w:val="22"/>
          <w:szCs w:val="22"/>
        </w:rPr>
        <w:t>1.</w:t>
      </w:r>
      <w:r w:rsidRPr="00930557">
        <w:rPr>
          <w:rFonts w:cstheme="majorBidi" w:hAnsiTheme="majorBidi" w:asciiTheme="majorBidi"/>
          <w:sz w:val="22"/>
          <w:szCs w:val="22"/>
        </w:rPr>
        <w:tab/>
      </w:r>
      <w:r w:rsidR="00CB3819" w:rsidRPr="00930557">
        <w:rPr>
          <w:sz w:val="22"/>
          <w:szCs w:val="22"/>
        </w:rPr>
        <w:t>Marica Nekić iz Zadra, Put Gazića 14a, OIB:75245904208</w:t>
      </w:r>
      <w:r w:rsidR="009D3801" w:rsidRPr="00930557">
        <w:rPr>
          <w:sz w:val="22"/>
          <w:szCs w:val="22"/>
        </w:rPr>
        <w:t xml:space="preserve">, </w:t>
      </w:r>
      <w:r w:rsidR="006E7247" w:rsidRPr="00930557">
        <w:rPr>
          <w:sz w:val="22"/>
          <w:szCs w:val="22"/>
        </w:rPr>
        <w:t xml:space="preserve">imenuje se </w:t>
      </w:r>
      <w:r w:rsidR="00281BC7" w:rsidRPr="00930557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930557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930557" w:rsidRPr="0093055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30557" w:rsidRPr="00930557">
        <w:rPr>
          <w:sz w:val="22"/>
          <w:szCs w:val="22"/>
        </w:rPr>
        <w:t>MOJ BAZAAR j.d.o.o. za trgovinu i usluge, Vir, Bobovik XXV kbr. 30, OIB:19487094838</w:t>
      </w:r>
      <w:r w:rsidR="00762A12" w:rsidRPr="00930557">
        <w:rPr>
          <w:sz w:val="22"/>
          <w:szCs w:val="22"/>
        </w:rPr>
        <w:t>.</w:t>
      </w:r>
    </w:p>
    <w:p w:rsidRDefault="00762A12" w:rsidP="00762A12" w:rsidR="00762A12" w:rsidRPr="00930557">
      <w:pPr>
        <w:pStyle w:val="Odlomakpopisa"/>
        <w:spacing w:after="200"/>
        <w:ind w:left="0"/>
        <w:jc w:val="both"/>
        <w:rPr>
          <w:sz w:val="22"/>
          <w:szCs w:val="22"/>
        </w:rPr>
      </w:pPr>
    </w:p>
    <w:p w:rsidRDefault="00751935" w:rsidP="00762A12" w:rsidR="006A6847" w:rsidRPr="00930557">
      <w:pPr>
        <w:pStyle w:val="Odlomakpopisa"/>
        <w:spacing w:after="200"/>
        <w:ind w:left="0"/>
        <w:jc w:val="both"/>
        <w:rPr>
          <w:rFonts w:cstheme="majorBidi" w:hAnsiTheme="majorBidi" w:asciiTheme="majorBidi"/>
          <w:bCs/>
          <w:sz w:val="22"/>
          <w:szCs w:val="22"/>
        </w:rPr>
      </w:pPr>
      <w:r w:rsidRPr="00930557">
        <w:rPr>
          <w:rFonts w:cstheme="majorBidi" w:hAnsiTheme="majorBidi" w:asciiTheme="majorBidi"/>
          <w:bCs/>
          <w:sz w:val="22"/>
          <w:szCs w:val="22"/>
        </w:rPr>
        <w:t>2.</w:t>
      </w:r>
      <w:r w:rsidRPr="00930557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930557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vjerovnici.</w:t>
      </w:r>
    </w:p>
    <w:p w:rsidRDefault="006A6847" w:rsidP="00294852" w:rsidR="006A6847" w:rsidRPr="00930557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A51AB9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930557">
        <w:rPr>
          <w:rFonts w:cstheme="majorBidi" w:hAnsiTheme="majorBidi" w:asciiTheme="majorBidi"/>
          <w:bCs/>
          <w:sz w:val="22"/>
          <w:szCs w:val="22"/>
        </w:rPr>
        <w:t>3.</w:t>
      </w:r>
      <w:r w:rsidRPr="00930557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930557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930557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930557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93055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930557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930557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930557" w:rsidP="00294852" w:rsidR="00930557" w:rsidRPr="0093055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930557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930557">
        <w:rPr>
          <w:rFonts w:cstheme="majorBidi" w:hAnsiTheme="majorBidi" w:asciiTheme="majorBidi"/>
          <w:bCs/>
          <w:sz w:val="22"/>
          <w:szCs w:val="22"/>
        </w:rPr>
        <w:t>Obrazloženje</w:t>
      </w:r>
      <w:r w:rsidRPr="00930557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93055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762A12" w:rsidR="00762A12" w:rsidRPr="00930557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930557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930557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30557" w:rsidRPr="00930557">
        <w:rPr>
          <w:sz w:val="22"/>
          <w:szCs w:val="22"/>
        </w:rPr>
        <w:t xml:space="preserve"> MOJ BAZAAR j.d.o.o. za trgovinu i usluge, Vir, Bobovik XXV kbr. 30, OIB:19487094838</w:t>
      </w:r>
      <w:r w:rsidR="00762A12" w:rsidRPr="00930557">
        <w:rPr>
          <w:sz w:val="22"/>
          <w:szCs w:val="22"/>
        </w:rPr>
        <w:t>.</w:t>
      </w:r>
    </w:p>
    <w:p w:rsidRDefault="00EE77BD" w:rsidP="00762A12" w:rsidR="00EE77BD" w:rsidRPr="0093055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930557">
        <w:rPr>
          <w:bCs/>
          <w:sz w:val="22"/>
          <w:szCs w:val="22"/>
        </w:rPr>
        <w:tab/>
      </w:r>
      <w:r w:rsidRPr="00930557">
        <w:rPr>
          <w:rFonts w:cstheme="majorBidi" w:hAnsiTheme="majorBidi" w:asciiTheme="majorBidi"/>
          <w:bCs/>
          <w:sz w:val="22"/>
          <w:szCs w:val="22"/>
        </w:rPr>
        <w:t xml:space="preserve">Postupak je </w:t>
      </w:r>
      <w:r w:rsidR="00680F80" w:rsidRPr="00930557">
        <w:rPr>
          <w:rFonts w:cstheme="majorBidi" w:hAnsiTheme="majorBidi" w:asciiTheme="majorBidi"/>
          <w:bCs/>
          <w:sz w:val="22"/>
          <w:szCs w:val="22"/>
        </w:rPr>
        <w:t>iniciral</w:t>
      </w:r>
      <w:r w:rsidR="00762A12" w:rsidRPr="00930557">
        <w:rPr>
          <w:rFonts w:cstheme="majorBidi" w:hAnsiTheme="majorBidi" w:asciiTheme="majorBidi"/>
          <w:bCs/>
          <w:sz w:val="22"/>
          <w:szCs w:val="22"/>
        </w:rPr>
        <w:t xml:space="preserve">a Financijska agencija </w:t>
      </w:r>
      <w:r w:rsidRPr="00930557">
        <w:rPr>
          <w:rFonts w:cstheme="majorBidi" w:hAnsiTheme="majorBidi" w:asciiTheme="majorBidi"/>
          <w:bCs/>
          <w:sz w:val="22"/>
          <w:szCs w:val="22"/>
        </w:rPr>
        <w:t xml:space="preserve">prijedlogom za </w:t>
      </w:r>
      <w:r w:rsidR="00762A12" w:rsidRPr="00930557">
        <w:rPr>
          <w:rFonts w:cstheme="majorBidi" w:hAnsiTheme="majorBidi" w:asciiTheme="majorBidi"/>
          <w:bCs/>
          <w:sz w:val="22"/>
          <w:szCs w:val="22"/>
        </w:rPr>
        <w:t>otvaranje</w:t>
      </w:r>
      <w:r w:rsidRPr="00930557">
        <w:rPr>
          <w:rFonts w:cstheme="majorBidi" w:hAnsiTheme="majorBidi" w:asciiTheme="majorBidi"/>
          <w:bCs/>
          <w:sz w:val="22"/>
          <w:szCs w:val="22"/>
        </w:rPr>
        <w:t xml:space="preserve"> stečajnog postupka. Na ročište za utvrđivanje uvjeta za otvaranje stečajnog postupka zastupnik duž</w:t>
      </w:r>
      <w:r w:rsidR="00930557" w:rsidRPr="00930557">
        <w:rPr>
          <w:rFonts w:cstheme="majorBidi" w:hAnsiTheme="majorBidi" w:asciiTheme="majorBidi"/>
          <w:bCs/>
          <w:sz w:val="22"/>
          <w:szCs w:val="22"/>
        </w:rPr>
        <w:t xml:space="preserve">nika po zakonu nije pristupio, </w:t>
      </w:r>
      <w:r w:rsidR="009030C6" w:rsidRPr="00930557">
        <w:rPr>
          <w:rFonts w:cstheme="majorBidi" w:hAnsiTheme="majorBidi" w:asciiTheme="majorBidi"/>
          <w:bCs/>
          <w:sz w:val="22"/>
          <w:szCs w:val="22"/>
        </w:rPr>
        <w:t>s</w:t>
      </w:r>
      <w:r w:rsidRPr="00930557">
        <w:rPr>
          <w:rFonts w:cstheme="majorBidi" w:hAnsiTheme="majorBidi" w:asciiTheme="majorBidi"/>
          <w:bCs/>
          <w:sz w:val="22"/>
          <w:szCs w:val="22"/>
        </w:rPr>
        <w:t>toga je u skladu sa čl. 119. Stečajnog zakona (Narodne novine br. 71/</w:t>
      </w:r>
      <w:r w:rsidR="009030C6" w:rsidRPr="00930557">
        <w:rPr>
          <w:rFonts w:cstheme="majorBidi" w:hAnsiTheme="majorBidi" w:asciiTheme="majorBidi"/>
          <w:bCs/>
          <w:sz w:val="22"/>
          <w:szCs w:val="22"/>
        </w:rPr>
        <w:t>20</w:t>
      </w:r>
      <w:r w:rsidRPr="00930557">
        <w:rPr>
          <w:rFonts w:cstheme="majorBidi" w:hAnsiTheme="majorBidi" w:asciiTheme="majorBidi"/>
          <w:bCs/>
          <w:sz w:val="22"/>
          <w:szCs w:val="22"/>
        </w:rPr>
        <w:t>15 i 104/</w:t>
      </w:r>
      <w:r w:rsidR="009030C6" w:rsidRPr="00930557">
        <w:rPr>
          <w:rFonts w:cstheme="majorBidi" w:hAnsiTheme="majorBidi" w:asciiTheme="majorBidi"/>
          <w:bCs/>
          <w:sz w:val="22"/>
          <w:szCs w:val="22"/>
        </w:rPr>
        <w:t>20</w:t>
      </w:r>
      <w:r w:rsidRPr="00930557">
        <w:rPr>
          <w:rFonts w:cstheme="majorBidi" w:hAnsiTheme="majorBidi" w:asciiTheme="majorBidi"/>
          <w:bCs/>
          <w:sz w:val="22"/>
          <w:szCs w:val="22"/>
        </w:rPr>
        <w:t>17), trebalo imenovati privremenog stečajnog upravitelja koji će ispitati postoji li razlog za otvaranje stečajnog postupka, te ima li stečajni dužnik imovine kojom bi se mogli pokriti troškovi postupka i dijelom vjerovnici.</w:t>
      </w:r>
    </w:p>
    <w:p w:rsidRDefault="00A51AB9" w:rsidP="00EE77BD" w:rsidR="00EE77BD" w:rsidRPr="00930557">
      <w:pPr>
        <w:ind w:firstLine="708"/>
        <w:jc w:val="both"/>
        <w:rPr>
          <w:sz w:val="22"/>
          <w:szCs w:val="22"/>
        </w:rPr>
      </w:pPr>
      <w:r w:rsidRPr="00930557">
        <w:rPr>
          <w:sz w:val="22"/>
          <w:szCs w:val="22"/>
        </w:rPr>
        <w:t>Izbor privremenog stečajnog upravitelja izvršen je s</w:t>
      </w:r>
      <w:r w:rsidR="00EE77BD" w:rsidRPr="00930557">
        <w:rPr>
          <w:sz w:val="22"/>
          <w:szCs w:val="22"/>
        </w:rPr>
        <w:t xml:space="preserve">ukladno </w:t>
      </w:r>
      <w:r w:rsidR="009030C6" w:rsidRPr="00930557">
        <w:rPr>
          <w:sz w:val="22"/>
          <w:szCs w:val="22"/>
        </w:rPr>
        <w:t xml:space="preserve">odredbi </w:t>
      </w:r>
      <w:r w:rsidR="00EE77BD" w:rsidRPr="00930557">
        <w:rPr>
          <w:sz w:val="22"/>
          <w:szCs w:val="22"/>
        </w:rPr>
        <w:t>članku 8</w:t>
      </w:r>
      <w:r w:rsidRPr="00930557">
        <w:rPr>
          <w:sz w:val="22"/>
          <w:szCs w:val="22"/>
        </w:rPr>
        <w:t xml:space="preserve">4. st. 1. </w:t>
      </w:r>
      <w:r w:rsidR="00EE77BD" w:rsidRPr="00930557">
        <w:rPr>
          <w:sz w:val="22"/>
          <w:szCs w:val="22"/>
        </w:rPr>
        <w:t xml:space="preserve">u svezi čl. 119. Stečajnog zakona </w:t>
      </w:r>
    </w:p>
    <w:p w:rsidRDefault="00EE77BD" w:rsidP="00A51AB9" w:rsidR="00EE77BD" w:rsidRPr="0093055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930557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EE77BD" w:rsidP="00EE77BD" w:rsidR="00EE77BD" w:rsidRPr="0093055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930557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</w:p>
    <w:p w:rsidRDefault="00446DA9" w:rsidP="00446DA9" w:rsidR="00446DA9" w:rsidRPr="00930557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930557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930557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93055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30557" w:rsidRPr="00930557">
        <w:rPr>
          <w:rFonts w:cstheme="majorBidi" w:hAnsiTheme="majorBidi" w:asciiTheme="majorBidi"/>
          <w:bCs/>
          <w:sz w:val="22"/>
          <w:szCs w:val="22"/>
        </w:rPr>
        <w:t>4. listopada 2018.</w:t>
      </w:r>
      <w:r w:rsidR="00D954DD" w:rsidRPr="0093055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B52C5E" w:rsidRPr="0093055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930557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D101AB" w:rsidP="009D3801" w:rsidR="00D101AB" w:rsidRPr="00C1178F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</w:p>
    <w:p w:rsidRDefault="00C1178F" w:rsidP="00C1178F" w:rsidR="00C1178F" w:rsidRPr="00C1178F">
      <w:pPr>
        <w:rPr>
          <w:sz w:val="22"/>
          <w:szCs w:val="22"/>
        </w:rPr>
      </w:pPr>
      <w:r w:rsidRPr="00C1178F">
        <w:rPr>
          <w:sz w:val="22"/>
          <w:szCs w:val="22"/>
        </w:rPr>
        <w:t>Za točnost otpravka-ovlaštena službenica</w:t>
      </w:r>
      <w:r w:rsidRPr="00C1178F">
        <w:rPr>
          <w:sz w:val="22"/>
          <w:szCs w:val="22"/>
        </w:rPr>
        <w:tab/>
      </w:r>
      <w:r w:rsidRPr="00C1178F">
        <w:rPr>
          <w:sz w:val="22"/>
          <w:szCs w:val="22"/>
        </w:rPr>
        <w:tab/>
      </w:r>
      <w:r w:rsidRPr="00C1178F">
        <w:rPr>
          <w:sz w:val="22"/>
          <w:szCs w:val="22"/>
        </w:rPr>
        <w:tab/>
      </w:r>
      <w:r w:rsidRPr="00C1178F">
        <w:rPr>
          <w:sz w:val="22"/>
          <w:szCs w:val="22"/>
        </w:rPr>
        <w:tab/>
      </w:r>
      <w:r w:rsidRPr="00C1178F">
        <w:rPr>
          <w:sz w:val="22"/>
          <w:szCs w:val="22"/>
        </w:rPr>
        <w:tab/>
        <w:t xml:space="preserve"> </w:t>
      </w:r>
      <w:r w:rsidRPr="00C1178F">
        <w:rPr>
          <w:sz w:val="22"/>
          <w:szCs w:val="22"/>
        </w:rPr>
        <w:tab/>
        <w:t xml:space="preserve">        Sutkinja</w:t>
      </w:r>
    </w:p>
    <w:p w:rsidRDefault="00C1178F" w:rsidP="00C1178F" w:rsidR="00C1178F" w:rsidRPr="00C1178F">
      <w:pPr>
        <w:rPr>
          <w:sz w:val="22"/>
          <w:szCs w:val="22"/>
        </w:rPr>
      </w:pPr>
      <w:r w:rsidRPr="00C1178F">
        <w:rPr>
          <w:sz w:val="22"/>
          <w:szCs w:val="22"/>
        </w:rPr>
        <w:t xml:space="preserve">Vedrana Knežević </w:t>
      </w:r>
      <w:r w:rsidRPr="00C1178F">
        <w:rPr>
          <w:sz w:val="22"/>
          <w:szCs w:val="22"/>
        </w:rPr>
        <w:tab/>
      </w:r>
      <w:r w:rsidRPr="00C1178F">
        <w:rPr>
          <w:sz w:val="22"/>
          <w:szCs w:val="22"/>
        </w:rPr>
        <w:tab/>
      </w:r>
      <w:r w:rsidRPr="00C1178F">
        <w:rPr>
          <w:sz w:val="22"/>
          <w:szCs w:val="22"/>
        </w:rPr>
        <w:tab/>
      </w:r>
      <w:r w:rsidRPr="00C1178F">
        <w:rPr>
          <w:sz w:val="22"/>
          <w:szCs w:val="22"/>
        </w:rPr>
        <w:tab/>
      </w:r>
      <w:r w:rsidRPr="00C1178F">
        <w:rPr>
          <w:sz w:val="22"/>
          <w:szCs w:val="22"/>
        </w:rPr>
        <w:tab/>
      </w:r>
      <w:r w:rsidRPr="00C1178F">
        <w:rPr>
          <w:sz w:val="22"/>
          <w:szCs w:val="22"/>
        </w:rPr>
        <w:tab/>
      </w:r>
      <w:r w:rsidRPr="00C1178F">
        <w:rPr>
          <w:sz w:val="22"/>
          <w:szCs w:val="22"/>
        </w:rPr>
        <w:tab/>
      </w:r>
      <w:r w:rsidRPr="00C1178F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 xml:space="preserve">  </w:t>
      </w:r>
      <w:r w:rsidRPr="00C1178F">
        <w:rPr>
          <w:sz w:val="22"/>
          <w:szCs w:val="22"/>
        </w:rPr>
        <w:t>Ana Markač, v.r.</w:t>
      </w:r>
    </w:p>
    <w:p w:rsidRDefault="00C1178F" w:rsidP="00C1178F" w:rsidR="00C1178F"/>
    <w:p w:rsidRDefault="009951C0" w:rsidP="00C1178F" w:rsidR="009951C0" w:rsidRPr="00930557">
      <w:pPr>
        <w:jc w:val="center"/>
        <w:rPr>
          <w:sz w:val="22"/>
          <w:szCs w:val="22"/>
        </w:rPr>
      </w:pPr>
    </w:p>
    <w:p w:rsidRDefault="005E3CF8" w:rsidP="00C1178F" w:rsidR="005E3CF8" w:rsidRPr="00930557">
      <w:pPr>
        <w:rPr>
          <w:sz w:val="22"/>
          <w:szCs w:val="22"/>
        </w:rPr>
      </w:pPr>
    </w:p>
    <w:p w:rsidRDefault="008F3AD6" w:rsidP="00930557" w:rsidR="008F3AD6" w:rsidRPr="0093055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930557">
        <w:rPr>
          <w:rFonts w:cstheme="majorBidi" w:hAnsiTheme="majorBidi" w:asciiTheme="majorBidi"/>
          <w:bCs/>
          <w:sz w:val="22"/>
          <w:szCs w:val="22"/>
        </w:rPr>
        <w:t>POUKA O PRAVNOM LIJEKU</w:t>
      </w:r>
      <w:r w:rsidR="00930557">
        <w:rPr>
          <w:rFonts w:cstheme="majorBidi" w:hAnsiTheme="majorBidi" w:asciiTheme="majorBidi"/>
          <w:bCs/>
          <w:sz w:val="22"/>
          <w:szCs w:val="22"/>
        </w:rPr>
        <w:t>:</w:t>
      </w:r>
    </w:p>
    <w:p w:rsidRDefault="00CF328C" w:rsidP="00FF574D" w:rsidR="0093055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930557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930557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930557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930557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930557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</w:t>
      </w:r>
      <w:r w:rsidR="00CB3819" w:rsidRPr="00930557">
        <w:rPr>
          <w:rFonts w:cstheme="majorBidi" w:hAnsiTheme="majorBidi" w:asciiTheme="majorBidi"/>
          <w:bCs/>
          <w:sz w:val="22"/>
          <w:szCs w:val="22"/>
        </w:rPr>
        <w:t>rgovački sud Republike Hrvatske.</w:t>
      </w:r>
    </w:p>
    <w:sectPr w:rsidSect="00A51AB9" w:rsidR="00930557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762A12" w:rsidR="009C0FF2" w:rsidRPr="009951C0">
    <w:pPr>
      <w:pStyle w:val="Zaglavlje"/>
      <w:jc w:val="right"/>
      <w:rPr>
        <w:sz w:val="22"/>
        <w:szCs w:val="22"/>
      </w:rPr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F574D">
          <w:rPr>
            <w:noProof/>
          </w:rPr>
          <w:t>2</w:t>
        </w:r>
        <w:r>
          <w:fldChar w:fldCharType="end"/>
        </w:r>
      </w:sdtContent>
    </w:sdt>
    <w:r>
      <w:tab/>
    </w:r>
    <w:r w:rsidR="00762A12" w:rsidRPr="009951C0">
      <w:rPr>
        <w:sz w:val="22"/>
        <w:szCs w:val="22"/>
      </w:rPr>
      <w:t>Poslovni broj: 2 St-</w:t>
    </w:r>
    <w:r w:rsidR="00762A12">
      <w:rPr>
        <w:sz w:val="22"/>
        <w:szCs w:val="22"/>
      </w:rPr>
      <w:t>242</w:t>
    </w:r>
    <w:r w:rsidR="00762A12" w:rsidRPr="009951C0">
      <w:rPr>
        <w:sz w:val="22"/>
        <w:szCs w:val="22"/>
      </w:rPr>
      <w:t>/</w:t>
    </w:r>
    <w:r w:rsidR="00C1178F">
      <w:rPr>
        <w:sz w:val="22"/>
        <w:szCs w:val="22"/>
      </w:rPr>
      <w:t>2018-20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9951C0">
    <w:pPr>
      <w:pStyle w:val="Zaglavlje"/>
      <w:jc w:val="right"/>
      <w:rPr>
        <w:sz w:val="22"/>
        <w:szCs w:val="22"/>
      </w:rPr>
    </w:pPr>
    <w:r w:rsidRPr="009951C0">
      <w:rPr>
        <w:sz w:val="22"/>
        <w:szCs w:val="22"/>
      </w:rPr>
      <w:t>Poslovni broj: 2 St-</w:t>
    </w:r>
    <w:r w:rsidR="00C1178F">
      <w:rPr>
        <w:sz w:val="22"/>
        <w:szCs w:val="22"/>
      </w:rPr>
      <w:t>278/2018-20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3D3047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E3CF8"/>
    <w:rsid w:val="00660C85"/>
    <w:rsid w:val="00665069"/>
    <w:rsid w:val="006754E7"/>
    <w:rsid w:val="00680F80"/>
    <w:rsid w:val="006A0BBF"/>
    <w:rsid w:val="006A6847"/>
    <w:rsid w:val="006C41AA"/>
    <w:rsid w:val="006C4ED7"/>
    <w:rsid w:val="006E5E65"/>
    <w:rsid w:val="006E7247"/>
    <w:rsid w:val="007002A2"/>
    <w:rsid w:val="00725F31"/>
    <w:rsid w:val="0074396A"/>
    <w:rsid w:val="00751935"/>
    <w:rsid w:val="00762A12"/>
    <w:rsid w:val="00766A92"/>
    <w:rsid w:val="007B6657"/>
    <w:rsid w:val="007C75BF"/>
    <w:rsid w:val="007F26FC"/>
    <w:rsid w:val="00806525"/>
    <w:rsid w:val="008312B4"/>
    <w:rsid w:val="00842CEB"/>
    <w:rsid w:val="008F03DE"/>
    <w:rsid w:val="008F31ED"/>
    <w:rsid w:val="008F3AD6"/>
    <w:rsid w:val="00901D45"/>
    <w:rsid w:val="009030C6"/>
    <w:rsid w:val="009068CC"/>
    <w:rsid w:val="00930557"/>
    <w:rsid w:val="00950C9F"/>
    <w:rsid w:val="009951C0"/>
    <w:rsid w:val="009B4456"/>
    <w:rsid w:val="009C0FF2"/>
    <w:rsid w:val="009D2FD2"/>
    <w:rsid w:val="009D3801"/>
    <w:rsid w:val="009D7950"/>
    <w:rsid w:val="009F62F2"/>
    <w:rsid w:val="00A10144"/>
    <w:rsid w:val="00A51AB9"/>
    <w:rsid w:val="00A5292A"/>
    <w:rsid w:val="00A706E6"/>
    <w:rsid w:val="00A86B56"/>
    <w:rsid w:val="00AA07AA"/>
    <w:rsid w:val="00AC22BB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1178F"/>
    <w:rsid w:val="00C30170"/>
    <w:rsid w:val="00C72C87"/>
    <w:rsid w:val="00C85781"/>
    <w:rsid w:val="00C9120F"/>
    <w:rsid w:val="00CA5EC6"/>
    <w:rsid w:val="00CB3819"/>
    <w:rsid w:val="00CF328C"/>
    <w:rsid w:val="00D101AB"/>
    <w:rsid w:val="00D61B7B"/>
    <w:rsid w:val="00D62139"/>
    <w:rsid w:val="00D73A80"/>
    <w:rsid w:val="00D91182"/>
    <w:rsid w:val="00D954DD"/>
    <w:rsid w:val="00E022E9"/>
    <w:rsid w:val="00EB2FAA"/>
    <w:rsid w:val="00EB3FAB"/>
    <w:rsid w:val="00ED2000"/>
    <w:rsid w:val="00EE77BD"/>
    <w:rsid w:val="00EF7C9A"/>
    <w:rsid w:val="00F402D9"/>
    <w:rsid w:val="00F46020"/>
    <w:rsid w:val="00F97776"/>
    <w:rsid w:val="00FF2FC3"/>
    <w:rsid w:val="00FF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F5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74D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74D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74D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74D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F5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74D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74D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74D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74D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St-278/2018</izvorni_sadrzaj>
    <derivirana_varijabla naziv="DomainObject.Predmet.OznakaBroj_1">St-278/2018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BAZAAR j.d.o.o. za trgovinu i usluge</izvorni_sadrzaj>
    <derivirana_varijabla naziv="DomainObject.Predmet.ProtustrankaFormated_1">  MOJ BAZAAR j.d.o.o. za trgovinu i usluge</derivirana_varijabla>
  </DomainObject.Predmet.ProtustrankaFormated>
  <DomainObject.Predmet.ProtustrankaFormatedOIB>
    <izvorni_sadrzaj>  MOJ BAZAAR j.d.o.o. za trgovinu i usluge, OIB 19487094838</izvorni_sadrzaj>
    <derivirana_varijabla naziv="DomainObject.Predmet.ProtustrankaFormatedOIB_1">  MOJ BAZAAR j.d.o.o. za trgovinu i usluge, OIB 19487094838</derivirana_varijabla>
  </DomainObject.Predmet.ProtustrankaFormatedOIB>
  <DomainObject.Predmet.ProtustrankaFormatedWithAdress>
    <izvorni_sadrzaj> MOJ BAZAAR j.d.o.o. za trgovinu i usluge, Bobovik XXV 30, 23234 Vir</izvorni_sadrzaj>
    <derivirana_varijabla naziv="DomainObject.Predmet.ProtustrankaFormatedWithAdress_1"> MOJ BAZAAR j.d.o.o. za trgovinu i usluge, Bobovik XXV 30, 23234 Vir</derivirana_varijabla>
  </DomainObject.Predmet.ProtustrankaFormatedWithAdress>
  <DomainObject.Predmet.ProtustrankaFormatedWithAdressOIB>
    <izvorni_sadrzaj> MOJ BAZAAR j.d.o.o. za trgovinu i usluge, OIB 19487094838, Bobovik XXV 30, 23234 Vir</izvorni_sadrzaj>
    <derivirana_varijabla naziv="DomainObject.Predmet.ProtustrankaFormatedWithAdressOIB_1"> MOJ BAZAAR j.d.o.o. za trgovinu i usluge, OIB 19487094838, Bobovik XXV 30, 23234 Vir</derivirana_varijabla>
  </DomainObject.Predmet.ProtustrankaFormatedWithAdressOIB>
  <DomainObject.Predmet.ProtustrankaWithAdress>
    <izvorni_sadrzaj>MOJ BAZAAR j.d.o.o. za trgovinu i usluge Bobovik XXV 30, 23234 Vir</izvorni_sadrzaj>
    <derivirana_varijabla naziv="DomainObject.Predmet.ProtustrankaWithAdress_1">MOJ BAZAAR j.d.o.o. za trgovinu i usluge Bobovik XXV 30, 23234 Vir</derivirana_varijabla>
  </DomainObject.Predmet.ProtustrankaWithAdress>
  <DomainObject.Predmet.ProtustrankaWithAdressOIB>
    <izvorni_sadrzaj>MOJ BAZAAR j.d.o.o. za trgovinu i usluge, OIB 19487094838, Bobovik XXV 30, 23234 Vir</izvorni_sadrzaj>
    <derivirana_varijabla naziv="DomainObject.Predmet.ProtustrankaWithAdressOIB_1">MOJ BAZAAR j.d.o.o. za trgovinu i usluge, OIB 19487094838, Bobovik XXV 30, 23234 Vir</derivirana_varijabla>
  </DomainObject.Predmet.ProtustrankaWithAdressOIB>
  <DomainObject.Predmet.ProtustrankaNazivFormated>
    <izvorni_sadrzaj>MOJ BAZAAR j.d.o.o. za trgovinu i usluge</izvorni_sadrzaj>
    <derivirana_varijabla naziv="DomainObject.Predmet.ProtustrankaNazivFormated_1">MOJ BAZAAR j.d.o.o. za trgovinu i usluge</derivirana_varijabla>
  </DomainObject.Predmet.ProtustrankaNazivFormated>
  <DomainObject.Predmet.ProtustrankaNazivFormatedOIB>
    <izvorni_sadrzaj>MOJ BAZAAR j.d.o.o. za trgovinu i usluge, OIB 19487094838</izvorni_sadrzaj>
    <derivirana_varijabla naziv="DomainObject.Predmet.ProtustrankaNazivFormatedOIB_1">MOJ BAZAAR j.d.o.o. za trgovinu i usluge, OIB 19487094838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MOJ BAZAAR j.d.o.o. za trgovinu i usluge</item>
    </izvorni_sadrzaj>
    <derivirana_varijabla naziv="DomainObject.Predmet.ProtuStrankaListFormated_1">
      <item>MOJ BAZAAR j.d.o.o. za trgovinu i usluge</item>
    </derivirana_varijabla>
  </DomainObject.Predmet.ProtuStrankaListFormated>
  <DomainObject.Predmet.ProtuStrankaListFormatedOIB>
    <izvorni_sadrzaj>
      <item>MOJ BAZAAR j.d.o.o. za trgovinu i usluge, OIB 19487094838</item>
    </izvorni_sadrzaj>
    <derivirana_varijabla naziv="DomainObject.Predmet.ProtuStrankaListFormatedOIB_1">
      <item>MOJ BAZAAR j.d.o.o. za trgovinu i usluge, OIB 19487094838</item>
    </derivirana_varijabla>
  </DomainObject.Predmet.ProtuStrankaListFormatedOIB>
  <DomainObject.Predmet.ProtuStrankaListFormatedWithAdress>
    <izvorni_sadrzaj>
      <item>MOJ BAZAAR j.d.o.o. za trgovinu i usluge, Bobovik XXV 30, 23234 Vir</item>
    </izvorni_sadrzaj>
    <derivirana_varijabla naziv="DomainObject.Predmet.ProtuStrankaListFormatedWithAdress_1">
      <item>MOJ BAZAAR j.d.o.o. za trgovinu i usluge, Bobovik XXV 30, 23234 Vir</item>
    </derivirana_varijabla>
  </DomainObject.Predmet.ProtuStrankaListFormatedWithAdress>
  <DomainObject.Predmet.ProtuStrankaListFormatedWithAdressOIB>
    <izvorni_sadrzaj>
      <item>MOJ BAZAAR j.d.o.o. za trgovinu i usluge, OIB 19487094838, Bobovik XXV 30, 23234 Vir</item>
    </izvorni_sadrzaj>
    <derivirana_varijabla naziv="DomainObject.Predmet.ProtuStrankaListFormatedWithAdressOIB_1">
      <item>MOJ BAZAAR j.d.o.o. za trgovinu i usluge, OIB 19487094838, Bobovik XXV 30, 23234 Vir</item>
    </derivirana_varijabla>
  </DomainObject.Predmet.ProtuStrankaListFormatedWithAdressOIB>
  <DomainObject.Predmet.ProtuStrankaListNazivFormated>
    <izvorni_sadrzaj>
      <item>MOJ BAZAAR j.d.o.o. za trgovinu i usluge</item>
    </izvorni_sadrzaj>
    <derivirana_varijabla naziv="DomainObject.Predmet.ProtuStrankaListNazivFormated_1">
      <item>MOJ BAZAAR j.d.o.o. za trgovinu i usluge</item>
    </derivirana_varijabla>
  </DomainObject.Predmet.ProtuStrankaListNazivFormated>
  <DomainObject.Predmet.ProtuStrankaListNazivFormatedOIB>
    <izvorni_sadrzaj>
      <item>MOJ BAZAAR j.d.o.o. za trgovinu i usluge, OIB 19487094838</item>
    </izvorni_sadrzaj>
    <derivirana_varijabla naziv="DomainObject.Predmet.ProtuStrankaListNazivFormatedOIB_1">
      <item>MOJ BAZAAR j.d.o.o. za trgovinu i usluge, OIB 19487094838</item>
    </derivirana_varijabla>
  </DomainObject.Predmet.ProtuStrankaListNazivFormatedOIB>
  <DomainObject.Predmet.OstaliListFormated>
    <izvorni_sadrzaj>
      <item>Ramona Draženović</item>
    </izvorni_sadrzaj>
    <derivirana_varijabla naziv="DomainObject.Predmet.OstaliListFormated_1">
      <item>Ramona Draženović</item>
    </derivirana_varijabla>
  </DomainObject.Predmet.OstaliListFormated>
  <DomainObject.Predmet.OstaliListFormatedOIB>
    <izvorni_sadrzaj>
      <item>Ramona Draženović, OIB 37338521606</item>
    </izvorni_sadrzaj>
    <derivirana_varijabla naziv="DomainObject.Predmet.OstaliListFormatedOIB_1">
      <item>Ramona Draženović, OIB 37338521606</item>
    </derivirana_varijabla>
  </DomainObject.Predmet.OstaliListFormatedOIB>
  <DomainObject.Predmet.OstaliListFormatedWithAdress>
    <izvorni_sadrzaj>
      <item>Ramona Draženović, Bobovik XXV kbr. 30, 23234 Vir</item>
    </izvorni_sadrzaj>
    <derivirana_varijabla naziv="DomainObject.Predmet.OstaliListFormatedWithAdress_1">
      <item>Ramona Draženović, Bobovik XXV kbr. 30, 23234 Vir</item>
    </derivirana_varijabla>
  </DomainObject.Predmet.OstaliListFormatedWithAdress>
  <DomainObject.Predmet.OstaliListFormatedWithAdressOIB>
    <izvorni_sadrzaj>
      <item>Ramona Draženović, OIB 37338521606, Bobovik XXV kbr. 30, 23234 Vir</item>
    </izvorni_sadrzaj>
    <derivirana_varijabla naziv="DomainObject.Predmet.OstaliListFormatedWithAdressOIB_1">
      <item>Ramona Draženović, OIB 37338521606, Bobovik XXV kbr. 30, 23234 Vir</item>
    </derivirana_varijabla>
  </DomainObject.Predmet.OstaliListFormatedWithAdressOIB>
  <DomainObject.Predmet.OstaliListNazivFormated>
    <izvorni_sadrzaj>
      <item>Ramona Draženović</item>
    </izvorni_sadrzaj>
    <derivirana_varijabla naziv="DomainObject.Predmet.OstaliListNazivFormated_1">
      <item>Ramona Draženović</item>
    </derivirana_varijabla>
  </DomainObject.Predmet.OstaliListNazivFormated>
  <DomainObject.Predmet.OstaliListNazivFormatedOIB>
    <izvorni_sadrzaj>
      <item>Ramona Draženović, OIB 37338521606</item>
    </izvorni_sadrzaj>
    <derivirana_varijabla naziv="DomainObject.Predmet.OstaliListNazivFormatedOIB_1">
      <item>Ramona Draženović, OIB 37338521606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MOJ BAZAAR j.d.o.o. za trgovinu i usluge</izvorni_sadrzaj>
    <derivirana_varijabla naziv="DomainObject.Predmet.ProtustrankaIDrugi_1">MOJ BAZAAR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MOJ BAZAAR j.d.o.o. za trgovinu i usluge, OIB 19487094838, Bobovik XXV 30, 23234 Vir</izvorni_sadrzaj>
    <derivirana_varijabla naziv="DomainObject.Predmet.ProtustrankaIDrugiAdressOIB_1">MOJ BAZAAR j.d.o.o. za trgovinu i usluge, OIB 19487094838, Bobovik XXV 30,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MOJ BAZAAR j.d.o.o. za trgovinu i usluge</item>
      <item>Ramona Draženović</item>
    </izvorni_sadrzaj>
    <derivirana_varijabla naziv="DomainObject.Predmet.SudioniciListNaziv_1">
      <item>FINA</item>
      <item>MOJ BAZAAR j.d.o.o. za trgovinu i usluge</item>
      <item>Ramona Draženović</item>
    </derivirana_varijabla>
  </DomainObject.Predmet.SudioniciListNaziv>
  <DomainObject.Predmet.SudioniciListAdressOIB>
    <izvorni_sadrzaj>
      <item>FINA, OIB 85821130368, Ivana Danila 4,23000 Zadar</item>
      <item>MOJ BAZAAR j.d.o.o. za trgovinu i usluge, OIB 19487094838, Bobovik XXV 30,23234 Vir</item>
      <item>Ramona Draženović, OIB 37338521606, Bobovik XXV kbr. 30,23234 Vir</item>
    </izvorni_sadrzaj>
    <derivirana_varijabla naziv="DomainObject.Predmet.SudioniciListAdressOIB_1">
      <item>FINA, OIB 85821130368, Ivana Danila 4,23000 Zadar</item>
      <item>MOJ BAZAAR j.d.o.o. za trgovinu i usluge, OIB 19487094838, Bobovik XXV 30,23234 Vir</item>
      <item>Ramona Draženović, OIB 37338521606, Bobovik XXV kbr. 30,23234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19487094838</item>
      <item>, OIB 37338521606</item>
    </izvorni_sadrzaj>
    <derivirana_varijabla naziv="DomainObject.Predmet.SudioniciListNazivOIB_1">
      <item>, OIB 85821130368</item>
      <item>, OIB 19487094838</item>
      <item>, OIB 37338521606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98EDD4-EDDC-4320-ABD7-7D5E8FF059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385</properties:Words>
  <properties:Characters>2015</properties:Characters>
  <properties:Lines>56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2018-10-04T06:56:00Z</dcterms:created>
  <dc:creator>Ardena Bajlo</dc:creator>
  <cp:lastModifiedBy>Ana Markač</cp:lastModifiedBy>
  <cp:lastPrinted>2018-10-04T07:19:00Z</cp:lastPrinted>
  <dcterms:modified xmlns:xsi="http://www.w3.org/2001/XMLSchema-instance" xsi:type="dcterms:W3CDTF">2018-10-04T07:25:00Z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(St-278-18 - RJEŠENJE -  privremeni stečajni upravitelj  nitko nije došao 4.10.2018 marica nekić.docx)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