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9db4" w14:paraId="8fc9db4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557806" w:rsidP="00EF513E" w:rsidR="00031C9B" w:rsidRPr="0000569A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VASIANUM d.o.o. FAŽANA, Fažana, Riva 7, OIB: 16569613306,</w:t>
      </w:r>
    </w:p>
    <w:p w:rsidRDefault="00557806" w:rsidP="00EF513E" w:rsidR="00EF513E" w:rsidRPr="0000569A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</w:t>
      </w:r>
      <w:r w:rsidR="00EF513E"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E74271">
        <w:rPr>
          <w:lang w:val="sv-SE"/>
        </w:rPr>
        <w:t>Caterini</w:t>
      </w:r>
      <w:r w:rsidR="00557806">
        <w:rPr>
          <w:lang w:val="sv-SE"/>
        </w:rPr>
        <w:t xml:space="preserve"> Malisani, Italija, Portogruaro, Via Dante Alighieri 15</w:t>
      </w:r>
      <w:r w:rsidR="00E74271">
        <w:rPr>
          <w:lang w:val="sv-SE"/>
        </w:rPr>
        <w:t xml:space="preserve">, OIB: </w:t>
      </w:r>
      <w:r w:rsidR="00482C5C">
        <w:rPr>
          <w:lang w:val="sv-SE"/>
        </w:rPr>
        <w:t>15312827044 i Nikoli</w:t>
      </w:r>
      <w:r w:rsidR="00557806">
        <w:rPr>
          <w:lang w:val="sv-SE"/>
        </w:rPr>
        <w:t xml:space="preserve"> Japundžić</w:t>
      </w:r>
      <w:r w:rsidR="00482C5C">
        <w:rPr>
          <w:lang w:val="sv-SE"/>
        </w:rPr>
        <w:t>u</w:t>
      </w:r>
      <w:r w:rsidR="00557806">
        <w:rPr>
          <w:lang w:val="sv-SE"/>
        </w:rPr>
        <w:t>, Pula, Ljudevita Posavskog 9</w:t>
      </w:r>
      <w:r w:rsidR="00482C5C">
        <w:rPr>
          <w:lang w:val="sv-SE"/>
        </w:rPr>
        <w:t>, OIB: 80550816181</w:t>
      </w:r>
      <w:r w:rsidR="0000569A">
        <w:rPr>
          <w:lang w:val="sv-SE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482C5C">
        <w:t>VASIANUM d.o.o. FAŽANA, Fažana, Riva 7, OIB: 16569613306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957D0F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1.087,50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</w:t>
      </w:r>
      <w:r w:rsidR="00957D0F">
        <w:rPr>
          <w:szCs w:val="24"/>
          <w:lang w:val="hr-HR"/>
        </w:rPr>
        <w:t>2.175</w:t>
      </w:r>
      <w:r>
        <w:rPr>
          <w:szCs w:val="24"/>
          <w:lang w:val="hr-HR"/>
        </w:rPr>
        <w:t xml:space="preserve">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A578A0">
        <w:rPr>
          <w:szCs w:val="24"/>
          <w:lang w:val="hr-HR"/>
        </w:rPr>
        <w:t>515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A578A0">
        <w:rPr>
          <w:szCs w:val="24"/>
          <w:lang w:val="hr-HR"/>
        </w:rPr>
        <w:t>515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</w:t>
      </w:r>
      <w:r w:rsidR="00A578A0">
        <w:rPr>
          <w:szCs w:val="24"/>
          <w:lang w:val="hr-HR"/>
        </w:rPr>
        <w:t xml:space="preserve"> uplatiti najmanje u visini od </w:t>
      </w:r>
      <w:r w:rsidR="00957D0F">
        <w:rPr>
          <w:szCs w:val="24"/>
          <w:lang w:val="hr-HR"/>
        </w:rPr>
        <w:t>2.175</w:t>
      </w:r>
      <w:r w:rsidRPr="0000569A">
        <w:rPr>
          <w:szCs w:val="24"/>
          <w:lang w:val="hr-HR"/>
        </w:rPr>
        <w:t>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A578A0">
        <w:rPr>
          <w:szCs w:val="24"/>
          <w:lang w:val="hr-HR"/>
        </w:rPr>
        <w:t>8</w:t>
      </w:r>
      <w:r w:rsidR="0000569A">
        <w:rPr>
          <w:szCs w:val="24"/>
          <w:lang w:val="hr-HR"/>
        </w:rPr>
        <w:t xml:space="preserve">. </w:t>
      </w:r>
      <w:r w:rsidR="00A578A0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019C3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3529A2" w:rsidR="003529A2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D1174F" w:rsidRPr="00D1174F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3529A2" w:rsidRPr="00E95B75">
          <w:t>Posl.</w:t>
        </w:r>
        <w:r w:rsidR="003529A2">
          <w:t xml:space="preserve"> </w:t>
        </w:r>
        <w:r w:rsidR="003529A2" w:rsidRPr="00E95B75">
          <w:t>br</w:t>
        </w:r>
        <w:r w:rsidR="003529A2">
          <w:t>oj: 4</w:t>
        </w:r>
        <w:r w:rsidR="003529A2" w:rsidRPr="00E95B75">
          <w:t xml:space="preserve"> St-</w:t>
        </w:r>
        <w:r w:rsidR="003529A2">
          <w:t>515/2016-4</w:t>
        </w:r>
      </w:p>
      <w:p w:rsidRDefault="00D1174F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3529A2">
      <w:t>515/2016-4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7CD0"/>
    <w:rsid w:val="00137C1E"/>
    <w:rsid w:val="00161015"/>
    <w:rsid w:val="001865EB"/>
    <w:rsid w:val="003529A2"/>
    <w:rsid w:val="003A0A21"/>
    <w:rsid w:val="003B5D91"/>
    <w:rsid w:val="00482C5C"/>
    <w:rsid w:val="004E3491"/>
    <w:rsid w:val="00530CD4"/>
    <w:rsid w:val="00554328"/>
    <w:rsid w:val="00557806"/>
    <w:rsid w:val="006C75FF"/>
    <w:rsid w:val="006E39F9"/>
    <w:rsid w:val="00720D23"/>
    <w:rsid w:val="007A40D3"/>
    <w:rsid w:val="007B1CBA"/>
    <w:rsid w:val="00837E2A"/>
    <w:rsid w:val="00866EE9"/>
    <w:rsid w:val="008972F8"/>
    <w:rsid w:val="008D27FC"/>
    <w:rsid w:val="009463CE"/>
    <w:rsid w:val="00957D0F"/>
    <w:rsid w:val="00974D8A"/>
    <w:rsid w:val="00985388"/>
    <w:rsid w:val="009A0545"/>
    <w:rsid w:val="00A578A0"/>
    <w:rsid w:val="00A90D4E"/>
    <w:rsid w:val="00B3134C"/>
    <w:rsid w:val="00B85801"/>
    <w:rsid w:val="00B976CA"/>
    <w:rsid w:val="00BA57A9"/>
    <w:rsid w:val="00C12E96"/>
    <w:rsid w:val="00C42025"/>
    <w:rsid w:val="00CA0FFC"/>
    <w:rsid w:val="00CD12E6"/>
    <w:rsid w:val="00CD249F"/>
    <w:rsid w:val="00D1174F"/>
    <w:rsid w:val="00D13D7B"/>
    <w:rsid w:val="00D54C0C"/>
    <w:rsid w:val="00DC7FAF"/>
    <w:rsid w:val="00E019C3"/>
    <w:rsid w:val="00E32DA0"/>
    <w:rsid w:val="00E56872"/>
    <w:rsid w:val="00E74271"/>
    <w:rsid w:val="00E95B75"/>
    <w:rsid w:val="00EB084C"/>
    <w:rsid w:val="00EE7995"/>
    <w:rsid w:val="00EF513E"/>
    <w:rsid w:val="00F51E07"/>
    <w:rsid w:val="00F7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4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D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4D8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4D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4D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4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D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4D8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4D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4D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St-515/2016-4</izvorni_sadrzaj>
    <derivirana_varijabla naziv="DomainObject.Oznaka_1">St-515/2016-4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VASIANUM d.o.o. FAŽANA</izvorni_sadrzaj>
    <derivirana_varijabla naziv="DomainObject.Predmet.ProtustrankaFormated_1">  VASIANUM d.o.o. FAŽANA</derivirana_varijabla>
  </DomainObject.Predmet.ProtustrankaFormated>
  <DomainObject.Predmet.ProtustrankaFormatedOIB>
    <izvorni_sadrzaj>  VASIANUM d.o.o. FAŽANA, OIB 16569613306</izvorni_sadrzaj>
    <derivirana_varijabla naziv="DomainObject.Predmet.ProtustrankaFormatedOIB_1">  VASIANUM d.o.o. FAŽANA, OIB 16569613306</derivirana_varijabla>
  </DomainObject.Predmet.ProtustrankaFormatedOIB>
  <DomainObject.Predmet.ProtustrankaFormatedWithAdress>
    <izvorni_sadrzaj> VASIANUM d.o.o. FAŽANA, Riva 7, 52100 Fažana</izvorni_sadrzaj>
    <derivirana_varijabla naziv="DomainObject.Predmet.ProtustrankaFormatedWithAdress_1"> VASIANUM d.o.o. FAŽANA, Riva 7, 52100 Fažana</derivirana_varijabla>
  </DomainObject.Predmet.ProtustrankaFormatedWithAdress>
  <DomainObject.Predmet.ProtustrankaFormatedWithAdressOIB>
    <izvorni_sadrzaj> VASIANUM d.o.o. FAŽANA, OIB 16569613306, Riva 7, 52100 Fažana</izvorni_sadrzaj>
    <derivirana_varijabla naziv="DomainObject.Predmet.ProtustrankaFormatedWithAdressOIB_1"> VASIANUM d.o.o. FAŽANA, OIB 16569613306, Riva 7, 52100 Fažana</derivirana_varijabla>
  </DomainObject.Predmet.ProtustrankaFormatedWithAdressOIB>
  <DomainObject.Predmet.ProtustrankaWithAdress>
    <izvorni_sadrzaj>VASIANUM d.o.o. FAŽANA Riva 7, 52100 Fažana</izvorni_sadrzaj>
    <derivirana_varijabla naziv="DomainObject.Predmet.ProtustrankaWithAdress_1">VASIANUM d.o.o. FAŽANA Riva 7, 52100 Fažana</derivirana_varijabla>
  </DomainObject.Predmet.ProtustrankaWithAdress>
  <DomainObject.Predmet.ProtustrankaWithAdressOIB>
    <izvorni_sadrzaj>VASIANUM d.o.o. FAŽANA, OIB 16569613306, Riva 7, 52100 Fažana</izvorni_sadrzaj>
    <derivirana_varijabla naziv="DomainObject.Predmet.ProtustrankaWithAdressOIB_1">VASIANUM d.o.o. FAŽANA, OIB 16569613306, Riva 7, 52100 Fažana</derivirana_varijabla>
  </DomainObject.Predmet.ProtustrankaWithAdressOIB>
  <DomainObject.Predmet.ProtustrankaNazivFormated>
    <izvorni_sadrzaj>VASIANUM d.o.o. FAŽANA</izvorni_sadrzaj>
    <derivirana_varijabla naziv="DomainObject.Predmet.ProtustrankaNazivFormated_1">VASIANUM d.o.o. FAŽANA</derivirana_varijabla>
  </DomainObject.Predmet.ProtustrankaNazivFormated>
  <DomainObject.Predmet.ProtustrankaNazivFormatedOIB>
    <izvorni_sadrzaj>VASIANUM d.o.o. FAŽANA, OIB 16569613306</izvorni_sadrzaj>
    <derivirana_varijabla naziv="DomainObject.Predmet.ProtustrankaNazivFormatedOIB_1">VASIANUM d.o.o. FAŽANA, OIB 16569613306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373505.85</izvorni_sadrzaj>
    <derivirana_varijabla naziv="DomainObject.Predmet.TrenutnaVrijednost_1">373505.85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VASIANUM d.o.o. FAŽANA</item>
    </izvorni_sadrzaj>
    <derivirana_varijabla naziv="DomainObject.Predmet.ProtuStrankaListFormated_1">
      <item>VASIANUM d.o.o. FAŽANA</item>
    </derivirana_varijabla>
  </DomainObject.Predmet.ProtuStrankaListFormated>
  <DomainObject.Predmet.ProtuStrankaListFormatedOIB>
    <izvorni_sadrzaj>
      <item>VASIANUM d.o.o. FAŽANA, OIB 16569613306</item>
    </izvorni_sadrzaj>
    <derivirana_varijabla naziv="DomainObject.Predmet.ProtuStrankaListFormatedOIB_1">
      <item>VASIANUM d.o.o. FAŽANA, OIB 16569613306</item>
    </derivirana_varijabla>
  </DomainObject.Predmet.ProtuStrankaListFormatedOIB>
  <DomainObject.Predmet.ProtuStrankaListFormatedWithAdress>
    <izvorni_sadrzaj>
      <item>VASIANUM d.o.o. FAŽANA, Riva 7, 52100 Fažana</item>
    </izvorni_sadrzaj>
    <derivirana_varijabla naziv="DomainObject.Predmet.ProtuStrankaListFormatedWithAdress_1">
      <item>VASIANUM d.o.o. FAŽANA, Riva 7, 52100 Fažana</item>
    </derivirana_varijabla>
  </DomainObject.Predmet.ProtuStrankaListFormatedWithAdress>
  <DomainObject.Predmet.ProtuStrankaListFormatedWithAdressOIB>
    <izvorni_sadrzaj>
      <item>VASIANUM d.o.o. FAŽANA, OIB 16569613306, Riva 7, 52100 Fažana</item>
    </izvorni_sadrzaj>
    <derivirana_varijabla naziv="DomainObject.Predmet.ProtuStrankaListFormatedWithAdressOIB_1">
      <item>VASIANUM d.o.o. FAŽANA, OIB 16569613306, Riva 7, 52100 Fažana</item>
    </derivirana_varijabla>
  </DomainObject.Predmet.ProtuStrankaListFormatedWithAdressOIB>
  <DomainObject.Predmet.ProtuStrankaListNazivFormated>
    <izvorni_sadrzaj>
      <item>VASIANUM d.o.o. FAŽANA</item>
    </izvorni_sadrzaj>
    <derivirana_varijabla naziv="DomainObject.Predmet.ProtuStrankaListNazivFormated_1">
      <item>VASIANUM d.o.o. FAŽANA</item>
    </derivirana_varijabla>
  </DomainObject.Predmet.ProtuStrankaListNazivFormated>
  <DomainObject.Predmet.ProtuStrankaListNazivFormatedOIB>
    <izvorni_sadrzaj>
      <item>VASIANUM d.o.o. FAŽANA, OIB 16569613306</item>
    </izvorni_sadrzaj>
    <derivirana_varijabla naziv="DomainObject.Predmet.ProtuStrankaListNazivFormatedOIB_1">
      <item>VASIANUM d.o.o. FAŽANA, OIB 16569613306</item>
    </derivirana_varijabla>
  </DomainObject.Predmet.ProtuStrankaListNazivFormatedOIB>
  <DomainObject.Predmet.OstaliListFormated>
    <izvorni_sadrzaj>
      <item>Caterina Malisani</item>
      <item>Nikola Japundžić</item>
    </izvorni_sadrzaj>
    <derivirana_varijabla naziv="DomainObject.Predmet.OstaliListFormated_1">
      <item>Caterina Malisani</item>
      <item>Nikola Japundžić</item>
    </derivirana_varijabla>
  </DomainObject.Predmet.OstaliListFormated>
  <DomainObject.Predmet.OstaliListFormatedOIB>
    <izvorni_sadrzaj>
      <item>Caterina Malisani, OIB 15312827044</item>
      <item>Nikola Japundžić, OIB 80550816181</item>
    </izvorni_sadrzaj>
    <derivirana_varijabla naziv="DomainObject.Predmet.OstaliListFormatedOIB_1">
      <item>Caterina Malisani, OIB 15312827044</item>
      <item>Nikola Japundžić, OIB 80550816181</item>
    </derivirana_varijabla>
  </DomainObject.Predmet.OstaliListFormatedOIB>
  <DomainObject.Predmet.OstaliListFormatedWithAdress>
    <izvorni_sadrzaj>
      <item>Caterina Malisani, Via Dante Alighieri 15, 30026 Portogruaro </item>
      <item>Nikola Japundžić, Ljudevita Posavskog 9, 52100 Pula</item>
    </izvorni_sadrzaj>
    <derivirana_varijabla naziv="DomainObject.Predmet.OstaliListFormatedWithAdress_1">
      <item>Caterina Malisani, Via Dante Alighieri 15, 30026 Portogruaro </item>
      <item>Nikola Japundžić, Ljudevita Posavskog 9, 52100 Pula</item>
    </derivirana_varijabla>
  </DomainObject.Predmet.OstaliListFormatedWithAdress>
  <DomainObject.Predmet.OstaliListFormatedWithAdressOIB>
    <izvorni_sadrzaj>
      <item>Caterina Malisani, OIB 15312827044, Via Dante Alighieri 15, 30026 Portogruaro </item>
      <item>Nikola Japundžić, OIB 80550816181, Ljudevita Posavskog 9, 52100 Pula</item>
    </izvorni_sadrzaj>
    <derivirana_varijabla naziv="DomainObject.Predmet.OstaliListFormatedWithAdressOIB_1">
      <item>Caterina Malisani, OIB 15312827044, Via Dante Alighieri 15, 30026 Portogruaro </item>
      <item>Nikola Japundžić, OIB 80550816181, Ljudevita Posavskog 9, 52100 Pula</item>
    </derivirana_varijabla>
  </DomainObject.Predmet.OstaliListFormatedWithAdressOIB>
  <DomainObject.Predmet.OstaliListNazivFormated>
    <izvorni_sadrzaj>
      <item>Caterina Malisani</item>
      <item>Nikola Japundžić</item>
    </izvorni_sadrzaj>
    <derivirana_varijabla naziv="DomainObject.Predmet.OstaliListNazivFormated_1">
      <item>Caterina Malisani</item>
      <item>Nikola Japundžić</item>
    </derivirana_varijabla>
  </DomainObject.Predmet.OstaliListNazivFormated>
  <DomainObject.Predmet.OstaliListNazivFormatedOIB>
    <izvorni_sadrzaj>
      <item>Caterina Malisani, OIB 15312827044</item>
      <item>Nikola Japundžić, OIB 80550816181</item>
    </izvorni_sadrzaj>
    <derivirana_varijabla naziv="DomainObject.Predmet.OstaliListNazivFormatedOIB_1">
      <item>Caterina Malisani, OIB 15312827044</item>
      <item>Nikola Japundžić, OIB 80550816181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St-515/2016-4</izvorni_sadrzaj>
    <derivirana_varijabla naziv="DomainObject.PoslovniBrojDokumenta_1">St-515/2016-4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VASIANUM d.o.o. FAŽANA</izvorni_sadrzaj>
    <derivirana_varijabla naziv="DomainObject.Predmet.ProtustrankaIDrugi_1">VASIANUM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VASIANUM d.o.o. FAŽANA, OIB 16569613306, Riva 7, 52100 Fažana</izvorni_sadrzaj>
    <derivirana_varijabla naziv="DomainObject.Predmet.ProtustrankaIDrugiAdressOIB_1">VASIANUM d.o.o. FAŽANA, OIB 16569613306, Riva 7,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VASIANUM d.o.o. FAŽANA</item>
      <item>Caterina Malisani</item>
      <item>Nikola Japundžić</item>
    </izvorni_sadrzaj>
    <derivirana_varijabla naziv="DomainObject.Predmet.SudioniciListNaziv_1">
      <item>FINANCIJSKA AGENCIJA, RC RIJEKA, PODRUŽNICA PULA, PULA</item>
      <item>VASIANUM d.o.o. FAŽANA</item>
      <item>Caterina Malisani</item>
      <item>Nikola Japundžić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izvorni_sadrzaj>
    <derivirana_varijabla naziv="DomainObject.Predmet.SudioniciListAdressOIB_1">
      <item>FINANCIJSKA AGENCIJA, RC RIJEKA, PODRUŽNICA PULA, PULA, OIB 85821130368, Giardini 5,52100 Pula</item>
      <item>VASIANUM d.o.o. FAŽANA, OIB 16569613306, Riva 7,52100 Fažana</item>
      <item>Caterina Malisani, OIB 15312827044, Via Dante Alighieri 15,30026 Portogruaro </item>
      <item>Nikola Japundžić, OIB 80550816181, Ljudevita Posavskog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16569613306</item>
      <item>, OIB 15312827044</item>
      <item>, OIB 80550816181</item>
    </izvorni_sadrzaj>
    <derivirana_varijabla naziv="DomainObject.Predmet.SudioniciListNazivOIB_1">
      <item>, OIB 85821130368</item>
      <item>, OIB 16569613306</item>
      <item>, OIB 15312827044</item>
      <item>, OIB 80550816181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64510-0540-443D-8BEF-E271DAAEC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5243</properties:Characters>
  <properties:Lines>117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2016-04-08T08:52:00Z</dcterms:created>
  <dc:creator>Jasmina Matika</dc:creator>
  <cp:lastModifiedBy>Sanja Prodan</cp:lastModifiedBy>
  <cp:lastPrinted>2016-04-08T12:17:00Z</cp:lastPrinted>
  <dcterms:modified xmlns:xsi="http://www.w3.org/2001/XMLSchema-instance" xsi:type="dcterms:W3CDTF">2016-04-08T12:35:00Z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