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4b847" w14:paraId="7c4b847" w:rsidRDefault="00652C5D" w:rsidR="001B2E63">
      <w:pPr>
        <w15:collapsed w:val="false"/>
      </w:pPr>
      <w:bookmarkStart w:name="_GoBack" w:id="0"/>
      <w:bookmarkEnd w:id="0"/>
      <w:r>
        <w:t xml:space="preserve">                    </w:t>
      </w:r>
      <w:r w:rsidR="001B2E63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2E63" w:rsidP="002D60CE" w:rsidR="001B2E63">
      <w:pPr>
        <w:jc w:val="both"/>
      </w:pPr>
    </w:p>
    <w:p w:rsidRDefault="00652C5D" w:rsidP="002D60CE" w:rsidR="002D60CE" w:rsidRPr="00B9015B">
      <w:pPr>
        <w:jc w:val="both"/>
      </w:pPr>
      <w:r>
        <w:t xml:space="preserve">      </w:t>
      </w:r>
      <w:r w:rsidR="002D60CE"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652C5D">
        <w:t>89.</w:t>
      </w:r>
      <w:r w:rsidRPr="00B9015B">
        <w:t xml:space="preserve"> St</w:t>
      </w:r>
      <w:r w:rsidR="0062522C">
        <w:t>-</w:t>
      </w:r>
      <w:r w:rsidR="00050A01">
        <w:t>2925/16-13</w:t>
      </w:r>
    </w:p>
    <w:p w:rsidRDefault="00652C5D" w:rsidP="002D60CE" w:rsidR="002D60CE" w:rsidRPr="00B9015B">
      <w:pPr>
        <w:jc w:val="both"/>
      </w:pPr>
      <w:r>
        <w:t xml:space="preserve">         Zagreb, </w:t>
      </w:r>
      <w:r w:rsidR="002D60CE" w:rsidRPr="00B9015B">
        <w:t>Amruševa 2/II</w:t>
      </w:r>
    </w:p>
    <w:p w:rsidRDefault="001B2E63" w:rsidP="00C40A44" w:rsidR="001B2E63">
      <w:pPr>
        <w:jc w:val="center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652C5D" w:rsidP="00652C5D" w:rsidR="00652C5D" w:rsidRPr="00070D63">
      <w:pPr>
        <w:jc w:val="center"/>
      </w:pPr>
    </w:p>
    <w:p w:rsidRDefault="00652C5D" w:rsidP="00652C5D" w:rsidR="000B22E7" w:rsidRPr="00B9015B">
      <w:pPr>
        <w:ind w:firstLine="708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>Podružnica Zagreb, Trg svibanjskih žrtava 1995., 1, OIB: 85821130368,</w:t>
      </w:r>
      <w:r w:rsidRPr="00070D63">
        <w:rPr>
          <w:lang w:val="pt-BR"/>
        </w:rPr>
        <w:t xml:space="preserve"> za otvaranje stečajnog postupka nad dužnikom </w:t>
      </w:r>
      <w:r w:rsidR="00050A01">
        <w:t>LEMARIS-ARS d.o.o. za usluge, OIB 14720216911, Zagreb, Mikulićeva 9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B056AC">
        <w:rPr>
          <w:lang w:val="pt-BR"/>
        </w:rPr>
        <w:t>30</w:t>
      </w:r>
      <w:r>
        <w:rPr>
          <w:lang w:val="pt-BR"/>
        </w:rPr>
        <w:t>. studenog</w:t>
      </w:r>
      <w:r w:rsidR="00F324F6">
        <w:rPr>
          <w:lang w:val="pt-BR"/>
        </w:rPr>
        <w:t xml:space="preserve"> 2016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050A01">
        <w:t>LEMARIS-ARS d.o.o. za usluge, OIB 14720216911, Zagreb, Mikulićeva 9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652C5D">
        <w:t>2</w:t>
      </w:r>
      <w:r w:rsidR="00050A01">
        <w:t>925</w:t>
      </w:r>
      <w:r w:rsidR="00652C5D">
        <w:t>-16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62522C" w:rsidP="0062522C" w:rsidR="0062522C" w:rsidRPr="0062522C">
      <w:pPr>
        <w:pStyle w:val="Tijeloteksta"/>
        <w:ind w:firstLine="708"/>
        <w:rPr>
          <w:lang w:val="pt-BR"/>
        </w:rPr>
      </w:pPr>
      <w:r w:rsidRPr="0062522C">
        <w:t xml:space="preserve">Financijska agencija, Regionalni centar Zagreb, podnijela je ovom sudu prijedlog za otvaranje stečajnog postupka nad dužnikom </w:t>
      </w:r>
      <w:r w:rsidR="00050A01">
        <w:t>LEMARIS-ARS d.o.o. za usluge, OIB 14720216911, Zagreb, Mikulićeva 9</w:t>
      </w:r>
      <w:r w:rsidRPr="0062522C">
        <w:rPr>
          <w:lang w:val="pt-BR"/>
        </w:rPr>
        <w:t>.</w:t>
      </w:r>
    </w:p>
    <w:p w:rsidRDefault="0062522C" w:rsidP="0062522C" w:rsidR="0062522C" w:rsidRPr="0062522C">
      <w:pPr>
        <w:pStyle w:val="Tijeloteksta"/>
        <w:ind w:firstLine="708"/>
      </w:pPr>
      <w:r w:rsidRPr="0062522C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62522C" w:rsidP="0062522C" w:rsidR="0062522C" w:rsidRPr="0062522C">
      <w:pPr>
        <w:pStyle w:val="Tijeloteksta"/>
        <w:ind w:firstLine="708"/>
        <w:rPr>
          <w:lang w:val="en-GB"/>
        </w:rPr>
      </w:pPr>
      <w:r w:rsidRPr="0062522C">
        <w:t xml:space="preserve">Financijska agencija, kao predlagatelj, navela je u prijedlogu za otvaranje stečajnog postupka kako dužnik na dan </w:t>
      </w:r>
      <w:r w:rsidR="00050A01">
        <w:t>22</w:t>
      </w:r>
      <w:r w:rsidRPr="0062522C">
        <w:t xml:space="preserve">. </w:t>
      </w:r>
      <w:r w:rsidR="00652C5D">
        <w:t>ožujka 2016</w:t>
      </w:r>
      <w:r w:rsidRPr="0062522C">
        <w:t xml:space="preserve">. u Očevidniku redoslijeda osnova za plaćanje ima evidentirane neizvršene osnove za plaćanje u neprekinutom razdoblju od 120 dana, u ukupnom iznosu od </w:t>
      </w:r>
      <w:r w:rsidR="00050A01">
        <w:t>59.930,38</w:t>
      </w:r>
      <w:r w:rsidRPr="0062522C">
        <w:t xml:space="preserve"> kn, kao i da dužnik ima 1 zaposlenog. </w:t>
      </w:r>
      <w:r w:rsidRPr="0062522C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59075B" w:rsidP="00D959A7" w:rsidR="009B1748" w:rsidRPr="00652C5D">
      <w:pPr>
        <w:pStyle w:val="Tijeloteksta"/>
        <w:ind w:firstLine="708"/>
        <w:rPr>
          <w:color w:val="FF0000"/>
        </w:rPr>
      </w:pPr>
      <w:r>
        <w:lastRenderedPageBreak/>
        <w:t xml:space="preserve">Sud je rješenjem </w:t>
      </w:r>
      <w:r w:rsidR="00901CFD">
        <w:t>pokrenuo prethodni postupak nad dužnikom</w:t>
      </w:r>
      <w:r w:rsidR="005356ED">
        <w:t xml:space="preserve">. </w:t>
      </w:r>
      <w:r w:rsidR="00973C2C">
        <w:t>Zastupnik po zakonu dužnika</w:t>
      </w:r>
      <w:r w:rsidR="005356ED">
        <w:t xml:space="preserve"> uredno je primio navedeno rješenje</w:t>
      </w:r>
      <w:r w:rsidR="00D346E6">
        <w:t xml:space="preserve"> i zaključak od </w:t>
      </w:r>
      <w:r w:rsidR="00050A01">
        <w:t>5</w:t>
      </w:r>
      <w:r w:rsidR="00652C5D">
        <w:t xml:space="preserve"> rujna</w:t>
      </w:r>
      <w:r w:rsidR="00D346E6">
        <w:t xml:space="preserve"> 2016., ko</w:t>
      </w:r>
      <w:r w:rsidR="00652C5D">
        <w:t>ji</w:t>
      </w:r>
      <w:r w:rsidR="00D346E6">
        <w:t xml:space="preserve">m je pozvan na ročište od </w:t>
      </w:r>
      <w:r w:rsidR="00050A01">
        <w:t>6</w:t>
      </w:r>
      <w:r w:rsidR="00652C5D">
        <w:t>. listopada</w:t>
      </w:r>
      <w:r w:rsidR="00D346E6">
        <w:t xml:space="preserve"> 2016</w:t>
      </w:r>
      <w:r w:rsidR="00D346E6" w:rsidRPr="00D959A7">
        <w:t>.,</w:t>
      </w:r>
      <w:r w:rsidR="005356ED" w:rsidRPr="00D959A7">
        <w:t xml:space="preserve"> u</w:t>
      </w:r>
      <w:r w:rsidR="00D346E6" w:rsidRPr="00D959A7">
        <w:t xml:space="preserve"> skladu s čl. 12. st. 1. SZ-a, te</w:t>
      </w:r>
      <w:r w:rsidR="005356ED" w:rsidRPr="00D959A7">
        <w:t xml:space="preserve"> ni</w:t>
      </w:r>
      <w:r w:rsidR="005356ED">
        <w:t>je osporio predlagateljeve tvrdnje o postojanju stečajnog razloga nesposobnosti za plaćanje</w:t>
      </w:r>
      <w:r w:rsidR="00652C5D">
        <w:t>. Spisu prileži podnesak Min</w:t>
      </w:r>
      <w:r w:rsidR="00173A9F">
        <w:t>i</w:t>
      </w:r>
      <w:r w:rsidR="00652C5D">
        <w:t>starstva financija,</w:t>
      </w:r>
      <w:r w:rsidR="00173A9F">
        <w:t xml:space="preserve"> Porezna u</w:t>
      </w:r>
      <w:r w:rsidR="00652C5D">
        <w:t>p</w:t>
      </w:r>
      <w:r w:rsidR="00173A9F">
        <w:t>r</w:t>
      </w:r>
      <w:r w:rsidR="00652C5D">
        <w:t xml:space="preserve">ave, Područni ured </w:t>
      </w:r>
      <w:r w:rsidR="00050A01">
        <w:t>Zagreb</w:t>
      </w:r>
      <w:r w:rsidR="00652C5D">
        <w:t xml:space="preserve">, Ispostava </w:t>
      </w:r>
      <w:r w:rsidR="00050A01">
        <w:t>Maksimir</w:t>
      </w:r>
      <w:r w:rsidR="00652C5D">
        <w:t xml:space="preserve"> </w:t>
      </w:r>
      <w:r w:rsidR="00D62EBE">
        <w:t xml:space="preserve">od 28. listopada 2016. (list 17 spisa) </w:t>
      </w:r>
      <w:r w:rsidR="00652C5D">
        <w:t>prema kojem u informacijskom sustavu Porezne uprave nisu evidentirani podaci o nekretninama, pokretninama</w:t>
      </w:r>
      <w:r w:rsidR="00D959A7">
        <w:t>, nasljedstvu i darovima te da stanje na računu dužnika u 2016. iznosi 0,04 kn.</w:t>
      </w:r>
    </w:p>
    <w:p w:rsidRDefault="003D0115" w:rsidP="009B1748" w:rsidR="009B1748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  <w:r w:rsidR="00D346E6">
        <w:t xml:space="preserve"> </w:t>
      </w:r>
    </w:p>
    <w:p w:rsidRDefault="001861A1" w:rsidP="001861A1" w:rsidR="001861A1">
      <w:pPr>
        <w:jc w:val="both"/>
      </w:pPr>
      <w:r w:rsidRPr="00B9015B">
        <w:t xml:space="preserve">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5356ED">
        <w:t>Zbog navedenog, sud je na temelju odredbe čl. 132. st. 1. i 2. SZ-a riješio kao u izreci.</w:t>
      </w:r>
      <w:r w:rsidRPr="00B9015B">
        <w:t xml:space="preserve">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B056AC">
        <w:t>30</w:t>
      </w:r>
      <w:r w:rsidR="00652C5D">
        <w:t>. studenog</w:t>
      </w:r>
      <w:r w:rsidR="002C3072">
        <w:t xml:space="preserve"> 2016</w:t>
      </w:r>
      <w:r w:rsidR="00065B42" w:rsidRPr="00B9015B">
        <w:t>.</w:t>
      </w:r>
    </w:p>
    <w:p w:rsidRDefault="00065B42" w:rsidP="001B2E63" w:rsidR="00065B42" w:rsidRPr="00B9015B">
      <w:pPr>
        <w:jc w:val="right"/>
      </w:pPr>
      <w:r w:rsidRPr="00B9015B">
        <w:t xml:space="preserve">                     </w:t>
      </w:r>
    </w:p>
    <w:p w:rsidRDefault="001013EE" w:rsidP="001B2E63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652C5D" w:rsidP="001B2E63" w:rsidR="001B2E63">
      <w:pPr>
        <w:jc w:val="right"/>
      </w:pPr>
      <w:r>
        <w:t>Nikolina Dorić Hadžisejdić</w:t>
      </w:r>
      <w:r w:rsidR="001C093F">
        <w:t>,v.r.</w:t>
      </w:r>
    </w:p>
    <w:p w:rsidRDefault="001B2E63" w:rsidP="001B2E63" w:rsidR="001B2E63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1B2E63" w:rsidP="00065B42" w:rsidR="001B2E63"/>
    <w:p w:rsidRDefault="001C093F" w:rsidP="002B3342" w:rsidR="001C093F" w:rsidRPr="00694D64">
      <w:r w:rsidRPr="00694D64">
        <w:t>Za točnost otpravka-ovlašteni službenik:</w:t>
      </w:r>
    </w:p>
    <w:p w:rsidRDefault="001C093F" w:rsidP="002B3342" w:rsidR="001C093F" w:rsidRPr="00694D64">
      <w:r w:rsidRPr="00694D64">
        <w:t>Karmela Dolenc</w:t>
      </w:r>
    </w:p>
    <w:p w:rsidRDefault="001C093F" w:rsidP="002B3342" w:rsidR="001C093F">
      <w:pPr>
        <w:pStyle w:val="Bezproreda"/>
      </w:pPr>
    </w:p>
    <w:p w:rsidRDefault="001C093F" w:rsidP="00065B42" w:rsidR="001C093F"/>
    <w:sectPr w:rsidSect="001B2E63" w:rsidR="001C093F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63" w:rsidP="001B2E63" w:rsidR="001B2E63">
      <w:r>
        <w:separator/>
      </w:r>
    </w:p>
  </w:endnote>
  <w:endnote w:id="0" w:type="continuationSeparator">
    <w:p w:rsidRDefault="001B2E63" w:rsidP="001B2E63" w:rsidR="001B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63" w:rsidP="001B2E63" w:rsidR="001B2E63">
      <w:r>
        <w:separator/>
      </w:r>
    </w:p>
  </w:footnote>
  <w:footnote w:id="0" w:type="continuationSeparator">
    <w:p w:rsidRDefault="001B2E63" w:rsidP="001B2E63" w:rsidR="001B2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1C093F">
          <w:rPr>
            <w:noProof/>
            <w:sz w:val="24"/>
          </w:rPr>
          <w:t>2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</w:r>
        <w:r w:rsidR="00050A01">
          <w:rPr>
            <w:sz w:val="24"/>
          </w:rPr>
          <w:t>89</w:t>
        </w:r>
        <w:r w:rsidRPr="001B2E63">
          <w:rPr>
            <w:sz w:val="24"/>
          </w:rPr>
          <w:t>. St-</w:t>
        </w:r>
        <w:r w:rsidR="00050A01">
          <w:rPr>
            <w:sz w:val="24"/>
          </w:rPr>
          <w:t>2925/16-13</w:t>
        </w:r>
      </w:p>
    </w:sdtContent>
  </w:sdt>
  <w:p w:rsidRDefault="001B2E63" w:rsidR="001B2E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0A01"/>
    <w:rsid w:val="0005307D"/>
    <w:rsid w:val="00065B42"/>
    <w:rsid w:val="000B22E7"/>
    <w:rsid w:val="000C1F96"/>
    <w:rsid w:val="000E335E"/>
    <w:rsid w:val="001013EE"/>
    <w:rsid w:val="00134F3A"/>
    <w:rsid w:val="00173A9F"/>
    <w:rsid w:val="001861A1"/>
    <w:rsid w:val="001A762F"/>
    <w:rsid w:val="001B2E63"/>
    <w:rsid w:val="001C093F"/>
    <w:rsid w:val="0021298E"/>
    <w:rsid w:val="00260C00"/>
    <w:rsid w:val="002817DE"/>
    <w:rsid w:val="002C3072"/>
    <w:rsid w:val="002D5087"/>
    <w:rsid w:val="002D60CE"/>
    <w:rsid w:val="003D0115"/>
    <w:rsid w:val="003F3702"/>
    <w:rsid w:val="00412D47"/>
    <w:rsid w:val="0046518B"/>
    <w:rsid w:val="004C428C"/>
    <w:rsid w:val="00501EBB"/>
    <w:rsid w:val="005356ED"/>
    <w:rsid w:val="00535D8E"/>
    <w:rsid w:val="005543BD"/>
    <w:rsid w:val="0059075B"/>
    <w:rsid w:val="00591F57"/>
    <w:rsid w:val="0062522C"/>
    <w:rsid w:val="00652C5D"/>
    <w:rsid w:val="00662884"/>
    <w:rsid w:val="006850B7"/>
    <w:rsid w:val="00704DD0"/>
    <w:rsid w:val="007150E9"/>
    <w:rsid w:val="00754CF2"/>
    <w:rsid w:val="007B068E"/>
    <w:rsid w:val="007E6A6F"/>
    <w:rsid w:val="008204DE"/>
    <w:rsid w:val="008B669A"/>
    <w:rsid w:val="00901CFD"/>
    <w:rsid w:val="00947BCF"/>
    <w:rsid w:val="00973C2C"/>
    <w:rsid w:val="009B1748"/>
    <w:rsid w:val="009B3D51"/>
    <w:rsid w:val="00A0793E"/>
    <w:rsid w:val="00A446AE"/>
    <w:rsid w:val="00A6064D"/>
    <w:rsid w:val="00A75EA1"/>
    <w:rsid w:val="00A75F17"/>
    <w:rsid w:val="00A851A3"/>
    <w:rsid w:val="00B056AC"/>
    <w:rsid w:val="00B62E90"/>
    <w:rsid w:val="00B9015B"/>
    <w:rsid w:val="00BC67EF"/>
    <w:rsid w:val="00BE5577"/>
    <w:rsid w:val="00BF01D0"/>
    <w:rsid w:val="00BF0DDB"/>
    <w:rsid w:val="00C23ADD"/>
    <w:rsid w:val="00C40A44"/>
    <w:rsid w:val="00C63030"/>
    <w:rsid w:val="00C90682"/>
    <w:rsid w:val="00D24310"/>
    <w:rsid w:val="00D346E6"/>
    <w:rsid w:val="00D62EBE"/>
    <w:rsid w:val="00D677F7"/>
    <w:rsid w:val="00D803A5"/>
    <w:rsid w:val="00D959A7"/>
    <w:rsid w:val="00DE0F86"/>
    <w:rsid w:val="00E0682D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09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09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09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09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09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C093F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09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09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09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09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09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1C093F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2925</izvorni_sadrzaj>
    <derivirana_varijabla naziv="DomainObject.Predmet.Broj_1">2925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St-2925/2016</izvorni_sadrzaj>
    <derivirana_varijabla naziv="DomainObject.Predmet.OznakaBroj_1">St-2925/2016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LEMARIS-ARS d.o.o. za usluge zastupanog po punomoćniku Leo Slijepčević</izvorni_sadrzaj>
    <derivirana_varijabla naziv="DomainObject.Predmet.ProtustrankaFormated_1">  LEMARIS-ARS d.o.o. za usluge zastupanog po punomoćniku Leo Slijepčević</derivirana_varijabla>
  </DomainObject.Predmet.ProtustrankaFormated>
  <DomainObject.Predmet.ProtustrankaFormatedOIB>
    <izvorni_sadrzaj>  LEMARIS-ARS d.o.o. za usluge, OIB 14720216911 zastupanog po punomoćniku Leo Slijepčević</izvorni_sadrzaj>
    <derivirana_varijabla naziv="DomainObject.Predmet.ProtustrankaFormatedOIB_1">  LEMARIS-ARS d.o.o. za usluge, OIB 14720216911 zastupanog po punomoćniku Leo Slijepčević</derivirana_varijabla>
  </DomainObject.Predmet.ProtustrankaFormatedOIB>
  <DomainObject.Predmet.ProtustrankaFormatedWithAdress>
    <izvorni_sadrzaj> LEMARIS-ARS d.o.o. za usluge, Mikulićeva 9, 10000 Zagreb zastupanog po punomoćniku Leo Slijepčević</izvorni_sadrzaj>
    <derivirana_varijabla naziv="DomainObject.Predmet.ProtustrankaFormatedWithAdress_1"> LEMARIS-ARS d.o.o. za usluge, Mikulićeva 9, 10000 Zagreb zastupanog po punomoćniku Leo Slijepčević</derivirana_varijabla>
  </DomainObject.Predmet.ProtustrankaFormatedWithAdress>
  <DomainObject.Predmet.ProtustrankaFormatedWithAdressOIB>
    <izvorni_sadrzaj> LEMARIS-ARS d.o.o. za usluge, OIB 14720216911, Mikulićeva 9, 10000 Zagreb zastupanog po punomoćniku Leo Slijepčević</izvorni_sadrzaj>
    <derivirana_varijabla naziv="DomainObject.Predmet.ProtustrankaFormatedWithAdressOIB_1"> LEMARIS-ARS d.o.o. za usluge, OIB 14720216911, Mikulićeva 9, 10000 Zagreb zastupanog po punomoćniku Leo Slijepčević</derivirana_varijabla>
  </DomainObject.Predmet.ProtustrankaFormatedWithAdressOIB>
  <DomainObject.Predmet.ProtustrankaWithAdress>
    <izvorni_sadrzaj>LEMARIS-ARS d.o.o. za usluge Mikulićeva 9, 10000 Zagreb</izvorni_sadrzaj>
    <derivirana_varijabla naziv="DomainObject.Predmet.ProtustrankaWithAdress_1">LEMARIS-ARS d.o.o. za usluge Mikulićeva 9, 10000 Zagreb</derivirana_varijabla>
  </DomainObject.Predmet.ProtustrankaWithAdress>
  <DomainObject.Predmet.ProtustrankaWithAdressOIB>
    <izvorni_sadrzaj>LEMARIS-ARS d.o.o. za usluge, OIB 14720216911, Mikulićeva 9, 10000 Zagreb</izvorni_sadrzaj>
    <derivirana_varijabla naziv="DomainObject.Predmet.ProtustrankaWithAdressOIB_1">LEMARIS-ARS d.o.o. za usluge, OIB 14720216911, Mikulićeva 9, 10000 Zagreb</derivirana_varijabla>
  </DomainObject.Predmet.ProtustrankaWithAdressOIB>
  <DomainObject.Predmet.ProtustrankaNazivFormated>
    <izvorni_sadrzaj>LEMARIS-ARS d.o.o. za usluge</izvorni_sadrzaj>
    <derivirana_varijabla naziv="DomainObject.Predmet.ProtustrankaNazivFormated_1">LEMARIS-ARS d.o.o. za usluge</derivirana_varijabla>
  </DomainObject.Predmet.ProtustrankaNazivFormated>
  <DomainObject.Predmet.ProtustrankaNazivFormatedOIB>
    <izvorni_sadrzaj>LEMARIS-ARS d.o.o. za usluge, OIB 14720216911</izvorni_sadrzaj>
    <derivirana_varijabla naziv="DomainObject.Predmet.ProtustrankaNazivFormatedOIB_1">LEMARIS-ARS d.o.o. za usluge, OIB 14720216911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1đ, 10000 Zagreb</izvorni_sadrzaj>
    <derivirana_varijabla naziv="DomainObject.Predmet.StrankaFormatedWithAdress_1"> FINA Regionalni centar Zagreb, Trg svibanjskih žrtava 1995. br. 1đ, 10000 Zagreb</derivirana_varijabla>
  </DomainObject.Predmet.StrankaFormatedWithAdress>
  <DomainObject.Predmet.StrankaFormatedWithAdressOIB>
    <izvorni_sadrzaj> FINA Regionalni centar Zagreb, OIB 85821130368, Trg svibanjskih žrtava 1995. br. 1đ, 10000 Zagreb</izvorni_sadrzaj>
    <derivirana_varijabla naziv="DomainObject.Predmet.StrankaFormatedWithAdressOIB_1"> FINA Regionalni centar Zagreb, OIB 85821130368, Trg svibanjskih žrtava 1995. br. 1đ, 10000 Zagreb</derivirana_varijabla>
  </DomainObject.Predmet.StrankaFormatedWithAdressOIB>
  <DomainObject.Predmet.StrankaWithAdress>
    <izvorni_sadrzaj>FINA Regionalni centar Zagreb Trg svibanjskih žrtava 1995. br. 1đ,10000 Zagreb</izvorni_sadrzaj>
    <derivirana_varijabla naziv="DomainObject.Predmet.StrankaWithAdress_1">FINA Regionalni centar Zagreb Trg svibanjskih žrtava 1995. br. 1đ,10000 Zagreb</derivirana_varijabla>
  </DomainObject.Predmet.StrankaWithAdress>
  <DomainObject.Predmet.StrankaWithAdressOIB>
    <izvorni_sadrzaj>FINA Regionalni centar Zagreb, OIB 85821130368, Trg svibanjskih žrtava 1995. br. 1đ,10000 Zagreb</izvorni_sadrzaj>
    <derivirana_varijabla naziv="DomainObject.Predmet.StrankaWithAdressOIB_1">FINA Regionalni centar Zagreb, OIB 85821130368, Trg svibanjskih žrtava 1995. br. 1đ,10000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1đ, 10000 Zagreb</item>
    </izvorni_sadrzaj>
    <derivirana_varijabla naziv="DomainObject.Predmet.StrankaListFormatedWithAdress_1">
      <item>FINA Regionalni centar Zagreb, Trg svibanjskih žrtava 1995. br. 1đ,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1đ, 10000 Zagreb</item>
    </izvorni_sadrzaj>
    <derivirana_varijabla naziv="DomainObject.Predmet.StrankaListFormatedWithAdressOIB_1">
      <item>FINA Regionalni centar Zagreb, OIB 85821130368, Trg svibanjskih žrtava 1995. br. 1đ,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LEMARIS-ARS d.o.o. za usluge zastupanog po punomoćniku Leo Slijepčević</item>
    </izvorni_sadrzaj>
    <derivirana_varijabla naziv="DomainObject.Predmet.ProtuStrankaListFormated_1">
      <item>LEMARIS-ARS d.o.o. za usluge zastupanog po punomoćniku Leo Slijepčević</item>
    </derivirana_varijabla>
  </DomainObject.Predmet.ProtuStrankaListFormated>
  <DomainObject.Predmet.ProtuStrankaListFormatedOIB>
    <izvorni_sadrzaj>
      <item>LEMARIS-ARS d.o.o. za usluge, OIB 14720216911 zastupanog po punomoćniku Leo Slijepčević</item>
    </izvorni_sadrzaj>
    <derivirana_varijabla naziv="DomainObject.Predmet.ProtuStrankaListFormatedOIB_1">
      <item>LEMARIS-ARS d.o.o. za usluge, OIB 14720216911 zastupanog po punomoćniku Leo Slijepčević</item>
    </derivirana_varijabla>
  </DomainObject.Predmet.ProtuStrankaListFormatedOIB>
  <DomainObject.Predmet.ProtuStrankaListFormatedWithAdress>
    <izvorni_sadrzaj>
      <item>LEMARIS-ARS d.o.o. za usluge, Mikulićeva 9, 10000 Zagreb zastupanog po punomoćniku Leo Slijepčević</item>
    </izvorni_sadrzaj>
    <derivirana_varijabla naziv="DomainObject.Predmet.ProtuStrankaListFormatedWithAdress_1">
      <item>LEMARIS-ARS d.o.o. za usluge, Mikulićeva 9, 10000 Zagreb zastupanog po punomoćniku Leo Slijepčević</item>
    </derivirana_varijabla>
  </DomainObject.Predmet.ProtuStrankaListFormatedWithAdress>
  <DomainObject.Predmet.ProtuStrankaListFormatedWithAdressOIB>
    <izvorni_sadrzaj>
      <item>LEMARIS-ARS d.o.o. za usluge, OIB 14720216911, Mikulićeva 9, 10000 Zagreb zastupanog po punomoćniku Leo Slijepčević</item>
    </izvorni_sadrzaj>
    <derivirana_varijabla naziv="DomainObject.Predmet.ProtuStrankaListFormatedWithAdressOIB_1">
      <item>LEMARIS-ARS d.o.o. za usluge, OIB 14720216911, Mikulićeva 9, 10000 Zagreb zastupanog po punomoćniku Leo Slijepčević</item>
    </derivirana_varijabla>
  </DomainObject.Predmet.ProtuStrankaListFormatedWithAdressOIB>
  <DomainObject.Predmet.ProtuStrankaListNazivFormated>
    <izvorni_sadrzaj>
      <item>LEMARIS-ARS d.o.o. za usluge</item>
    </izvorni_sadrzaj>
    <derivirana_varijabla naziv="DomainObject.Predmet.ProtuStrankaListNazivFormated_1">
      <item>LEMARIS-ARS d.o.o. za usluge</item>
    </derivirana_varijabla>
  </DomainObject.Predmet.ProtuStrankaListNazivFormated>
  <DomainObject.Predmet.ProtuStrankaListNazivFormatedOIB>
    <izvorni_sadrzaj>
      <item>LEMARIS-ARS d.o.o. za usluge, OIB 14720216911</item>
    </izvorni_sadrzaj>
    <derivirana_varijabla naziv="DomainObject.Predmet.ProtuStrankaListNazivFormatedOIB_1">
      <item>LEMARIS-ARS d.o.o. za usluge, OIB 14720216911</item>
    </derivirana_varijabla>
  </DomainObject.Predmet.ProtuStrankaListNazivFormatedOIB>
  <DomainObject.Predmet.OstaliListFormated>
    <izvorni_sadrzaj>
      <item>Leo Slijepčević punomoćnik sudionika u postupku LEMARIS-ARS d.o.o. za usluge</item>
      <item>PRIVREDNA BANKA ZAGREB - DIONIČKO DRUŠTVO</item>
    </izvorni_sadrzaj>
    <derivirana_varijabla naziv="DomainObject.Predmet.OstaliListFormated_1">
      <item>Leo Slijepčević punomoćnik sudionika u postupku LEMARIS-ARS d.o.o. za usluge</item>
      <item>PRIVREDNA BANKA ZAGREB - DIONIČKO DRUŠTVO</item>
    </derivirana_varijabla>
  </DomainObject.Predmet.OstaliListFormated>
  <DomainObject.Predmet.OstaliListFormatedOIB>
    <izvorni_sadrzaj>
      <item>Leo Slijepčević, OIB 93533087977 punomoćnik sudionika u postupku LEMARIS-ARS d.o.o. za usluge</item>
      <item>PRIVREDNA BANKA ZAGREB - DIONIČKO DRUŠTVO, OIB 02535697732</item>
    </izvorni_sadrzaj>
    <derivirana_varijabla naziv="DomainObject.Predmet.OstaliListFormatedOIB_1">
      <item>Leo Slijepčević, OIB 93533087977 punomoćnik sudionika u postupku LEMARIS-ARS d.o.o. za usluge</item>
      <item>PRIVREDNA BANKA ZAGREB - DIONIČKO DRUŠTVO, OIB 02535697732</item>
    </derivirana_varijabla>
  </DomainObject.Predmet.OstaliListFormatedOIB>
  <DomainObject.Predmet.OstaliListFormatedWithAdress>
    <izvorni_sadrzaj>
      <item>Leo Slijepčević, Mikulićeva 9, 10000 Zagreb punomoćnik sudionika u postupku LEMARIS-ARS d.o.o. za usluge</item>
      <item>PRIVREDNA BANKA ZAGREB - DIONIČKO DRUŠTVO, Radnička cesta 50, 10000 Zagreb</item>
    </izvorni_sadrzaj>
    <derivirana_varijabla naziv="DomainObject.Predmet.OstaliListFormatedWithAdress_1">
      <item>Leo Slijepčević, Mikulićeva 9, 10000 Zagreb punomoćnik sudionika u postupku LEMARIS-ARS d.o.o. za usluge</item>
      <item>PRIVREDNA BANKA ZAGREB - DIONIČKO DRUŠTVO, Radnička cesta 50, 10000 Zagreb</item>
    </derivirana_varijabla>
  </DomainObject.Predmet.OstaliListFormatedWithAdress>
  <DomainObject.Predmet.OstaliListFormatedWithAdressOIB>
    <izvorni_sadrzaj>
      <item>Leo Slijepčević, OIB 93533087977, Mikulićeva 9, 10000 Zagreb punomoćnik sudionika u postupku LEMARIS-ARS d.o.o. za usluge</item>
      <item>PRIVREDNA BANKA ZAGREB - DIONIČKO DRUŠTVO, OIB 02535697732, Radnička cesta 50, 10000 Zagreb</item>
    </izvorni_sadrzaj>
    <derivirana_varijabla naziv="DomainObject.Predmet.OstaliListFormatedWithAdressOIB_1">
      <item>Leo Slijepčević, OIB 93533087977, Mikulićeva 9, 10000 Zagreb punomoćnik sudionika u postupku LEMARIS-ARS d.o.o. za usluge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Leo Slijepčević</item>
      <item>PRIVREDNA BANKA ZAGREB - DIONIČKO DRUŠTVO</item>
    </izvorni_sadrzaj>
    <derivirana_varijabla naziv="DomainObject.Predmet.OstaliListNazivFormated_1">
      <item>Leo Slijepčević</item>
      <item>PRIVREDNA BANKA ZAGREB - DIONIČKO DRUŠTVO</item>
    </derivirana_varijabla>
  </DomainObject.Predmet.OstaliListNazivFormated>
  <DomainObject.Predmet.OstaliListNazivFormatedOIB>
    <izvorni_sadrzaj>
      <item>Leo Slijepčević, OIB 93533087977</item>
      <item>PRIVREDNA BANKA ZAGREB - DIONIČKO DRUŠTVO, OIB 02535697732</item>
    </izvorni_sadrzaj>
    <derivirana_varijabla naziv="DomainObject.Predmet.OstaliListNazivFormatedOIB_1">
      <item>Leo Slijepčević, OIB 93533087977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LEMARIS-ARS d.o.o. za usluge</izvorni_sadrzaj>
    <derivirana_varijabla naziv="DomainObject.Predmet.ProtustrankaIDrugi_1">LEMARIS-ARS d.o.o. za usluge</derivirana_varijabla>
  </DomainObject.Predmet.ProtustrankaIDrugi>
  <DomainObject.Predmet.StrankaIDrugiAdressOIB>
    <izvorni_sadrzaj>FINA Regionalni centar Zagreb, OIB 85821130368, Trg svibanjskih žrtava 1995. br. 1đ, 10000 Zagreb</izvorni_sadrzaj>
    <derivirana_varijabla naziv="DomainObject.Predmet.StrankaIDrugiAdressOIB_1">FINA Regionalni centar Zagreb, OIB 85821130368, Trg svibanjskih žrtava 1995. br. 1đ, 10000 Zagreb</derivirana_varijabla>
  </DomainObject.Predmet.StrankaIDrugiAdressOIB>
  <DomainObject.Predmet.ProtustrankaIDrugiAdressOIB>
    <izvorni_sadrzaj>LEMARIS-ARS d.o.o. za usluge, OIB 14720216911, Mikulićeva 9, 10000 Zagreb</izvorni_sadrzaj>
    <derivirana_varijabla naziv="DomainObject.Predmet.ProtustrankaIDrugiAdressOIB_1">LEMARIS-ARS d.o.o. za usluge, OIB 14720216911, Mikulićeva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LEMARIS-ARS d.o.o. za usluge</item>
      <item>Leo Slijepčević</item>
      <item>PRIVREDNA BANKA ZAGREB - DIONIČKO DRUŠTVO</item>
    </izvorni_sadrzaj>
    <derivirana_varijabla naziv="DomainObject.Predmet.SudioniciListNaziv_1">
      <item>FINA Regionalni centar Zagreb</item>
      <item>LEMARIS-ARS d.o.o. za usluge</item>
      <item>Leo Slijepčević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br. 1đ,10000 Zagreb</item>
      <item>LEMARIS-ARS d.o.o. za usluge, OIB 14720216911, Mikulićeva 9,10000 Zagreb</item>
      <item>Leo Slijepčević, OIB 93533087977, Mikulićeva 9,10000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br. 1đ,10000 Zagreb</item>
      <item>LEMARIS-ARS d.o.o. za usluge, OIB 14720216911, Mikulićeva 9,10000 Zagreb</item>
      <item>Leo Slijepčević, OIB 93533087977, Mikulićeva 9,10000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14720216911</item>
      <item>, OIB 93533087977</item>
      <item>, OIB 02535697732</item>
    </izvorni_sadrzaj>
    <derivirana_varijabla naziv="DomainObject.Predmet.SudioniciListNazivOIB_1">
      <item>, OIB 85821130368</item>
      <item>, OIB 14720216911</item>
      <item>, OIB 93533087977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BF13C3-C335-4D48-A6B2-F7C061775E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701</properties:Words>
  <properties:Characters>3925</properties:Characters>
  <properties:Lines>83</properties:Lines>
  <properties:Paragraphs>25</properties:Paragraphs>
  <properties:TotalTime>23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Karmela Dolenc</cp:lastModifiedBy>
  <cp:lastPrinted>2016-11-30T10:56:00Z</cp:lastPrinted>
  <dcterms:modified xmlns:xsi="http://www.w3.org/2001/XMLSchema-instance" xsi:type="dcterms:W3CDTF">2016-11-30T10:56:00Z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