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5ba1" w14:paraId="3135ba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A5805" w:rsidR="002A5805" w:rsidRPr="002A580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5805" w:rsidRPr="002A580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2A5805" w:rsidRPr="002A5805">
        <w:rPr>
          <w:rFonts w:cs="Times New Roman" w:eastAsia="Times New Roman"/>
          <w:lang w:eastAsia="hr-HR"/>
        </w:rPr>
        <w:t>Broj: 14. St-2856/2015.</w:t>
      </w:r>
    </w:p>
    <w:p w:rsidRDefault="002A5805" w:rsidP="002A5805" w:rsidR="002A5805" w:rsidRPr="002A5805">
      <w:pPr>
        <w:spacing w:after="0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A5805" w:rsidP="002A5805" w:rsidR="002A5805" w:rsidRPr="002A5805">
      <w:pPr>
        <w:spacing w:after="0"/>
        <w:rPr>
          <w:rFonts w:cs="Times New Roman" w:eastAsia="Times New Roman"/>
          <w:b/>
          <w:lang w:eastAsia="hr-HR"/>
        </w:rPr>
      </w:pPr>
      <w:r w:rsidRPr="002A580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A5805">
        <w:rPr>
          <w:rFonts w:cs="Times New Roman" w:eastAsia="Times New Roman"/>
          <w:b/>
          <w:lang w:eastAsia="hr-HR"/>
        </w:rPr>
        <w:t>Sukoišanska</w:t>
      </w:r>
      <w:proofErr w:type="spellEnd"/>
      <w:r w:rsidRPr="002A580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A580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A5805" w:rsidP="002A5805" w:rsidR="002A5805" w:rsidRPr="002A58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5805" w:rsidP="002A5805" w:rsidR="002A5805" w:rsidRPr="002A58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A5805">
        <w:rPr>
          <w:rFonts w:cs="Times New Roman" w:eastAsia="Times New Roman"/>
          <w:b/>
          <w:lang w:eastAsia="hr-HR"/>
        </w:rPr>
        <w:t>R J E Š E NJ E</w:t>
      </w:r>
    </w:p>
    <w:p w:rsidRDefault="002A5805" w:rsidP="002A5805" w:rsidR="002A5805" w:rsidRPr="002A58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b/>
          <w:lang w:eastAsia="hr-HR"/>
        </w:rPr>
        <w:tab/>
      </w:r>
      <w:r w:rsidRPr="002A5805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DOKNA j.d.o.o. za ugostiteljstvo i turizam, Vis, Vukovarska 6., OIB: 80764733151., MBS: 060293053., dana 01. prosinca 2016. godine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center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r i j e š i o  j e</w:t>
      </w:r>
    </w:p>
    <w:p w:rsidRDefault="002A5805" w:rsidP="002A5805" w:rsidR="002A5805" w:rsidRPr="002A58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Otvara se skraćeni stečajni postupak nad Dužnikom: DOKNA j.d.o.o. za ugostiteljstvo i turizam, Vis, Vukovarska 6., OIB: 80764733151., MBS: 060293053. Skraćeni stečajni postupak je otvoren dana 01. prosinca 2016. godine u 12,40 sati, kada je ovo rješenje objavljeno na mrežnoj stranici e-Oglasna ploča sudova.</w:t>
      </w:r>
    </w:p>
    <w:p w:rsidRDefault="002A5805" w:rsidP="002A5805" w:rsidR="002A5805" w:rsidRPr="002A580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2A5805">
        <w:rPr>
          <w:rFonts w:cs="Times New Roman" w:eastAsia="Times New Roman"/>
          <w:lang w:eastAsia="hr-HR"/>
        </w:rPr>
        <w:t>Stubalj</w:t>
      </w:r>
      <w:proofErr w:type="spellEnd"/>
      <w:r w:rsidRPr="002A5805">
        <w:rPr>
          <w:rFonts w:cs="Times New Roman" w:eastAsia="Times New Roman"/>
          <w:lang w:eastAsia="hr-HR"/>
        </w:rPr>
        <w:t xml:space="preserve"> 238., </w:t>
      </w:r>
      <w:proofErr w:type="spellStart"/>
      <w:r w:rsidRPr="002A5805">
        <w:rPr>
          <w:rFonts w:cs="Times New Roman" w:eastAsia="Times New Roman"/>
          <w:lang w:eastAsia="hr-HR"/>
        </w:rPr>
        <w:t>Bilice</w:t>
      </w:r>
      <w:proofErr w:type="spellEnd"/>
      <w:r w:rsidRPr="002A5805">
        <w:rPr>
          <w:rFonts w:cs="Times New Roman" w:eastAsia="Times New Roman"/>
          <w:lang w:eastAsia="hr-HR"/>
        </w:rPr>
        <w:t>, OIB: 01343352417.</w:t>
      </w:r>
    </w:p>
    <w:p w:rsidRDefault="002A5805" w:rsidP="002A5805" w:rsidR="002A5805" w:rsidRPr="002A580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Zaključuje se skraćeni stečajni postupak nad Dužnikom: DOKNA j.d.o.o. za ugostiteljstvo i turizam, Vis, Vukovarska 6., OIB: 80764733151., MBS: 060293053.</w:t>
      </w:r>
    </w:p>
    <w:p w:rsidRDefault="002A5805" w:rsidP="002A5805" w:rsidR="002A5805" w:rsidRPr="002A580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A5805" w:rsidP="002A5805" w:rsidR="002A5805" w:rsidRPr="002A580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center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Obrazloženje</w:t>
      </w:r>
    </w:p>
    <w:p w:rsidRDefault="002A5805" w:rsidP="002A5805" w:rsidR="002A5805" w:rsidRPr="002A58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18. prosinca 2015. godine Zahtjev za provedbu skraćenog stečajnog postupka (Zahtjev) nad Dužnikom: DOKNA j.d.o.o. za ugostiteljstvo i turizam, Vis, Vukovarska 6.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429 dana, u ukupnom iznosu od: 6.698,39 kn, kao i da prema podacima koji su dostavljeni od Hrvatskog zavoda za mirovinskog osiguranje, Dužnik nema zaposlenih.</w:t>
      </w: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A5805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2A580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A580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A5805">
        <w:rPr>
          <w:rFonts w:cs="Times New Roman" w:eastAsia="Times New Roman"/>
          <w:b/>
          <w:lang w:eastAsia="hr-HR" w:val="en-AU"/>
        </w:rPr>
        <w:t xml:space="preserve">: 14. </w:t>
      </w:r>
      <w:r w:rsidRPr="002A5805">
        <w:rPr>
          <w:rFonts w:cs="Times New Roman" w:eastAsia="Times New Roman"/>
          <w:b/>
          <w:lang w:eastAsia="hr-HR"/>
        </w:rPr>
        <w:t>St-2856/2015.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A5805">
        <w:rPr>
          <w:rFonts w:cs="Times New Roman" w:eastAsia="Times New Roman"/>
          <w:i/>
          <w:lang w:eastAsia="hr-HR"/>
        </w:rPr>
        <w:t>Narodne novine</w:t>
      </w:r>
      <w:r w:rsidRPr="002A5805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ab/>
      </w: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U Splitu, 01. prosinca 2016. godine</w:t>
      </w:r>
    </w:p>
    <w:p w:rsidRDefault="002A5805" w:rsidP="002A5805" w:rsidR="002A5805" w:rsidRPr="002A580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S U D A C</w:t>
      </w:r>
    </w:p>
    <w:p w:rsidRDefault="002A5805" w:rsidP="002A5805" w:rsidR="002A5805" w:rsidRPr="002A580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Jozo Ćaleta</w:t>
      </w:r>
    </w:p>
    <w:p w:rsidRDefault="002A5805" w:rsidP="002A5805" w:rsidR="002A5805" w:rsidRPr="002A580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A580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A580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A580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A5805">
        <w:rPr>
          <w:rFonts w:cs="Times New Roman" w:eastAsia="Times New Roman"/>
          <w:b/>
          <w:lang w:eastAsia="hr-HR" w:val="en-AU"/>
        </w:rPr>
        <w:t xml:space="preserve">: 14. </w:t>
      </w:r>
      <w:r w:rsidRPr="002A5805">
        <w:rPr>
          <w:rFonts w:cs="Times New Roman" w:eastAsia="Times New Roman"/>
          <w:b/>
          <w:lang w:eastAsia="hr-HR"/>
        </w:rPr>
        <w:t>St-2856/2015.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POUKA O PRAVNOM LIJEKU: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DNA:</w:t>
      </w:r>
    </w:p>
    <w:p w:rsidRDefault="002A5805" w:rsidP="002A5805" w:rsidR="002A5805" w:rsidRPr="002A58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A5805" w:rsidP="002A5805" w:rsidR="002A5805" w:rsidRPr="002A58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Dužniku,</w:t>
      </w:r>
    </w:p>
    <w:p w:rsidRDefault="002A5805" w:rsidP="002A5805" w:rsidR="002A5805" w:rsidRPr="002A58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2A5805">
        <w:rPr>
          <w:rFonts w:cs="Times New Roman" w:eastAsia="Times New Roman"/>
          <w:lang w:eastAsia="hr-HR"/>
        </w:rPr>
        <w:t>Stubalj</w:t>
      </w:r>
      <w:proofErr w:type="spellEnd"/>
      <w:r w:rsidRPr="002A5805">
        <w:rPr>
          <w:rFonts w:cs="Times New Roman" w:eastAsia="Times New Roman"/>
          <w:lang w:eastAsia="hr-HR"/>
        </w:rPr>
        <w:t xml:space="preserve"> 238., </w:t>
      </w:r>
      <w:proofErr w:type="spellStart"/>
      <w:r w:rsidRPr="002A5805">
        <w:rPr>
          <w:rFonts w:cs="Times New Roman" w:eastAsia="Times New Roman"/>
          <w:lang w:eastAsia="hr-HR"/>
        </w:rPr>
        <w:t>Bilice</w:t>
      </w:r>
      <w:proofErr w:type="spellEnd"/>
      <w:r w:rsidRPr="002A5805">
        <w:rPr>
          <w:rFonts w:cs="Times New Roman" w:eastAsia="Times New Roman"/>
          <w:lang w:eastAsia="hr-HR"/>
        </w:rPr>
        <w:t xml:space="preserve">, </w:t>
      </w:r>
    </w:p>
    <w:p w:rsidRDefault="002A5805" w:rsidP="002A5805" w:rsidR="002A5805" w:rsidRPr="002A58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Županijsko državno odvjetništvo Split,</w:t>
      </w:r>
    </w:p>
    <w:p w:rsidRDefault="002A5805" w:rsidP="002A5805" w:rsidR="002A5805" w:rsidRPr="002A58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 xml:space="preserve">Porezna uprava Split, </w:t>
      </w:r>
    </w:p>
    <w:p w:rsidRDefault="002A5805" w:rsidP="002A5805" w:rsidR="002A5805" w:rsidRPr="002A58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e-Oglasna ploča Suda – rok 20. dana,</w:t>
      </w:r>
    </w:p>
    <w:p w:rsidRDefault="002A5805" w:rsidP="002A5805" w:rsidR="002A5805" w:rsidRPr="002A58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sudski registar – nakon pravomoćnosti</w:t>
      </w:r>
    </w:p>
    <w:p w:rsidRDefault="002A5805" w:rsidP="002A5805" w:rsidR="002A5805" w:rsidRPr="002A58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A5805">
        <w:rPr>
          <w:rFonts w:cs="Times New Roman" w:eastAsia="Times New Roman"/>
          <w:lang w:eastAsia="hr-HR"/>
        </w:rPr>
        <w:t>u spis.</w:t>
      </w: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805" w:rsidP="002A5805" w:rsidR="002A5805" w:rsidRPr="002A58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805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2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St-2856/2015-5</izvorni_sadrzaj>
    <derivirana_varijabla naziv="DomainObject.Oznaka_1">St-2856/2015-5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St-2856/2015</izvorni_sadrzaj>
    <derivirana_varijabla naziv="DomainObject.Predmet.OznakaBroj_1">St-2856/2015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DOKNA j.d.o.o. za ugostiteljstvo i turizam</izvorni_sadrzaj>
    <derivirana_varijabla naziv="DomainObject.Predmet.ProtustrankaFormated_1">  DOKNA j.d.o.o. za ugostiteljstvo i turizam</derivirana_varijabla>
  </DomainObject.Predmet.ProtustrankaFormated>
  <DomainObject.Predmet.ProtustrankaFormatedOIB>
    <izvorni_sadrzaj>  DOKNA j.d.o.o. za ugostiteljstvo i turizam, OIB 80764733151</izvorni_sadrzaj>
    <derivirana_varijabla naziv="DomainObject.Predmet.ProtustrankaFormatedOIB_1">  DOKNA j.d.o.o. za ugostiteljstvo i turizam, OIB 80764733151</derivirana_varijabla>
  </DomainObject.Predmet.ProtustrankaFormatedOIB>
  <DomainObject.Predmet.ProtustrankaFormatedWithAdress>
    <izvorni_sadrzaj> DOKNA j.d.o.o. za ugostiteljstvo i turizam, Vukovarska 6, 21480 Vis</izvorni_sadrzaj>
    <derivirana_varijabla naziv="DomainObject.Predmet.ProtustrankaFormatedWithAdress_1"> DOKNA j.d.o.o. za ugostiteljstvo i turizam, Vukovarska 6, 21480 Vis</derivirana_varijabla>
  </DomainObject.Predmet.ProtustrankaFormatedWithAdress>
  <DomainObject.Predmet.ProtustrankaFormatedWithAdressOIB>
    <izvorni_sadrzaj> DOKNA j.d.o.o. za ugostiteljstvo i turizam, OIB 80764733151, Vukovarska 6, 21480 Vis</izvorni_sadrzaj>
    <derivirana_varijabla naziv="DomainObject.Predmet.ProtustrankaFormatedWithAdressOIB_1"> DOKNA j.d.o.o. za ugostiteljstvo i turizam, OIB 80764733151, Vukovarska 6, 21480 Vis</derivirana_varijabla>
  </DomainObject.Predmet.ProtustrankaFormatedWithAdressOIB>
  <DomainObject.Predmet.ProtustrankaWithAdress>
    <izvorni_sadrzaj>DOKNA j.d.o.o. za ugostiteljstvo i turizam Vukovarska 6, 21480 Vis</izvorni_sadrzaj>
    <derivirana_varijabla naziv="DomainObject.Predmet.ProtustrankaWithAdress_1">DOKNA j.d.o.o. za ugostiteljstvo i turizam Vukovarska 6, 21480 Vis</derivirana_varijabla>
  </DomainObject.Predmet.ProtustrankaWithAdress>
  <DomainObject.Predmet.ProtustrankaWithAdressOIB>
    <izvorni_sadrzaj>DOKNA j.d.o.o. za ugostiteljstvo i turizam, OIB 80764733151, Vukovarska 6, 21480 Vis</izvorni_sadrzaj>
    <derivirana_varijabla naziv="DomainObject.Predmet.ProtustrankaWithAdressOIB_1">DOKNA j.d.o.o. za ugostiteljstvo i turizam, OIB 80764733151, Vukovarska 6, 21480 Vis</derivirana_varijabla>
  </DomainObject.Predmet.ProtustrankaWithAdressOIB>
  <DomainObject.Predmet.ProtustrankaNazivFormated>
    <izvorni_sadrzaj>DOKNA j.d.o.o. za ugostiteljstvo i turizam</izvorni_sadrzaj>
    <derivirana_varijabla naziv="DomainObject.Predmet.ProtustrankaNazivFormated_1">DOKNA j.d.o.o. za ugostiteljstvo i turizam</derivirana_varijabla>
  </DomainObject.Predmet.ProtustrankaNazivFormated>
  <DomainObject.Predmet.ProtustrankaNazivFormatedOIB>
    <izvorni_sadrzaj>DOKNA j.d.o.o. za ugostiteljstvo i turizam, OIB 80764733151</izvorni_sadrzaj>
    <derivirana_varijabla naziv="DomainObject.Predmet.ProtustrankaNazivFormatedOIB_1">DOKNA j.d.o.o. za ugostiteljstvo i turizam, OIB 80764733151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6698.39</izvorni_sadrzaj>
    <derivirana_varijabla naziv="DomainObject.Predmet.TrenutnaVrijednost_1">6698.39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DOKNA j.d.o.o. za ugostiteljstvo i turizam</item>
    </izvorni_sadrzaj>
    <derivirana_varijabla naziv="DomainObject.Predmet.ProtuStrankaListFormated_1">
      <item>DOKNA j.d.o.o. za ugostiteljstvo i turizam</item>
    </derivirana_varijabla>
  </DomainObject.Predmet.ProtuStrankaListFormated>
  <DomainObject.Predmet.ProtuStrankaListFormatedOIB>
    <izvorni_sadrzaj>
      <item>DOKNA j.d.o.o. za ugostiteljstvo i turizam, OIB 80764733151</item>
    </izvorni_sadrzaj>
    <derivirana_varijabla naziv="DomainObject.Predmet.ProtuStrankaListFormatedOIB_1">
      <item>DOKNA j.d.o.o. za ugostiteljstvo i turizam, OIB 80764733151</item>
    </derivirana_varijabla>
  </DomainObject.Predmet.ProtuStrankaListFormatedOIB>
  <DomainObject.Predmet.ProtuStrankaListFormatedWithAdress>
    <izvorni_sadrzaj>
      <item>DOKNA j.d.o.o. za ugostiteljstvo i turizam, Vukovarska 6, 21480 Vis</item>
    </izvorni_sadrzaj>
    <derivirana_varijabla naziv="DomainObject.Predmet.ProtuStrankaListFormatedWithAdress_1">
      <item>DOKNA j.d.o.o. za ugostiteljstvo i turizam, Vukovarska 6, 21480 Vis</item>
    </derivirana_varijabla>
  </DomainObject.Predmet.ProtuStrankaListFormatedWithAdress>
  <DomainObject.Predmet.ProtuStrankaListFormatedWithAdressOIB>
    <izvorni_sadrzaj>
      <item>DOKNA j.d.o.o. za ugostiteljstvo i turizam, OIB 80764733151, Vukovarska 6, 21480 Vis</item>
    </izvorni_sadrzaj>
    <derivirana_varijabla naziv="DomainObject.Predmet.ProtuStrankaListFormatedWithAdressOIB_1">
      <item>DOKNA j.d.o.o. za ugostiteljstvo i turizam, OIB 80764733151, Vukovarska 6, 21480 Vis</item>
    </derivirana_varijabla>
  </DomainObject.Predmet.ProtuStrankaListFormatedWithAdressOIB>
  <DomainObject.Predmet.ProtuStrankaListNazivFormated>
    <izvorni_sadrzaj>
      <item>DOKNA j.d.o.o. za ugostiteljstvo i turizam</item>
    </izvorni_sadrzaj>
    <derivirana_varijabla naziv="DomainObject.Predmet.ProtuStrankaListNazivFormated_1">
      <item>DOKNA j.d.o.o. za ugostiteljstvo i turizam</item>
    </derivirana_varijabla>
  </DomainObject.Predmet.ProtuStrankaListNazivFormated>
  <DomainObject.Predmet.ProtuStrankaListNazivFormatedOIB>
    <izvorni_sadrzaj>
      <item>DOKNA j.d.o.o. za ugostiteljstvo i turizam, OIB 80764733151</item>
    </izvorni_sadrzaj>
    <derivirana_varijabla naziv="DomainObject.Predmet.ProtuStrankaListNazivFormatedOIB_1">
      <item>DOKNA j.d.o.o. za ugostiteljstvo i turizam, OIB 80764733151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St-2856/2015-5</izvorni_sadrzaj>
    <derivirana_varijabla naziv="DomainObject.PoslovniBrojDokumenta_1">St-2856/2015-5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DOKNA j.d.o.o. za ugostiteljstvo i turizam</izvorni_sadrzaj>
    <derivirana_varijabla naziv="DomainObject.Predmet.ProtustrankaIDrugi_1">DOKNA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DOKNA j.d.o.o. za ugostiteljstvo i turizam, OIB 80764733151, Vukovarska 6, 21480 Vis</izvorni_sadrzaj>
    <derivirana_varijabla naziv="DomainObject.Predmet.ProtustrankaIDrugiAdressOIB_1">DOKNA j.d.o.o. za ugostiteljstvo i turizam, OIB 80764733151, Vukovarska 6,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DOKNA j.d.o.o. za ugostiteljstvo i turizam</item>
      <item>FINANCIJSKA AGENCIJA, RC SPLIT</item>
    </izvorni_sadrzaj>
    <derivirana_varijabla naziv="DomainObject.Predmet.SudioniciListNaziv_1">
      <item>DOKNA j.d.o.o. za ugostiteljstvo i turizam</item>
      <item>FINANCIJSKA AGENCIJA, RC SPLIT</item>
    </derivirana_varijabla>
  </DomainObject.Predmet.SudioniciListNaziv>
  <DomainObject.Predmet.SudioniciListAdressOIB>
    <izvorni_sadrzaj>
      <item>DOKNA j.d.o.o. za ugostiteljstvo i turizam, OIB 80764733151, Vukovarska 6,21480 Vis</item>
      <item>FINANCIJSKA AGENCIJA, RC SPLIT, OIB 85821130368, Mažuranićevo šetalište 24 b,21000 Split</item>
    </izvorni_sadrzaj>
    <derivirana_varijabla naziv="DomainObject.Predmet.SudioniciListAdressOIB_1">
      <item>DOKNA j.d.o.o. za ugostiteljstvo i turizam, OIB 80764733151, Vukovarska 6,21480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726AF-E0EB-433C-962E-2CE854AEA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787</properties:Words>
  <properties:Characters>4205</properties:Characters>
  <properties:Lines>148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2016-12-01T12:40:00Z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St-2856/2015-5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