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b5eb" w14:paraId="a39b5e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B79A8">
        <w:t>1058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B79A8">
        <w:t>MARIO DE LUX d.o.o. Zadar, Obala Kneza Trpimira 33, Zadar,</w:t>
      </w:r>
      <w:r w:rsidR="00B7710A">
        <w:t xml:space="preserve"> </w:t>
      </w:r>
      <w:r w:rsidR="00A54C72" w:rsidRPr="00FF7529">
        <w:t>OIB:</w:t>
      </w:r>
      <w:r w:rsidR="006B79A8">
        <w:t>95840325240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072E91">
        <w:t>30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B79A8">
        <w:t xml:space="preserve">MARIO DE LUX d.o.o. Zadar, Obala Kneza Trpimira 33, Zadar, </w:t>
      </w:r>
      <w:r w:rsidR="006B79A8" w:rsidRPr="00FF7529">
        <w:t>OIB:</w:t>
      </w:r>
      <w:r w:rsidR="006B79A8">
        <w:t>95840325240</w:t>
      </w:r>
      <w:r w:rsidR="00955E58">
        <w:t xml:space="preserve"> </w:t>
      </w:r>
      <w:r>
        <w:t xml:space="preserve">na temelju neizvršenih osnova za plaćanje iznosi </w:t>
      </w:r>
      <w:r w:rsidR="006B79A8">
        <w:t>1.111.554,93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6B79A8">
        <w:t>ju</w:t>
      </w:r>
      <w:r w:rsidRPr="00FC1537">
        <w:t xml:space="preserve"> se </w:t>
      </w:r>
      <w:r w:rsidR="007B0F30">
        <w:t>osob</w:t>
      </w:r>
      <w:r w:rsidR="006B79A8">
        <w:t>e</w:t>
      </w:r>
      <w:r w:rsidR="007B0F30">
        <w:t xml:space="preserve"> ovlašten</w:t>
      </w:r>
      <w:r w:rsidR="006B79A8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6B79A8">
        <w:t>Milan Kotur, Ražanac, Ulica X 11 i Mario Bernatović, Austrija, A-1070 Beč, Bruggasse 42/2/4,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B79A8">
        <w:t xml:space="preserve">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B79A8">
        <w:t>1058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22F7">
      <w:rPr>
        <w:noProof/>
      </w:rPr>
      <w:t>2</w:t>
    </w:r>
    <w:r>
      <w:fldChar w:fldCharType="end"/>
    </w:r>
  </w:p>
  <w:p w:rsidRDefault="00D422F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422F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B79A8">
      <w:t>1058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422F7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DE LUX d.o.o. za turizam i ugostiteljstvo</izvorni_sadrzaj>
    <derivirana_varijabla naziv="DomainObject.Predmet.ProtustrankaFormated_1">  MARIO DE LUX d.o.o. za turizam i ugostiteljstvo</derivirana_varijabla>
  </DomainObject.Predmet.ProtustrankaFormated>
  <DomainObject.Predmet.ProtustrankaFormatedOIB>
    <izvorni_sadrzaj>  MARIO DE LUX d.o.o. za turizam i ugostiteljstvo, OIB 95840325240</izvorni_sadrzaj>
    <derivirana_varijabla naziv="DomainObject.Predmet.ProtustrankaFormatedOIB_1">  MARIO DE LUX d.o.o. za turizam i ugostiteljstvo, OIB 95840325240</derivirana_varijabla>
  </DomainObject.Predmet.ProtustrankaFormatedOIB>
  <DomainObject.Predmet.ProtustrankaFormatedWithAdress>
    <izvorni_sadrzaj> MARIO DE LUX d.o.o. za turizam i ugostiteljstvo, Obala Kneza Trpimira 33, 23000 Zadar</izvorni_sadrzaj>
    <derivirana_varijabla naziv="DomainObject.Predmet.ProtustrankaFormatedWithAdress_1"> MARIO DE LUX d.o.o. za turizam i ugostiteljstvo, Obala Kneza Trpimira 33, 23000 Zadar</derivirana_varijabla>
  </DomainObject.Predmet.ProtustrankaFormatedWithAdress>
  <DomainObject.Predmet.ProtustrankaFormatedWithAdressOIB>
    <izvorni_sadrzaj> MARIO DE LUX d.o.o. za turizam i ugostiteljstvo, OIB 95840325240, Obala Kneza Trpimira 33, 23000 Zadar</izvorni_sadrzaj>
    <derivirana_varijabla naziv="DomainObject.Predmet.ProtustrankaFormatedWithAdressOIB_1"> MARIO DE LUX d.o.o. za turizam i ugostiteljstvo, OIB 95840325240, Obala Kneza Trpimira 33, 23000 Zadar</derivirana_varijabla>
  </DomainObject.Predmet.ProtustrankaFormatedWithAdressOIB>
  <DomainObject.Predmet.ProtustrankaWithAdress>
    <izvorni_sadrzaj>MARIO DE LUX d.o.o. za turizam i ugostiteljstvo Obala Kneza Trpimira 33, 23000 Zadar</izvorni_sadrzaj>
    <derivirana_varijabla naziv="DomainObject.Predmet.ProtustrankaWithAdress_1">MARIO DE LUX d.o.o. za turizam i ugostiteljstvo Obala Kneza Trpimira 33, 23000 Zadar</derivirana_varijabla>
  </DomainObject.Predmet.ProtustrankaWithAdress>
  <DomainObject.Predmet.ProtustrankaWithAdressOIB>
    <izvorni_sadrzaj>MARIO DE LUX d.o.o. za turizam i ugostiteljstvo, OIB 95840325240, Obala Kneza Trpimira 33, 23000 Zadar</izvorni_sadrzaj>
    <derivirana_varijabla naziv="DomainObject.Predmet.ProtustrankaWithAdressOIB_1">MARIO DE LUX d.o.o. za turizam i ugostiteljstvo, OIB 95840325240, Obala Kneza Trpimira 33, 23000 Zadar</derivirana_varijabla>
  </DomainObject.Predmet.ProtustrankaWithAdressOIB>
  <DomainObject.Predmet.ProtustrankaNazivFormated>
    <izvorni_sadrzaj>MARIO DE LUX d.o.o. za turizam i ugostiteljstvo</izvorni_sadrzaj>
    <derivirana_varijabla naziv="DomainObject.Predmet.ProtustrankaNazivFormated_1">MARIO DE LUX d.o.o. za turizam i ugostiteljstvo</derivirana_varijabla>
  </DomainObject.Predmet.ProtustrankaNazivFormated>
  <DomainObject.Predmet.ProtustrankaNazivFormatedOIB>
    <izvorni_sadrzaj>MARIO DE LUX d.o.o. za turizam i ugostiteljstvo, OIB 95840325240</izvorni_sadrzaj>
    <derivirana_varijabla naziv="DomainObject.Predmet.ProtustrankaNazivFormatedOIB_1">MARIO DE LUX d.o.o. za turizam i ugostiteljstvo, OIB 95840325240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1111554.93</izvorni_sadrzaj>
    <derivirana_varijabla naziv="DomainObject.Predmet.TrenutnaVrijednost_1">1111554.93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MARIO DE LUX d.o.o. za turizam i ugostiteljstvo</item>
    </izvorni_sadrzaj>
    <derivirana_varijabla naziv="DomainObject.Predmet.ProtuStrankaListFormated_1">
      <item>MARIO DE LUX d.o.o. za turizam i ugostiteljstvo</item>
    </derivirana_varijabla>
  </DomainObject.Predmet.ProtuStrankaListFormated>
  <DomainObject.Predmet.ProtuStrankaListFormatedOIB>
    <izvorni_sadrzaj>
      <item>MARIO DE LUX d.o.o. za turizam i ugostiteljstvo, OIB 95840325240</item>
    </izvorni_sadrzaj>
    <derivirana_varijabla naziv="DomainObject.Predmet.ProtuStrankaListFormatedOIB_1">
      <item>MARIO DE LUX d.o.o. za turizam i ugostiteljstvo, OIB 95840325240</item>
    </derivirana_varijabla>
  </DomainObject.Predmet.ProtuStrankaListFormatedOIB>
  <DomainObject.Predmet.ProtuStrankaListFormatedWithAdress>
    <izvorni_sadrzaj>
      <item>MARIO DE LUX d.o.o. za turizam i ugostiteljstvo, Obala Kneza Trpimira 33, 23000 Zadar</item>
    </izvorni_sadrzaj>
    <derivirana_varijabla naziv="DomainObject.Predmet.ProtuStrankaListFormatedWithAdress_1">
      <item>MARIO DE LUX d.o.o. za turizam i ugostiteljstvo, Obala Kneza Trpimira 33, 23000 Zadar</item>
    </derivirana_varijabla>
  </DomainObject.Predmet.ProtuStrankaListFormatedWithAdress>
  <DomainObject.Predmet.ProtuStrankaListFormatedWithAdressOIB>
    <izvorni_sadrzaj>
      <item>MARIO DE LUX d.o.o. za turizam i ugostiteljstvo, OIB 95840325240, Obala Kneza Trpimira 33, 23000 Zadar</item>
    </izvorni_sadrzaj>
    <derivirana_varijabla naziv="DomainObject.Predmet.ProtuStrankaListFormatedWithAdressOIB_1">
      <item>MARIO DE LUX d.o.o. za turizam i ugostiteljstvo, OIB 95840325240, Obala Kneza Trpimira 33, 23000 Zadar</item>
    </derivirana_varijabla>
  </DomainObject.Predmet.ProtuStrankaListFormatedWithAdressOIB>
  <DomainObject.Predmet.ProtuStrankaListNazivFormated>
    <izvorni_sadrzaj>
      <item>MARIO DE LUX d.o.o. za turizam i ugostiteljstvo</item>
    </izvorni_sadrzaj>
    <derivirana_varijabla naziv="DomainObject.Predmet.ProtuStrankaListNazivFormated_1">
      <item>MARIO DE LUX d.o.o. za turizam i ugostiteljstvo</item>
    </derivirana_varijabla>
  </DomainObject.Predmet.ProtuStrankaListNazivFormated>
  <DomainObject.Predmet.ProtuStrankaListNazivFormatedOIB>
    <izvorni_sadrzaj>
      <item>MARIO DE LUX d.o.o. za turizam i ugostiteljstvo, OIB 95840325240</item>
    </izvorni_sadrzaj>
    <derivirana_varijabla naziv="DomainObject.Predmet.ProtuStrankaListNazivFormatedOIB_1">
      <item>MARIO DE LUX d.o.o. za turizam i ugostiteljstvo, OIB 95840325240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MARIO DE LUX d.o.o. za turizam i ugostiteljstvo</izvorni_sadrzaj>
    <derivirana_varijabla naziv="DomainObject.Predmet.ProtustrankaIDrugi_1">MARIO DE LUX 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MARIO DE LUX d.o.o. za turizam i ugostiteljstvo, OIB 95840325240, Obala Kneza Trpimira 33, 23000 Zadar</izvorni_sadrzaj>
    <derivirana_varijabla naziv="DomainObject.Predmet.ProtustrankaIDrugiAdressOIB_1">MARIO DE LUX d.o.o. za turizam i ugostiteljstvo, OIB 95840325240,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MARIO DE LUX d.o.o. za turizam i ugostiteljstvo</item>
    </izvorni_sadrzaj>
    <derivirana_varijabla naziv="DomainObject.Predmet.SudioniciListNaziv_1">
      <item>FINA</item>
      <item>MARIO DE LUX d.o.o. za turizam i ugostiteljstvo</item>
    </derivirana_varijabla>
  </DomainObject.Predmet.SudioniciListNaziv>
  <DomainObject.Predmet.SudioniciListAdressOIB>
    <izvorni_sadrzaj>
      <item>FINA, OIB 85821130368</item>
      <item>MARIO DE LUX d.o.o. za turizam i ugostiteljstvo, OIB 95840325240, Obala Kneza Trpimira 33,23000 Zadar</item>
    </izvorni_sadrzaj>
    <derivirana_varijabla naziv="DomainObject.Predmet.SudioniciListAdressOIB_1">
      <item>FINA, OIB 85821130368</item>
      <item>MARIO DE LUX d.o.o. za turizam i ugostiteljstvo, OIB 95840325240, Obala Kneza Trpimira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95840325240</item>
    </izvorni_sadrzaj>
    <derivirana_varijabla naziv="DomainObject.Predmet.SudioniciListNazivOIB_1">
      <item>, OIB 85821130368</item>
      <item>, OIB 95840325240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2099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2016-02-08T12:45:00Z</dcterms:created>
  <dc:creator>Tina Grgas</dc:creator>
  <cp:lastModifiedBy>Martina Kalmeta</cp:lastModifiedBy>
  <cp:lastPrinted>2016-02-08T12:37:00Z</cp:lastPrinted>
  <dcterms:modified xmlns:xsi="http://www.w3.org/2001/XMLSchema-instance" xsi:type="dcterms:W3CDTF">2016-02-08T12:48:00Z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