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4165" w14:paraId="7674165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A02989">
        <w:t>70</w:t>
      </w:r>
      <w:r w:rsidR="004F3AE8">
        <w:t>6</w:t>
      </w:r>
      <w:r w:rsidR="001D7548">
        <w:t>/18</w:t>
      </w:r>
      <w:r w:rsidR="00D76812">
        <w:t>-</w:t>
      </w:r>
      <w:r w:rsidR="008B58C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AE46F4">
        <w:t>Energo Global BZ j.d.o.o.  Vrbovec, Ivana Gorana Kovačića 15, OIB: 16306158439, MBS: 080963534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AE46F4">
        <w:t>Energo Global BZ j.d.o.o.  Vrbovec, Ivana Gorana Kovačića 15, OIB: 16306158439, MBS: 080963534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18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AE46F4">
        <w:t>2,00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AE46F4">
        <w:t>Julka Bandić, Osijek, S. Radića 14</w:t>
      </w:r>
      <w:r w:rsidR="0097660C" w:rsidRPr="0097660C">
        <w:t>,</w:t>
      </w:r>
      <w:r w:rsidR="004B2BCD">
        <w:t xml:space="preserve"> </w:t>
      </w:r>
      <w:r w:rsidR="00DD513C">
        <w:t xml:space="preserve"> </w:t>
      </w:r>
      <w:r w:rsidR="008B58C2">
        <w:t>OIB: 04946287686.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4517C1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AE46F4">
        <w:t>9. veljače</w:t>
      </w:r>
      <w:r w:rsidR="00040F40">
        <w:t xml:space="preserve"> 201</w:t>
      </w:r>
      <w:r w:rsidR="00AE46F4">
        <w:t>7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AE46F4">
        <w:t>Energo Global BZ j.d.o.o.  Vrbovec, Ivana Gorana Kovačića 15, OIB: 16306158439, MBS: 080963534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8F7A38">
        <w:t>70</w:t>
      </w:r>
      <w:r w:rsidR="00AE46F4">
        <w:t>6</w:t>
      </w:r>
      <w:r w:rsidR="00046F88">
        <w:t>/1</w:t>
      </w:r>
      <w:r w:rsidR="00A322BC">
        <w:t>8</w:t>
      </w:r>
      <w:r w:rsidR="008B58C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AE46F4">
        <w:t>3</w:t>
      </w:r>
      <w:r w:rsidR="00C50E72">
        <w:t>.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AE46F4">
        <w:t>30.815,00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AE46F4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8B58C2">
        <w:t>Julka Bandić, Osijek, S. Radića 14</w:t>
      </w:r>
      <w:r w:rsidR="008B58C2" w:rsidRPr="0097660C">
        <w:t>,</w:t>
      </w:r>
      <w:r w:rsidR="008B58C2">
        <w:t xml:space="preserve">  OIB: 04946287686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18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524" w:rsidR="00E77524">
      <w:r>
        <w:separator/>
      </w:r>
    </w:p>
  </w:endnote>
  <w:endnote w:id="0" w:type="continuationSeparator">
    <w:p w:rsidRDefault="00E77524" w:rsidR="00E77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524" w:rsidR="00E77524">
      <w:r>
        <w:separator/>
      </w:r>
    </w:p>
  </w:footnote>
  <w:footnote w:id="0" w:type="continuationSeparator">
    <w:p w:rsidRDefault="00E77524" w:rsidR="00E77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5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1953"/>
    <w:rsid w:val="004D6D25"/>
    <w:rsid w:val="004E5065"/>
    <w:rsid w:val="004E7CD5"/>
    <w:rsid w:val="004F071B"/>
    <w:rsid w:val="004F1D1A"/>
    <w:rsid w:val="004F25AD"/>
    <w:rsid w:val="004F3AE8"/>
    <w:rsid w:val="00500BBD"/>
    <w:rsid w:val="005173F9"/>
    <w:rsid w:val="00533DE1"/>
    <w:rsid w:val="005554A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58C2"/>
    <w:rsid w:val="008B624B"/>
    <w:rsid w:val="008C7F5B"/>
    <w:rsid w:val="008F7A38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F1F91"/>
    <w:rsid w:val="00A0258F"/>
    <w:rsid w:val="00A025E8"/>
    <w:rsid w:val="00A02989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46F4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D7E18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7752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D6D7F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Energo Global BZ jednostavno društvo s ograničenom odgovornošću za graditeljstvo i usluge</izvorni_sadrzaj>
    <derivirana_varijabla naziv="DomainObject.Predmet.ProtustrankaFormated_1">  Energo Global BZ jednostavno društvo s ograničenom odgovornošću za graditeljstvo i usluge</derivirana_varijabla>
  </DomainObject.Predmet.ProtustrankaFormated>
  <DomainObject.Predmet.ProtustrankaFormatedOIB>
    <izvorni_sadrzaj>  Energo Global BZ jednostavno društvo s ograničenom odgovornošću za graditeljstvo i usluge, OIB 16306158439</izvorni_sadrzaj>
    <derivirana_varijabla naziv="DomainObject.Predmet.ProtustrankaFormatedOIB_1">  Energo Global BZ jednostavno društvo s ograničenom odgovornošću za graditeljstvo i usluge, OIB 16306158439</derivirana_varijabla>
  </DomainObject.Predmet.ProtustrankaFormatedOIB>
  <DomainObject.Predmet.ProtustrankaFormatedWithAdress>
    <izvorni_sadrzaj> Energo Global BZ jednostavno društvo s ograničenom odgovornošću za graditeljstvo i usluge, Ivana Gorana Kovačića 15, 10340 Vrbovec</izvorni_sadrzaj>
    <derivirana_varijabla naziv="DomainObject.Predmet.ProtustrankaFormatedWithAdress_1"> Energo Global BZ jednostavno društvo s ograničenom odgovornošću za graditeljstvo i usluge, Ivana Gorana Kovačića 15, 10340 Vrbovec</derivirana_varijabla>
  </DomainObject.Predmet.ProtustrankaFormatedWithAdress>
  <DomainObject.Predmet.ProtustrankaFormatedWithAdressOIB>
    <izvorni_sadrzaj> Energo Global BZ jednostavno društvo s ograničenom odgovornošću za graditeljstvo i usluge, OIB 16306158439, Ivana Gorana Kovačića 15, 10340 Vrbovec</izvorni_sadrzaj>
    <derivirana_varijabla naziv="DomainObject.Predmet.ProtustrankaFormatedWithAdressOIB_1"> Energo Global BZ jednostavno društvo s ograničenom odgovornošću za graditeljstvo i usluge, OIB 16306158439, Ivana Gorana Kovačića 15, 10340 Vrbovec</derivirana_varijabla>
  </DomainObject.Predmet.ProtustrankaFormatedWithAdressOIB>
  <DomainObject.Predmet.ProtustrankaWithAdress>
    <izvorni_sadrzaj>Energo Global BZ jednostavno društvo s ograničenom odgovornošću za graditeljstvo i usluge Ivana Gorana Kovačića 15, 10340 Vrbovec</izvorni_sadrzaj>
    <derivirana_varijabla naziv="DomainObject.Predmet.ProtustrankaWithAdress_1">Energo Global BZ jednostavno društvo s ograničenom odgovornošću za graditeljstvo i usluge Ivana Gorana Kovačića 15, 10340 Vrbovec</derivirana_varijabla>
  </DomainObject.Predmet.ProtustrankaWithAdress>
  <DomainObject.Predmet.ProtustrankaWithAdressOIB>
    <izvorni_sadrzaj>Energo Global BZ jednostavno društvo s ograničenom odgovornošću za graditeljstvo i usluge, OIB 16306158439, Ivana Gorana Kovačića 15, 10340 Vrbovec</izvorni_sadrzaj>
    <derivirana_varijabla naziv="DomainObject.Predmet.ProtustrankaWithAdressOIB_1">Energo Global BZ jednostavno društvo s ograničenom odgovornošću za graditeljstvo i usluge, OIB 16306158439, Ivana Gorana Kovačića 15, 10340 Vrbovec</derivirana_varijabla>
  </DomainObject.Predmet.ProtustrankaWithAdressOIB>
  <DomainObject.Predmet.ProtustrankaNazivFormated>
    <izvorni_sadrzaj>Energo Global BZ jednostavno društvo s ograničenom odgovornošću za graditeljstvo i usluge</izvorni_sadrzaj>
    <derivirana_varijabla naziv="DomainObject.Predmet.ProtustrankaNazivFormated_1">Energo Global BZ jednostavno društvo s ograničenom odgovornošću za graditeljstvo i usluge</derivirana_varijabla>
  </DomainObject.Predmet.ProtustrankaNazivFormated>
  <DomainObject.Predmet.ProtustrankaNazivFormatedOIB>
    <izvorni_sadrzaj>Energo Global BZ jednostavno društvo s ograničenom odgovornošću za graditeljstvo i usluge, OIB 16306158439</izvorni_sadrzaj>
    <derivirana_varijabla naziv="DomainObject.Predmet.ProtustrankaNazivFormatedOIB_1">Energo Global BZ jednostavno društvo s ograničenom odgovornošću za graditeljstvo i usluge, OIB 16306158439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Global BZ jednostavno društvo s ograničenom odgovornošću za graditeljstvo i usluge</item>
    </izvorni_sadrzaj>
    <derivirana_varijabla naziv="DomainObject.Predmet.ProtuStrankaListFormated_1">
      <item>Energo Global BZ jednostavno društvo s ograničenom odgovornošću za graditeljstvo i usluge</item>
    </derivirana_varijabla>
  </DomainObject.Predmet.ProtuStrankaListFormated>
  <DomainObject.Predmet.ProtuStrankaListFormatedOIB>
    <izvorni_sadrzaj>
      <item>Energo Global BZ jednostavno društvo s ograničenom odgovornošću za graditeljstvo i usluge, OIB 16306158439</item>
    </izvorni_sadrzaj>
    <derivirana_varijabla naziv="DomainObject.Predmet.ProtuStrankaListFormatedOIB_1">
      <item>Energo Global BZ jednostavno društvo s ograničenom odgovornošću za graditeljstvo i usluge, OIB 16306158439</item>
    </derivirana_varijabla>
  </DomainObject.Predmet.ProtuStrankaListFormatedOIB>
  <DomainObject.Predmet.ProtuStrankaListFormatedWithAdress>
    <izvorni_sadrzaj>
      <item>Energo Global BZ jednostavno društvo s ograničenom odgovornošću za graditeljstvo i usluge, Ivana Gorana Kovačića 15, 10340 Vrbovec</item>
    </izvorni_sadrzaj>
    <derivirana_varijabla naziv="DomainObject.Predmet.ProtuStrankaListFormatedWithAdress_1">
      <item>Energo Global BZ jednostavno društvo s ograničenom odgovornošću za graditeljstvo i usluge, Ivana Gorana Kovačića 15, 10340 Vrbovec</item>
    </derivirana_varijabla>
  </DomainObject.Predmet.ProtuStrankaListFormatedWithAdress>
  <DomainObject.Predmet.ProtuStrankaListFormatedWithAdressOIB>
    <izvorni_sadrzaj>
      <item>Energo Global BZ jednostavno društvo s ograničenom odgovornošću za graditeljstvo i usluge, OIB 16306158439, Ivana Gorana Kovačića 15, 10340 Vrbovec</item>
    </izvorni_sadrzaj>
    <derivirana_varijabla naziv="DomainObject.Predmet.ProtuStrankaListFormatedWithAdressOIB_1">
      <item>Energo Global BZ jednostavno društvo s ograničenom odgovornošću za graditeljstvo i usluge, OIB 16306158439, Ivana Gorana Kovačića 15, 10340 Vrbovec</item>
    </derivirana_varijabla>
  </DomainObject.Predmet.ProtuStrankaListFormatedWithAdressOIB>
  <DomainObject.Predmet.ProtuStrankaListNazivFormated>
    <izvorni_sadrzaj>
      <item>Energo Global BZ jednostavno društvo s ograničenom odgovornošću za graditeljstvo i usluge</item>
    </izvorni_sadrzaj>
    <derivirana_varijabla naziv="DomainObject.Predmet.ProtuStrankaListNazivFormated_1">
      <item>Energo Global BZ jednostavno društvo s ograničenom odgovornošću za graditeljstvo i usluge</item>
    </derivirana_varijabla>
  </DomainObject.Predmet.ProtuStrankaListNazivFormated>
  <DomainObject.Predmet.ProtuStrankaListNazivFormatedOIB>
    <izvorni_sadrzaj>
      <item>Energo Global BZ jednostavno društvo s ograničenom odgovornošću za graditeljstvo i usluge, OIB 16306158439</item>
    </izvorni_sadrzaj>
    <derivirana_varijabla naziv="DomainObject.Predmet.ProtuStrankaListNazivFormatedOIB_1">
      <item>Energo Global BZ jednostavno društvo s ograničenom odgovornošću za graditeljstvo i usluge, OIB 16306158439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Global BZ jednostavno društvo s ograničenom odgovornošću za graditeljstvo i usluge</izvorni_sadrzaj>
    <derivirana_varijabla naziv="DomainObject.Predmet.ProtustrankaIDrugi_1">Energo Global BZ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Global BZ jednostavno društvo s ograničenom odgovornošću za graditeljstvo i usluge, OIB 16306158439, Ivana Gorana Kovačića 15, 10340 Vrbovec</izvorni_sadrzaj>
    <derivirana_varijabla naziv="DomainObject.Predmet.ProtustrankaIDrugiAdressOIB_1">Energo Global BZ jednostavno društvo s ograničenom odgovornošću za graditeljstvo i usluge, OIB 16306158439,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Global BZ jednostavno društvo s ograničenom odgovornošću za graditeljstvo i usluge</item>
      <item>FINA Regionalni centar Zagreb</item>
    </izvorni_sadrzaj>
    <derivirana_varijabla naziv="DomainObject.Predmet.SudioniciListNaziv_1">
      <item>Energo Global BZ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izvorni_sadrzaj>
    <derivirana_varijabla naziv="DomainObject.Predmet.SudioniciListAdressOIB_1"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16306158439</item>
      <item>, OIB 85821130368</item>
    </izvorni_sadrzaj>
    <derivirana_varijabla naziv="DomainObject.Predmet.SudioniciListNazivOIB_1">
      <item>, OIB 16306158439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1EAAE-26F1-431E-B9DC-033FADF08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2483</properties:Characters>
  <properties:Lines>105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2018-07-06T09:53:00Z</dcterms:created>
  <dc:creator>hermanj</dc:creator>
  <cp:lastModifiedBy>Zvjezdana Kovačić</cp:lastModifiedBy>
  <cp:lastPrinted>2018-07-06T09:53:00Z</cp:lastPrinted>
  <dcterms:modified xmlns:xsi="http://www.w3.org/2001/XMLSchema-instance" xsi:type="dcterms:W3CDTF">2018-07-06T09:54:00Z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St-706-18.docx)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