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669b" w14:paraId="a96669b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A80C52" w:rsidRPr="00A80C52">
        <w:rPr>
          <w:rFonts w:hAnsi="Times New Roman" w:ascii="Times New Roman"/>
          <w:b w:val="false"/>
        </w:rPr>
        <w:t>Trgovački sud u Pazinu, po stečajnom sucu Ivanu Dujiću, u stečajnom postupku nad Stečajnom masom iza P. G. G. d.o.o. Rijeka, Markovići 21, OIB 65253551781</w:t>
      </w:r>
      <w:r w:rsidR="00782594">
        <w:rPr>
          <w:rFonts w:hAnsi="Times New Roman" w:ascii="Times New Roman"/>
          <w:b w:val="false"/>
        </w:rPr>
        <w:t xml:space="preserve">, </w:t>
      </w:r>
      <w:r w:rsidR="008120C9">
        <w:rPr>
          <w:rFonts w:hAnsi="Times New Roman" w:ascii="Times New Roman"/>
          <w:b w:val="false"/>
        </w:rPr>
        <w:t>27</w:t>
      </w:r>
      <w:r w:rsidR="00782594">
        <w:rPr>
          <w:rFonts w:hAnsi="Times New Roman" w:ascii="Times New Roman"/>
          <w:b w:val="false"/>
        </w:rPr>
        <w:t xml:space="preserve">. </w:t>
      </w:r>
      <w:r w:rsidR="008120C9">
        <w:rPr>
          <w:rFonts w:hAnsi="Times New Roman" w:ascii="Times New Roman"/>
          <w:b w:val="false"/>
        </w:rPr>
        <w:t>rujna</w:t>
      </w:r>
      <w:r w:rsidR="00782594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513DC8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8623DB">
        <w:rPr>
          <w:rFonts w:hAnsi="Times New Roman" w:ascii="Times New Roman"/>
          <w:b w:val="false"/>
        </w:rPr>
        <w:t>a</w:t>
      </w:r>
      <w:r w:rsidR="00DA5BD1" w:rsidRPr="000F610D">
        <w:rPr>
          <w:rFonts w:hAnsi="Times New Roman" w:ascii="Times New Roman"/>
          <w:b w:val="false"/>
        </w:rPr>
        <w:t xml:space="preserve"> stečajnog dužnika</w:t>
      </w:r>
      <w:r w:rsidR="00782594">
        <w:rPr>
          <w:rFonts w:hAnsi="Times New Roman" w:ascii="Times New Roman"/>
          <w:b w:val="false"/>
        </w:rPr>
        <w:t xml:space="preserve"> </w:t>
      </w:r>
      <w:r w:rsidR="008120C9" w:rsidRPr="008120C9">
        <w:rPr>
          <w:rFonts w:hAnsi="Times New Roman" w:ascii="Times New Roman"/>
          <w:b w:val="false"/>
        </w:rPr>
        <w:t>k.č. 4634/2 pašnjak, k.č. 4634/3 pašnjak, k.č.  4634/5 oranica i k.č. 4635/2 pašnjak, sve upisane u z.k.ul. 1458 k.o. Kringa</w:t>
      </w:r>
      <w:r w:rsidR="00774F58">
        <w:rPr>
          <w:rFonts w:hAnsi="Times New Roman" w:ascii="Times New Roman"/>
          <w:b w:val="false"/>
        </w:rPr>
        <w:t xml:space="preserve">, </w:t>
      </w:r>
      <w:r w:rsidR="00DA5BD1" w:rsidRPr="000F610D">
        <w:rPr>
          <w:rFonts w:hAnsi="Times New Roman" w:ascii="Times New Roman"/>
          <w:b w:val="false"/>
        </w:rPr>
        <w:t xml:space="preserve">iznosi </w:t>
      </w:r>
      <w:r w:rsidR="008120C9" w:rsidRPr="008120C9">
        <w:rPr>
          <w:rFonts w:hAnsi="Times New Roman" w:ascii="Times New Roman"/>
          <w:b w:val="false"/>
        </w:rPr>
        <w:t xml:space="preserve">920.962,34 </w:t>
      </w:r>
      <w:r w:rsidR="00194E03" w:rsidRPr="000F610D">
        <w:rPr>
          <w:rFonts w:hAnsi="Times New Roman" w:ascii="Times New Roman"/>
          <w:b w:val="false"/>
        </w:rPr>
        <w:t>kn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20C9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</w:t>
      </w:r>
      <w:r w:rsidR="008120C9" w:rsidRPr="008120C9">
        <w:rPr>
          <w:rFonts w:hAnsi="Times New Roman" w:ascii="Times New Roman"/>
          <w:b w:val="false"/>
        </w:rPr>
        <w:t>k.č. 4634/2 pašnjak, k.č. 4634/3 pašnjak, k.č.  4634/5 oranica i k.č. 4635/2 pašnjak, sve upisane u z.k.ul. 1458 k.o. Kringa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615F1B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8120C9" w:rsidRPr="008120C9">
        <w:rPr>
          <w:rFonts w:hAnsi="Times New Roman" w:ascii="Times New Roman"/>
          <w:b w:val="false"/>
          <w:color w:val="000000"/>
          <w:lang w:eastAsia="hr-HR"/>
        </w:rPr>
        <w:t xml:space="preserve">920.962,34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8120C9">
        <w:rPr>
          <w:rFonts w:hAnsi="Times New Roman" w:ascii="Times New Roman"/>
          <w:b w:val="false"/>
        </w:rPr>
        <w:t xml:space="preserve">690.721,75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8120C9" w:rsidRPr="008120C9">
        <w:rPr>
          <w:rFonts w:hAnsi="Times New Roman" w:ascii="Times New Roman"/>
          <w:b w:val="false"/>
        </w:rPr>
        <w:t>460</w:t>
      </w:r>
      <w:r w:rsidR="008120C9">
        <w:rPr>
          <w:rFonts w:hAnsi="Times New Roman" w:ascii="Times New Roman"/>
          <w:b w:val="false"/>
        </w:rPr>
        <w:t>.</w:t>
      </w:r>
      <w:r w:rsidR="008120C9" w:rsidRPr="008120C9">
        <w:rPr>
          <w:rFonts w:hAnsi="Times New Roman" w:ascii="Times New Roman"/>
          <w:b w:val="false"/>
        </w:rPr>
        <w:t>481,17</w:t>
      </w:r>
      <w:r w:rsidR="008120C9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8120C9">
        <w:rPr>
          <w:rFonts w:hAnsi="Times New Roman" w:ascii="Times New Roman"/>
          <w:b w:val="false"/>
        </w:rPr>
        <w:t xml:space="preserve">230.240,59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F123B3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8120C9" w:rsidRPr="008120C9">
        <w:rPr>
          <w:rFonts w:hAnsi="Times New Roman" w:ascii="Times New Roman"/>
          <w:b w:val="false"/>
        </w:rPr>
        <w:t>27. rujna 2018.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F123B3" w:rsidR="00DA5BD1" w:rsidRPr="008F7763">
      <w:pPr>
        <w:ind w:left="4963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F123B3" w:rsidP="00F123B3" w:rsidR="00F123B3">
      <w:pPr>
        <w:ind w:left="4963"/>
        <w:jc w:val="center"/>
        <w:rPr>
          <w:rFonts w:hAnsi="Times New Roman" w:ascii="Times New Roman"/>
          <w:b w:val="false"/>
        </w:rPr>
      </w:pPr>
    </w:p>
    <w:p w:rsidRDefault="00661BC8" w:rsidP="00F123B3" w:rsidR="00DA5BD1" w:rsidRPr="008F7763">
      <w:pPr>
        <w:ind w:left="4963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320362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8623DB" w:rsidP="008623DB" w:rsidR="008623DB" w:rsidRPr="008623DB">
      <w:pPr>
        <w:jc w:val="both"/>
        <w:rPr>
          <w:rFonts w:hAnsi="Times New Roman" w:ascii="Times New Roman"/>
          <w:b w:val="false"/>
        </w:rPr>
      </w:pPr>
      <w:r w:rsidRPr="008623DB">
        <w:rPr>
          <w:rFonts w:hAnsi="Times New Roman" w:ascii="Times New Roman"/>
          <w:b w:val="false"/>
        </w:rPr>
        <w:t>- stečajni upravitelj Ljiljana Blagojević iz Rijeke, Markovići 21</w:t>
      </w:r>
    </w:p>
    <w:p w:rsidRDefault="008623DB" w:rsidP="008623DB" w:rsidR="008623DB">
      <w:pPr>
        <w:jc w:val="both"/>
        <w:rPr>
          <w:rFonts w:hAnsi="Times New Roman" w:ascii="Times New Roman"/>
          <w:b w:val="false"/>
        </w:rPr>
      </w:pPr>
      <w:r w:rsidRPr="008623DB">
        <w:rPr>
          <w:rFonts w:hAnsi="Times New Roman" w:ascii="Times New Roman"/>
          <w:b w:val="false"/>
        </w:rPr>
        <w:t>- B2 KAPITAL d.o.o. Zagreb, Radnička Cesta 41</w:t>
      </w:r>
    </w:p>
    <w:p w:rsidRDefault="00661BC8" w:rsidP="008623DB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F123B3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3E2" w:rsidP="00DA5BD1" w:rsidR="007303E2">
      <w:r>
        <w:separator/>
      </w:r>
    </w:p>
  </w:endnote>
  <w:endnote w:id="0" w:type="continuationSeparator">
    <w:p w:rsidRDefault="007303E2" w:rsidP="00DA5BD1" w:rsidR="00730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36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36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2036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3E2" w:rsidP="00DA5BD1" w:rsidR="007303E2">
      <w:r>
        <w:separator/>
      </w:r>
    </w:p>
  </w:footnote>
  <w:footnote w:id="0" w:type="continuationSeparator">
    <w:p w:rsidRDefault="007303E2" w:rsidP="00DA5BD1" w:rsidR="00730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123B3" w:rsidP="00F123B3" w:rsidR="00902CE6" w:rsidRPr="005B6AD6">
        <w:pPr>
          <w:pStyle w:val="Zaglavlje"/>
          <w:tabs>
            <w:tab w:pos="4320" w:val="clear"/>
            <w:tab w:pos="8640" w:val="clear"/>
          </w:tabs>
          <w:jc w:val="center"/>
          <w:rPr>
            <w:rFonts w:hAnsi="Times New Roman" w:ascii="Times New Roman"/>
            <w:b w:val="false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BD3032">
          <w:tab/>
        </w:r>
        <w:r w:rsidR="00DA5BD1" w:rsidRPr="00442215">
          <w:rPr>
            <w:rFonts w:hAnsi="Times New Roman" w:ascii="Times New Roman"/>
            <w:b w:val="false"/>
          </w:rPr>
          <w:fldChar w:fldCharType="begin"/>
        </w:r>
        <w:r w:rsidR="00DA5BD1" w:rsidRPr="00442215">
          <w:rPr>
            <w:rFonts w:hAnsi="Times New Roman" w:ascii="Times New Roman"/>
            <w:b w:val="false"/>
          </w:rPr>
          <w:instrText>PAGE   \* MERGEFORMAT</w:instrText>
        </w:r>
        <w:r w:rsidR="00DA5BD1" w:rsidRPr="00442215">
          <w:rPr>
            <w:rFonts w:hAnsi="Times New Roman" w:ascii="Times New Roman"/>
            <w:b w:val="false"/>
          </w:rPr>
          <w:fldChar w:fldCharType="separate"/>
        </w:r>
        <w:r w:rsidR="00320362">
          <w:rPr>
            <w:rFonts w:hAnsi="Times New Roman" w:ascii="Times New Roman"/>
            <w:b w:val="false"/>
            <w:noProof/>
          </w:rPr>
          <w:t>2</w:t>
        </w:r>
        <w:r w:rsidR="00DA5BD1"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DA5BD1"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</w:r>
        <w:r w:rsidR="000772D1" w:rsidRPr="000772D1">
          <w:rPr>
            <w:rFonts w:hAnsi="Times New Roman" w:ascii="Times New Roman"/>
            <w:b w:val="false"/>
          </w:rPr>
          <w:t xml:space="preserve">10 </w:t>
        </w:r>
        <w:r w:rsidR="008120C9">
          <w:rPr>
            <w:rFonts w:hAnsi="Times New Roman" w:ascii="Times New Roman"/>
            <w:b w:val="false"/>
          </w:rPr>
          <w:t>St-137/2018-26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E42FE6">
      <w:rPr>
        <w:rFonts w:hAnsi="Times New Roman" w:ascii="Times New Roman"/>
        <w:b w:val="false"/>
      </w:rPr>
      <w:t xml:space="preserve">10 </w:t>
    </w:r>
    <w:r w:rsidR="008120C9">
      <w:rPr>
        <w:rFonts w:hAnsi="Times New Roman" w:ascii="Times New Roman"/>
        <w:b w:val="false"/>
      </w:rPr>
      <w:t>St-137/2018-26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32CEE"/>
    <w:rsid w:val="00150ED0"/>
    <w:rsid w:val="0016197B"/>
    <w:rsid w:val="00194E03"/>
    <w:rsid w:val="001B7C33"/>
    <w:rsid w:val="001C65C2"/>
    <w:rsid w:val="00213C46"/>
    <w:rsid w:val="00224E4E"/>
    <w:rsid w:val="002B561F"/>
    <w:rsid w:val="002D7040"/>
    <w:rsid w:val="00311E50"/>
    <w:rsid w:val="00320362"/>
    <w:rsid w:val="003441C8"/>
    <w:rsid w:val="00361F4E"/>
    <w:rsid w:val="003771B6"/>
    <w:rsid w:val="00392EDD"/>
    <w:rsid w:val="004208E2"/>
    <w:rsid w:val="004406DB"/>
    <w:rsid w:val="004550A0"/>
    <w:rsid w:val="004A4036"/>
    <w:rsid w:val="00513DC8"/>
    <w:rsid w:val="005437C1"/>
    <w:rsid w:val="00550DEE"/>
    <w:rsid w:val="00554328"/>
    <w:rsid w:val="00586781"/>
    <w:rsid w:val="00586CF3"/>
    <w:rsid w:val="005B3B5D"/>
    <w:rsid w:val="00601649"/>
    <w:rsid w:val="00601AD6"/>
    <w:rsid w:val="00615F1B"/>
    <w:rsid w:val="0062066D"/>
    <w:rsid w:val="006262E4"/>
    <w:rsid w:val="00661BC8"/>
    <w:rsid w:val="006C36F9"/>
    <w:rsid w:val="00721D15"/>
    <w:rsid w:val="007303E2"/>
    <w:rsid w:val="00740611"/>
    <w:rsid w:val="007650E3"/>
    <w:rsid w:val="00774F58"/>
    <w:rsid w:val="00782594"/>
    <w:rsid w:val="007A4235"/>
    <w:rsid w:val="007B071B"/>
    <w:rsid w:val="008120C9"/>
    <w:rsid w:val="00822DFE"/>
    <w:rsid w:val="008623DB"/>
    <w:rsid w:val="00896BF8"/>
    <w:rsid w:val="008A77D9"/>
    <w:rsid w:val="008D7386"/>
    <w:rsid w:val="008F74D9"/>
    <w:rsid w:val="008F7763"/>
    <w:rsid w:val="009070E7"/>
    <w:rsid w:val="00911CE0"/>
    <w:rsid w:val="009754C9"/>
    <w:rsid w:val="0098258B"/>
    <w:rsid w:val="00985388"/>
    <w:rsid w:val="00993205"/>
    <w:rsid w:val="00A74376"/>
    <w:rsid w:val="00A80C52"/>
    <w:rsid w:val="00A95609"/>
    <w:rsid w:val="00B70CB0"/>
    <w:rsid w:val="00B90FED"/>
    <w:rsid w:val="00BD09BA"/>
    <w:rsid w:val="00BD3032"/>
    <w:rsid w:val="00C00555"/>
    <w:rsid w:val="00C00BF8"/>
    <w:rsid w:val="00C13E26"/>
    <w:rsid w:val="00C53666"/>
    <w:rsid w:val="00C70BAF"/>
    <w:rsid w:val="00C776FA"/>
    <w:rsid w:val="00C94512"/>
    <w:rsid w:val="00C95559"/>
    <w:rsid w:val="00CD0B71"/>
    <w:rsid w:val="00CE0489"/>
    <w:rsid w:val="00D163CE"/>
    <w:rsid w:val="00D50A1D"/>
    <w:rsid w:val="00D676F2"/>
    <w:rsid w:val="00DA5BD1"/>
    <w:rsid w:val="00E20683"/>
    <w:rsid w:val="00E24EC1"/>
    <w:rsid w:val="00E35E8D"/>
    <w:rsid w:val="00E42FE6"/>
    <w:rsid w:val="00ED2AE1"/>
    <w:rsid w:val="00F123B3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36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3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3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36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3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3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30.08.18. zadnji svežanj u radu, ostali u referadi</izvorni_sadrzaj>
    <derivirana_varijabla naziv="DomainObject.Predmet.Opis_1">30.08.18. zadnji svežanj u radu, ostali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 G. G. d.o.o. za gradnju</izvorni_sadrzaj>
    <derivirana_varijabla naziv="DomainObject.Predmet.ProtustrankaFormated_1">  Stečajna masa iza P. G. G. d.o.o. za gradnju</derivirana_varijabla>
  </DomainObject.Predmet.ProtustrankaFormated>
  <DomainObject.Predmet.ProtustrankaFormatedOIB>
    <izvorni_sadrzaj>  Stečajna masa iza P. G. G. d.o.o. za gradnju, OIB 65253551781</izvorni_sadrzaj>
    <derivirana_varijabla naziv="DomainObject.Predmet.ProtustrankaFormatedOIB_1">  Stečajna masa iza P. G. G. d.o.o. za gradnju, OIB 65253551781</derivirana_varijabla>
  </DomainObject.Predmet.ProtustrankaFormatedOIB>
  <DomainObject.Predmet.ProtustrankaFormatedWithAdress>
    <izvorni_sadrzaj> Stečajna masa iza P. G. G. d.o.o. za gradnju, Markovići 21, 51000 Rijeka</izvorni_sadrzaj>
    <derivirana_varijabla naziv="DomainObject.Predmet.ProtustrankaFormatedWithAdress_1"> Stečajna masa iza P. G. G. d.o.o. za gradnju, Markovići 21, 51000 Rijeka</derivirana_varijabla>
  </DomainObject.Predmet.ProtustrankaFormatedWithAdress>
  <DomainObject.Predmet.ProtustrankaFormatedWithAdressOIB>
    <izvorni_sadrzaj> Stečajna masa iza P. G. G. d.o.o. za gradnju, OIB 65253551781, Markovići 21, 51000 Rijeka</izvorni_sadrzaj>
    <derivirana_varijabla naziv="DomainObject.Predmet.ProtustrankaFormatedWithAdressOIB_1"> Stečajna masa iza P. G. G. d.o.o. za gradnju, OIB 65253551781, Markovići 21, 51000 Rijeka</derivirana_varijabla>
  </DomainObject.Predmet.ProtustrankaFormatedWithAdressOIB>
  <DomainObject.Predmet.ProtustrankaWithAdress>
    <izvorni_sadrzaj>Stečajna masa iza P. G. G. d.o.o. za gradnju Markovići 21, 51000 Rijeka</izvorni_sadrzaj>
    <derivirana_varijabla naziv="DomainObject.Predmet.ProtustrankaWithAdress_1">Stečajna masa iza P. G. G. d.o.o. za gradnju Markovići 21, 51000 Rijeka</derivirana_varijabla>
  </DomainObject.Predmet.ProtustrankaWithAdress>
  <DomainObject.Predmet.ProtustrankaWithAdressOIB>
    <izvorni_sadrzaj>Stečajna masa iza P. G. G. d.o.o. za gradnju, OIB 65253551781, Markovići 21, 51000 Rijeka</izvorni_sadrzaj>
    <derivirana_varijabla naziv="DomainObject.Predmet.ProtustrankaWithAdressOIB_1">Stečajna masa iza P. G. G. d.o.o. za gradnju, OIB 65253551781, Markovići 21, 51000 Rijeka</derivirana_varijabla>
  </DomainObject.Predmet.ProtustrankaWithAdressOIB>
  <DomainObject.Predmet.ProtustrankaNazivFormated>
    <izvorni_sadrzaj>Stečajna masa iza P. G. G. d.o.o. za gradnju</izvorni_sadrzaj>
    <derivirana_varijabla naziv="DomainObject.Predmet.ProtustrankaNazivFormated_1">Stečajna masa iza P. G. G. d.o.o. za gradnju</derivirana_varijabla>
  </DomainObject.Predmet.ProtustrankaNazivFormated>
  <DomainObject.Predmet.ProtustrankaNazivFormatedOIB>
    <izvorni_sadrzaj>Stečajna masa iza P. G. G. d.o.o. za gradnju, OIB 65253551781</izvorni_sadrzaj>
    <derivirana_varijabla naziv="DomainObject.Predmet.ProtustrankaNazivFormatedOIB_1">Stečajna masa iza P. G. G. d.o.o. za gradnju, OIB 65253551781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Stečajna masa iza P. G. G. d.o.o. za gradnju</item>
    </izvorni_sadrzaj>
    <derivirana_varijabla naziv="DomainObject.Predmet.ProtuStrankaListFormated_1">
      <item>Stečajna masa iza P. G. G. d.o.o. za gradnju</item>
    </derivirana_varijabla>
  </DomainObject.Predmet.ProtuStrankaListFormated>
  <DomainObject.Predmet.ProtuStrankaListFormatedOIB>
    <izvorni_sadrzaj>
      <item>Stečajna masa iza P. G. G. d.o.o. za gradnju, OIB 65253551781</item>
    </izvorni_sadrzaj>
    <derivirana_varijabla naziv="DomainObject.Predmet.ProtuStrankaListFormatedOIB_1">
      <item>Stečajna masa iza P. G. G. d.o.o. za gradnju, OIB 65253551781</item>
    </derivirana_varijabla>
  </DomainObject.Predmet.ProtuStrankaListFormatedOIB>
  <DomainObject.Predmet.ProtuStrankaListFormatedWithAdress>
    <izvorni_sadrzaj>
      <item>Stečajna masa iza P. G. G. d.o.o. za gradnju, Markovići 21, 51000 Rijeka</item>
    </izvorni_sadrzaj>
    <derivirana_varijabla naziv="DomainObject.Predmet.ProtuStrankaListFormatedWithAdress_1">
      <item>Stečajna masa iza P. G. G. d.o.o. za gradnju, Markovići 21, 51000 Rijeka</item>
    </derivirana_varijabla>
  </DomainObject.Predmet.ProtuStrankaListFormatedWithAdress>
  <DomainObject.Predmet.ProtuStrankaListFormatedWithAdressOIB>
    <izvorni_sadrzaj>
      <item>Stečajna masa iza P. G. G. d.o.o. za gradnju, OIB 65253551781, Markovići 21, 51000 Rijeka</item>
    </izvorni_sadrzaj>
    <derivirana_varijabla naziv="DomainObject.Predmet.ProtuStrankaListFormatedWithAdressOIB_1">
      <item>Stečajna masa iza P. G. G. d.o.o. za gradnju, OIB 65253551781, Markovići 21, 51000 Rijeka</item>
    </derivirana_varijabla>
  </DomainObject.Predmet.ProtuStrankaListFormatedWithAdressOIB>
  <DomainObject.Predmet.ProtuStrankaListNazivFormated>
    <izvorni_sadrzaj>
      <item>Stečajna masa iza P. G. G. d.o.o. za gradnju</item>
    </izvorni_sadrzaj>
    <derivirana_varijabla naziv="DomainObject.Predmet.ProtuStrankaListNazivFormated_1">
      <item>Stečajna masa iza P. G. G. d.o.o. za gradnju</item>
    </derivirana_varijabla>
  </DomainObject.Predmet.ProtuStrankaListNazivFormated>
  <DomainObject.Predmet.ProtuStrankaListNazivFormatedOIB>
    <izvorni_sadrzaj>
      <item>Stečajna masa iza P. G. G. d.o.o. za gradnju, OIB 65253551781</item>
    </izvorni_sadrzaj>
    <derivirana_varijabla naziv="DomainObject.Predmet.ProtuStrankaListNazivFormatedOIB_1">
      <item>Stečajna masa iza P. G. G. d.o.o. za gradnju, OIB 65253551781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Stečajna masa iza P. G. G. d.o.o. za gradnju</izvorni_sadrzaj>
    <derivirana_varijabla naziv="DomainObject.Predmet.ProtustrankaIDrugi_1">Stečajna masa iza P. G. G. d.o.o. za gradnju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Stečajna masa iza P. G. G. d.o.o. za gradnju, OIB 65253551781, Markovići 21, 51000 Rijeka</izvorni_sadrzaj>
    <derivirana_varijabla naziv="DomainObject.Predmet.ProtustrankaIDrugiAdressOIB_1">Stečajna masa iza P. G. G. d.o.o. za gradnju, OIB 65253551781,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 G. G. d.o.o. za gradnju</item>
      <item>MILENA VELJOVIĆ</item>
    </izvorni_sadrzaj>
    <derivirana_varijabla naziv="DomainObject.Predmet.SudioniciListNaziv_1">
      <item>Stečajna masa iza P. G. G. d.o.o. za gradnju</item>
      <item>MILENA VELJOVIĆ</item>
    </derivirana_varijabla>
  </DomainObject.Predmet.SudioniciListNaziv>
  <DomainObject.Predmet.SudioniciListAdressOIB>
    <izvorni_sadrzaj>
      <item>Stečajna masa iza P. G. G. d.o.o. za gradnju, OIB 65253551781, Markovići 21,51000 Rijeka</item>
      <item>MILENA VELJOVIĆ, OIB 90523902370, Dobrilina 9,52100 Pula</item>
    </izvorni_sadrzaj>
    <derivirana_varijabla naziv="DomainObject.Predmet.SudioniciListAdressOIB_1">
      <item>Stečajna masa iza P. G. G. d.o.o. za gradnju, OIB 65253551781, Markovići 21,51000 Rijeka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65253551781</item>
      <item>, OIB 90523902370</item>
    </izvorni_sadrzaj>
    <derivirana_varijabla naziv="DomainObject.Predmet.SudioniciListNazivOIB_1">
      <item>, OIB 65253551781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2372</properties:Characters>
  <properties:Lines>70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2018-09-27T12:57:00Z</dcterms:created>
  <dc:creator>Jasmina Matika</dc:creator>
  <cp:lastModifiedBy>Sanja Lakošeljac</cp:lastModifiedBy>
  <dcterms:modified xmlns:xsi="http://www.w3.org/2001/XMLSchema-instance" xsi:type="dcterms:W3CDTF">2018-09-27T13:01:00Z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(St-137-18 - ZAKLJUČAK O PRODAJI -PUTEM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