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b0bc" w14:paraId="56db0bc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1452CB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1452CB">
        <w:rPr>
          <w:szCs w:val="24"/>
        </w:rPr>
        <w:t>7538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1452CB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1452CB">
        <w:rPr>
          <w:szCs w:val="24"/>
        </w:rPr>
        <w:t>VERA USLUGE d.o.o., Zagreb, Žitnjak bb, OIB: 55412303379</w:t>
      </w:r>
      <w:r>
        <w:rPr>
          <w:szCs w:val="24"/>
        </w:rPr>
        <w:t xml:space="preserve">, dana </w:t>
      </w:r>
      <w:r w:rsidR="001452CB">
        <w:rPr>
          <w:szCs w:val="24"/>
        </w:rPr>
        <w:t>4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1452CB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1452CB">
        <w:rPr>
          <w:szCs w:val="24"/>
        </w:rPr>
        <w:t>VERA USLUGE d.o.o., Zagreb, Žitnjak bb, OIB: MBS: 080484042, 55412303379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1452CB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1452CB">
        <w:rPr>
          <w:szCs w:val="24"/>
        </w:rPr>
        <w:t>VERA USLUGE d.o.o., Zagreb, Žitnjak bb, OIB: 55412303379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70640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1452CB">
        <w:rPr>
          <w:rFonts w:cs="Times New Roman" w:eastAsia="Times New Roman"/>
          <w:szCs w:val="24"/>
          <w:lang w:eastAsia="hr-HR"/>
        </w:rPr>
        <w:t>4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387B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8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387B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0297C"/>
    <w:rsid w:val="001452CB"/>
    <w:rsid w:val="0019279B"/>
    <w:rsid w:val="0021532B"/>
    <w:rsid w:val="002201BF"/>
    <w:rsid w:val="002949E2"/>
    <w:rsid w:val="002A5055"/>
    <w:rsid w:val="002D701E"/>
    <w:rsid w:val="002E5744"/>
    <w:rsid w:val="0031387B"/>
    <w:rsid w:val="00370429"/>
    <w:rsid w:val="00445B33"/>
    <w:rsid w:val="004D0AC9"/>
    <w:rsid w:val="004E6C37"/>
    <w:rsid w:val="00534760"/>
    <w:rsid w:val="005C3FAD"/>
    <w:rsid w:val="005E336B"/>
    <w:rsid w:val="00600EAC"/>
    <w:rsid w:val="0065430E"/>
    <w:rsid w:val="00784E00"/>
    <w:rsid w:val="007E742B"/>
    <w:rsid w:val="00813D72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57C31"/>
    <w:rsid w:val="00B91C86"/>
    <w:rsid w:val="00BD3F78"/>
    <w:rsid w:val="00C04D66"/>
    <w:rsid w:val="00C100B0"/>
    <w:rsid w:val="00C70640"/>
    <w:rsid w:val="00CF5D42"/>
    <w:rsid w:val="00D03E98"/>
    <w:rsid w:val="00D40F89"/>
    <w:rsid w:val="00D6189F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87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387B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387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387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87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387B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387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387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7538</izvorni_sadrzaj>
    <derivirana_varijabla naziv="DomainObject.Predmet.Broj_1">7538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St-7538/2015</izvorni_sadrzaj>
    <derivirana_varijabla naziv="DomainObject.Predmet.OznakaBroj_1">St-7538/2015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 USLUGE d.o.o.</izvorni_sadrzaj>
    <derivirana_varijabla naziv="DomainObject.Predmet.ProtustrankaFormated_1">  VERA USLUGE d.o.o.</derivirana_varijabla>
  </DomainObject.Predmet.ProtustrankaFormated>
  <DomainObject.Predmet.ProtustrankaFormatedOIB>
    <izvorni_sadrzaj>  VERA USLUGE d.o.o., OIB 55412303379</izvorni_sadrzaj>
    <derivirana_varijabla naziv="DomainObject.Predmet.ProtustrankaFormatedOIB_1">  VERA USLUGE d.o.o., OIB 55412303379</derivirana_varijabla>
  </DomainObject.Predmet.ProtustrankaFormatedOIB>
  <DomainObject.Predmet.ProtustrankaFormatedWithAdress>
    <izvorni_sadrzaj> VERA USLUGE d.o.o., Žitnjak/bb, 10000 Zagreb</izvorni_sadrzaj>
    <derivirana_varijabla naziv="DomainObject.Predmet.ProtustrankaFormatedWithAdress_1"> VERA USLUGE d.o.o., Žitnjak/bb, 10000 Zagreb</derivirana_varijabla>
  </DomainObject.Predmet.ProtustrankaFormatedWithAdress>
  <DomainObject.Predmet.ProtustrankaFormatedWithAdressOIB>
    <izvorni_sadrzaj> VERA USLUGE d.o.o., OIB 55412303379, Žitnjak/bb, 10000 Zagreb</izvorni_sadrzaj>
    <derivirana_varijabla naziv="DomainObject.Predmet.ProtustrankaFormatedWithAdressOIB_1"> VERA USLUGE d.o.o., OIB 55412303379, Žitnjak/bb, 10000 Zagreb</derivirana_varijabla>
  </DomainObject.Predmet.ProtustrankaFormatedWithAdressOIB>
  <DomainObject.Predmet.ProtustrankaWithAdress>
    <izvorni_sadrzaj>VERA USLUGE d.o.o. Žitnjak/bb, 10000 Zagreb</izvorni_sadrzaj>
    <derivirana_varijabla naziv="DomainObject.Predmet.ProtustrankaWithAdress_1">VERA USLUGE d.o.o. Žitnjak/bb, 10000 Zagreb</derivirana_varijabla>
  </DomainObject.Predmet.ProtustrankaWithAdress>
  <DomainObject.Predmet.ProtustrankaWithAdressOIB>
    <izvorni_sadrzaj>VERA USLUGE d.o.o., OIB 55412303379, Žitnjak/bb, 10000 Zagreb</izvorni_sadrzaj>
    <derivirana_varijabla naziv="DomainObject.Predmet.ProtustrankaWithAdressOIB_1">VERA USLUGE d.o.o., OIB 55412303379, Žitnjak/bb, 10000 Zagreb</derivirana_varijabla>
  </DomainObject.Predmet.ProtustrankaWithAdressOIB>
  <DomainObject.Predmet.ProtustrankaNazivFormated>
    <izvorni_sadrzaj>VERA USLUGE d.o.o.</izvorni_sadrzaj>
    <derivirana_varijabla naziv="DomainObject.Predmet.ProtustrankaNazivFormated_1">VERA USLUGE d.o.o.</derivirana_varijabla>
  </DomainObject.Predmet.ProtustrankaNazivFormated>
  <DomainObject.Predmet.ProtustrankaNazivFormatedOIB>
    <izvorni_sadrzaj>VERA USLUGE d.o.o., OIB 55412303379</izvorni_sadrzaj>
    <derivirana_varijabla naziv="DomainObject.Predmet.ProtustrankaNazivFormatedOIB_1">VERA USLUGE d.o.o., OIB 55412303379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VERA USLUGE d.o.o.</item>
    </izvorni_sadrzaj>
    <derivirana_varijabla naziv="DomainObject.Predmet.ProtuStrankaListFormated_1">
      <item>VERA USLUGE d.o.o.</item>
    </derivirana_varijabla>
  </DomainObject.Predmet.ProtuStrankaListFormated>
  <DomainObject.Predmet.ProtuStrankaListFormatedOIB>
    <izvorni_sadrzaj>
      <item>VERA USLUGE d.o.o., OIB 55412303379</item>
    </izvorni_sadrzaj>
    <derivirana_varijabla naziv="DomainObject.Predmet.ProtuStrankaListFormatedOIB_1">
      <item>VERA USLUGE d.o.o., OIB 55412303379</item>
    </derivirana_varijabla>
  </DomainObject.Predmet.ProtuStrankaListFormatedOIB>
  <DomainObject.Predmet.ProtuStrankaListFormatedWithAdress>
    <izvorni_sadrzaj>
      <item>VERA USLUGE d.o.o., Žitnjak/bb, 10000 Zagreb</item>
    </izvorni_sadrzaj>
    <derivirana_varijabla naziv="DomainObject.Predmet.ProtuStrankaListFormatedWithAdress_1">
      <item>VERA USLUGE d.o.o., Žitnjak/bb, 10000 Zagreb</item>
    </derivirana_varijabla>
  </DomainObject.Predmet.ProtuStrankaListFormatedWithAdress>
  <DomainObject.Predmet.ProtuStrankaListFormatedWithAdressOIB>
    <izvorni_sadrzaj>
      <item>VERA USLUGE d.o.o., OIB 55412303379, Žitnjak/bb, 10000 Zagreb</item>
    </izvorni_sadrzaj>
    <derivirana_varijabla naziv="DomainObject.Predmet.ProtuStrankaListFormatedWithAdressOIB_1">
      <item>VERA USLUGE d.o.o., OIB 55412303379, Žitnjak/bb, 10000 Zagreb</item>
    </derivirana_varijabla>
  </DomainObject.Predmet.ProtuStrankaListFormatedWithAdressOIB>
  <DomainObject.Predmet.ProtuStrankaListNazivFormated>
    <izvorni_sadrzaj>
      <item>VERA USLUGE d.o.o.</item>
    </izvorni_sadrzaj>
    <derivirana_varijabla naziv="DomainObject.Predmet.ProtuStrankaListNazivFormated_1">
      <item>VERA USLUGE d.o.o.</item>
    </derivirana_varijabla>
  </DomainObject.Predmet.ProtuStrankaListNazivFormated>
  <DomainObject.Predmet.ProtuStrankaListNazivFormatedOIB>
    <izvorni_sadrzaj>
      <item>VERA USLUGE d.o.o., OIB 55412303379</item>
    </izvorni_sadrzaj>
    <derivirana_varijabla naziv="DomainObject.Predmet.ProtuStrankaListNazivFormatedOIB_1">
      <item>VERA USLUGE d.o.o., OIB 55412303379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VERA USLUGE d.o.o.</izvorni_sadrzaj>
    <derivirana_varijabla naziv="DomainObject.Predmet.ProtustrankaIDrugi_1">VERA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VERA USLUGE d.o.o., OIB 55412303379, Žitnjak/bb, 10000 Zagreb</izvorni_sadrzaj>
    <derivirana_varijabla naziv="DomainObject.Predmet.ProtustrankaIDrugiAdressOIB_1">VERA USLUGE d.o.o., OIB 55412303379,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VERA USLUGE d.o.o.</item>
    </izvorni_sadrzaj>
    <derivirana_varijabla naziv="DomainObject.Predmet.SudioniciListNaziv_1">
      <item>FINA Regionalni centar Zagreb</item>
      <item>VERA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VERA USLUGE d.o.o., OIB 55412303379, Žitnjak/bb,10000 Zagreb</item>
    </izvorni_sadrzaj>
    <derivirana_varijabla naziv="DomainObject.Predmet.SudioniciListAdressOIB_1">
      <item>FINA Regionalni centar Zagreb, OIB 85821130368, Trg svibanjskih žrtava 1995. 1,10000 Zagreb</item>
      <item>VERA USLUGE d.o.o., OIB 55412303379, Žitnjak/bb,10000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55412303379</item>
    </izvorni_sadrzaj>
    <derivirana_varijabla naziv="DomainObject.Predmet.SudioniciListNazivOIB_1">
      <item>, OIB 85821130368</item>
      <item>, OIB 55412303379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1693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2015-12-04T08:17:00Z</dcterms:created>
  <dc:creator>dvorana100</dc:creator>
  <cp:lastModifiedBy>Maja Hilje</cp:lastModifiedBy>
  <cp:lastPrinted>2015-12-04T08:17:00Z</cp:lastPrinted>
  <dcterms:modified xmlns:xsi="http://www.w3.org/2001/XMLSchema-instance" xsi:type="dcterms:W3CDTF">2015-12-04T08:19:00Z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