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dcbb" w14:paraId="cdadcbb" w:rsidRDefault="00733EE1" w:rsidP="00733EE1" w:rsidR="00733EE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33EE1" w:rsidP="00733EE1" w:rsidR="00733EE1">
      <w:pPr>
        <w:tabs>
          <w:tab w:pos="7020" w:val="left"/>
        </w:tabs>
      </w:pPr>
      <w:r>
        <w:t xml:space="preserve">REPUBLIKA HRVATSKA </w:t>
      </w:r>
    </w:p>
    <w:p w:rsidRDefault="00733EE1" w:rsidP="00733EE1" w:rsidR="00733EE1">
      <w:r>
        <w:t>Trgovački sud u Zagrebu</w:t>
      </w:r>
    </w:p>
    <w:p w:rsidRDefault="00733EE1" w:rsidP="00733EE1" w:rsidR="00733EE1">
      <w:r>
        <w:t>Zagreb, Amruševa 2/II</w:t>
      </w:r>
    </w:p>
    <w:p w:rsidRDefault="00733EE1" w:rsidP="00733EE1" w:rsidR="00733EE1"/>
    <w:p w:rsidRDefault="00733EE1" w:rsidP="00733EE1" w:rsidR="00733EE1"/>
    <w:p w:rsidRDefault="00733EE1" w:rsidP="00733EE1" w:rsidR="00733EE1">
      <w:pPr>
        <w:jc w:val="both"/>
      </w:pPr>
      <w:r>
        <w:t xml:space="preserve"> </w:t>
      </w:r>
      <w:r>
        <w:tab/>
        <w:t>TRGOVAČKI SUD U ZAGREBU, u skraćenom stečajnom postupku pod poslovnim brojem St-1336</w:t>
      </w:r>
      <w:r w:rsidRPr="00C64A71">
        <w:t>/2016,</w:t>
      </w:r>
      <w:r>
        <w:t xml:space="preserve"> temeljem odredbe članka 430. Stečajnog zakona (N.N. br. 71/15.), dana 15. veljače 2016. godine, objavljuje:</w:t>
      </w:r>
    </w:p>
    <w:p w:rsidRDefault="00733EE1" w:rsidP="00733EE1" w:rsidR="00733EE1">
      <w:pPr>
        <w:jc w:val="both"/>
      </w:pPr>
    </w:p>
    <w:p w:rsidRDefault="00733EE1" w:rsidP="00733EE1" w:rsidR="00733EE1" w:rsidRPr="000E41FF">
      <w:pPr>
        <w:jc w:val="center"/>
      </w:pPr>
      <w:r w:rsidRPr="000E41FF">
        <w:t>O G L A S</w:t>
      </w:r>
    </w:p>
    <w:p w:rsidRDefault="00733EE1" w:rsidP="00733EE1" w:rsidR="00733EE1">
      <w:pPr>
        <w:rPr>
          <w:b/>
        </w:rPr>
      </w:pPr>
    </w:p>
    <w:p w:rsidRDefault="00733EE1" w:rsidP="00733EE1" w:rsidR="00733EE1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STEINBURG d.o.o.</w:t>
      </w:r>
      <w:r w:rsidRPr="00B36E70">
        <w:t xml:space="preserve">, OIB: </w:t>
      </w:r>
      <w:r>
        <w:t>64776544313</w:t>
      </w:r>
      <w:r w:rsidRPr="00B36E70">
        <w:t>, sa sjedištem u</w:t>
      </w:r>
      <w:r>
        <w:t>:</w:t>
      </w:r>
      <w:r w:rsidRPr="00B36E70">
        <w:t xml:space="preserve"> </w:t>
      </w:r>
      <w:r>
        <w:t>Fra Grge Martića 1, 10408 Velika Mlaka, je podnijet prijedlog za pokretanje skraćenog stečajnog postupka.</w:t>
      </w:r>
    </w:p>
    <w:p w:rsidRDefault="00733EE1" w:rsidP="00733EE1" w:rsidR="00733EE1">
      <w:pPr>
        <w:pStyle w:val="Odlomakpopisa"/>
        <w:ind w:left="0"/>
      </w:pPr>
    </w:p>
    <w:p w:rsidRDefault="00733EE1" w:rsidP="00733EE1" w:rsidR="00733EE1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13.040,94 kn.</w:t>
      </w:r>
    </w:p>
    <w:p w:rsidRDefault="00733EE1" w:rsidP="00733EE1" w:rsidR="00733EE1"/>
    <w:p w:rsidRDefault="00733EE1" w:rsidP="00733EE1" w:rsidR="00733EE1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33EE1" w:rsidP="00733EE1" w:rsidR="00733EE1">
      <w:pPr>
        <w:jc w:val="both"/>
      </w:pPr>
    </w:p>
    <w:p w:rsidRDefault="00733EE1" w:rsidP="00733EE1" w:rsidR="00733EE1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33EE1" w:rsidP="00733EE1" w:rsidR="00733EE1">
      <w:pPr>
        <w:pStyle w:val="Odlomakpopisa"/>
        <w:ind w:left="0"/>
      </w:pPr>
    </w:p>
    <w:p w:rsidRDefault="00733EE1" w:rsidP="00733EE1" w:rsidR="00733EE1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733EE1" w:rsidP="00733EE1" w:rsidR="00733EE1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33EE1" w:rsidP="00733EE1" w:rsidR="00733EE1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733EE1" w:rsidP="00733EE1" w:rsidR="00733EE1">
      <w:pPr>
        <w:jc w:val="both"/>
      </w:pPr>
    </w:p>
    <w:p w:rsidRDefault="00733EE1" w:rsidP="00733EE1" w:rsidR="00733EE1">
      <w:pPr>
        <w:jc w:val="center"/>
      </w:pPr>
      <w:r>
        <w:t>U Zagrebu 15. veljače 2016.</w:t>
      </w:r>
    </w:p>
    <w:p w:rsidRDefault="00733EE1" w:rsidP="00733EE1" w:rsidR="00733EE1">
      <w:pPr>
        <w:jc w:val="center"/>
      </w:pPr>
    </w:p>
    <w:p w:rsidRDefault="00733EE1" w:rsidP="00733EE1" w:rsidR="00733EE1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733EE1" w:rsidP="00733EE1" w:rsidR="00733EE1" w:rsidRPr="000E41FF">
      <w:pPr>
        <w:jc w:val="both"/>
      </w:pPr>
    </w:p>
    <w:p w:rsidRDefault="00733EE1" w:rsidP="00733EE1" w:rsidR="00733EE1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733EE1" w:rsidP="00733EE1" w:rsidR="00733EE1">
      <w:pPr>
        <w:jc w:val="right"/>
      </w:pPr>
    </w:p>
    <w:p w:rsidRDefault="00733EE1" w:rsidP="00733EE1" w:rsidR="00733EE1"/>
    <w:p w:rsidRDefault="00733EE1" w:rsidP="00733EE1" w:rsidR="00733EE1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EE1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3EE1"/>
    <w:rsid w:val="00734906"/>
    <w:rsid w:val="007555F9"/>
    <w:rsid w:val="007C6CF3"/>
    <w:rsid w:val="00A012C4"/>
    <w:rsid w:val="00A36B7E"/>
    <w:rsid w:val="00A5043E"/>
    <w:rsid w:val="00AB00F2"/>
    <w:rsid w:val="00B14EA4"/>
    <w:rsid w:val="00BE31C6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EE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3E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3E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3E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EE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3E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3E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3E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STEINBURG, d.o.o.</izvorni_sadrzaj>
    <derivirana_varijabla naziv="DomainObject.Predmet.ProtustrankaFormated_1">  STEINBURG, d.o.o.</derivirana_varijabla>
  </DomainObject.Predmet.ProtustrankaFormated>
  <DomainObject.Predmet.ProtustrankaFormatedOIB>
    <izvorni_sadrzaj>  STEINBURG, d.o.o., OIB 64776544313</izvorni_sadrzaj>
    <derivirana_varijabla naziv="DomainObject.Predmet.ProtustrankaFormatedOIB_1">  STEINBURG, d.o.o., OIB 64776544313</derivirana_varijabla>
  </DomainObject.Predmet.ProtustrankaFormatedOIB>
  <DomainObject.Predmet.ProtustrankaFormatedWithAdress>
    <izvorni_sadrzaj> STEINBURG, d.o.o., Fra Grge Martića 1, 10408 Velika Mlaka</izvorni_sadrzaj>
    <derivirana_varijabla naziv="DomainObject.Predmet.ProtustrankaFormatedWithAdress_1"> STEINBURG, d.o.o., Fra Grge Martića 1, 10408 Velika Mlaka</derivirana_varijabla>
  </DomainObject.Predmet.ProtustrankaFormatedWithAdress>
  <DomainObject.Predmet.ProtustrankaFormatedWithAdressOIB>
    <izvorni_sadrzaj> STEINBURG, d.o.o., OIB 64776544313, Fra Grge Martića 1, 10408 Velika Mlaka</izvorni_sadrzaj>
    <derivirana_varijabla naziv="DomainObject.Predmet.ProtustrankaFormatedWithAdressOIB_1"> STEINBURG, d.o.o., OIB 64776544313, Fra Grge Martića 1, 10408 Velika Mlaka</derivirana_varijabla>
  </DomainObject.Predmet.ProtustrankaFormatedWithAdressOIB>
  <DomainObject.Predmet.ProtustrankaWithAdress>
    <izvorni_sadrzaj>STEINBURG, d.o.o. Fra Grge Martića 1, 10408 Velika Mlaka</izvorni_sadrzaj>
    <derivirana_varijabla naziv="DomainObject.Predmet.ProtustrankaWithAdress_1">STEINBURG, d.o.o. Fra Grge Martića 1, 10408 Velika Mlaka</derivirana_varijabla>
  </DomainObject.Predmet.ProtustrankaWithAdress>
  <DomainObject.Predmet.ProtustrankaWithAdressOIB>
    <izvorni_sadrzaj>STEINBURG, d.o.o., OIB 64776544313, Fra Grge Martića 1, 10408 Velika Mlaka</izvorni_sadrzaj>
    <derivirana_varijabla naziv="DomainObject.Predmet.ProtustrankaWithAdressOIB_1">STEINBURG, d.o.o., OIB 64776544313, Fra Grge Martića 1, 10408 Velika Mlaka</derivirana_varijabla>
  </DomainObject.Predmet.ProtustrankaWithAdressOIB>
  <DomainObject.Predmet.ProtustrankaNazivFormated>
    <izvorni_sadrzaj>STEINBURG, d.o.o.</izvorni_sadrzaj>
    <derivirana_varijabla naziv="DomainObject.Predmet.ProtustrankaNazivFormated_1">STEINBURG, d.o.o.</derivirana_varijabla>
  </DomainObject.Predmet.ProtustrankaNazivFormated>
  <DomainObject.Predmet.ProtustrankaNazivFormatedOIB>
    <izvorni_sadrzaj>STEINBURG, d.o.o., OIB 64776544313</izvorni_sadrzaj>
    <derivirana_varijabla naziv="DomainObject.Predmet.ProtustrankaNazivFormatedOIB_1">STEINBURG, d.o.o., OIB 64776544313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STEINBURG, d.o.o.</item>
    </izvorni_sadrzaj>
    <derivirana_varijabla naziv="DomainObject.Predmet.ProtuStrankaListFormated_1">
      <item>STEINBURG, d.o.o.</item>
    </derivirana_varijabla>
  </DomainObject.Predmet.ProtuStrankaListFormated>
  <DomainObject.Predmet.ProtuStrankaListFormatedOIB>
    <izvorni_sadrzaj>
      <item>STEINBURG, d.o.o., OIB 64776544313</item>
    </izvorni_sadrzaj>
    <derivirana_varijabla naziv="DomainObject.Predmet.ProtuStrankaListFormatedOIB_1">
      <item>STEINBURG, d.o.o., OIB 64776544313</item>
    </derivirana_varijabla>
  </DomainObject.Predmet.ProtuStrankaListFormatedOIB>
  <DomainObject.Predmet.ProtuStrankaListFormatedWithAdress>
    <izvorni_sadrzaj>
      <item>STEINBURG, d.o.o., Fra Grge Martića 1, 10408 Velika Mlaka</item>
    </izvorni_sadrzaj>
    <derivirana_varijabla naziv="DomainObject.Predmet.ProtuStrankaListFormatedWithAdress_1">
      <item>STEINBURG, d.o.o., Fra Grge Martića 1, 10408 Velika Mlaka</item>
    </derivirana_varijabla>
  </DomainObject.Predmet.ProtuStrankaListFormatedWithAdress>
  <DomainObject.Predmet.ProtuStrankaListFormatedWithAdressOIB>
    <izvorni_sadrzaj>
      <item>STEINBURG, d.o.o., OIB 64776544313, Fra Grge Martića 1, 10408 Velika Mlaka</item>
    </izvorni_sadrzaj>
    <derivirana_varijabla naziv="DomainObject.Predmet.ProtuStrankaListFormatedWithAdressOIB_1">
      <item>STEINBURG, d.o.o., OIB 64776544313, Fra Grge Martića 1, 10408 Velika Mlaka</item>
    </derivirana_varijabla>
  </DomainObject.Predmet.ProtuStrankaListFormatedWithAdressOIB>
  <DomainObject.Predmet.ProtuStrankaListNazivFormated>
    <izvorni_sadrzaj>
      <item>STEINBURG, d.o.o.</item>
    </izvorni_sadrzaj>
    <derivirana_varijabla naziv="DomainObject.Predmet.ProtuStrankaListNazivFormated_1">
      <item>STEINBURG, d.o.o.</item>
    </derivirana_varijabla>
  </DomainObject.Predmet.ProtuStrankaListNazivFormated>
  <DomainObject.Predmet.ProtuStrankaListNazivFormatedOIB>
    <izvorni_sadrzaj>
      <item>STEINBURG, d.o.o., OIB 64776544313</item>
    </izvorni_sadrzaj>
    <derivirana_varijabla naziv="DomainObject.Predmet.ProtuStrankaListNazivFormatedOIB_1">
      <item>STEINBURG, d.o.o., OIB 64776544313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STEINBURG, d.o.o.</izvorni_sadrzaj>
    <derivirana_varijabla naziv="DomainObject.Predmet.ProtustrankaIDrugi_1">STEINBURG,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STEINBURG, d.o.o., OIB 64776544313, Fra Grge Martića 1, 10408 Velika Mlaka</izvorni_sadrzaj>
    <derivirana_varijabla naziv="DomainObject.Predmet.ProtustrankaIDrugiAdressOIB_1">STEINBURG, d.o.o., OIB 64776544313, Fra Grge Martića 1,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STEINBURG, d.o.o.</item>
    </izvorni_sadrzaj>
    <derivirana_varijabla naziv="DomainObject.Predmet.SudioniciListNaziv_1">
      <item>FINA Regionalni centar Zagreb</item>
      <item>STEINBURG,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STEINBURG, d.o.o., OIB 64776544313, Fra Grge Martića 1,10408 Velika Mlaka</item>
    </izvorni_sadrzaj>
    <derivirana_varijabla naziv="DomainObject.Predmet.SudioniciListAdressOIB_1">
      <item>FINA Regionalni centar Zagreb, OIB 85821130368, Trg svibanjskih žrtava 1995. br. 1,10000 Zagreb</item>
      <item>STEINBURG, d.o.o., OIB 64776544313, Fra Grge Martića 1,10408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64776544313</item>
    </izvorni_sadrzaj>
    <derivirana_varijabla naziv="DomainObject.Predmet.SudioniciListNazivOIB_1">
      <item>, OIB 85821130368</item>
      <item>, OIB 64776544313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1361</properties:Characters>
  <properties:Lines>44</properties:Lines>
  <properties:Paragraphs>15</properties:Paragraphs>
  <properties:TotalTime>0</properties:TotalTime>
  <properties:ScaleCrop>false</properties:ScaleCrop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2016-02-15T10:25:00Z</dcterms:created>
  <dc:creator>Vlasta Bogović Milisavljević</dc:creator>
  <cp:lastModifiedBy>Vlasta Bogović Milisavljević</cp:lastModifiedBy>
  <dcterms:modified xmlns:xsi="http://www.w3.org/2001/XMLSchema-instance" xsi:type="dcterms:W3CDTF">2016-02-15T10:26:00Z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