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14b0" w14:paraId="20114b0" w:rsidRDefault="00AE649C" w:rsidP="00FA5B5E" w:rsidR="00AE649C" w:rsidRPr="00B76F3C">
      <w:pPr>
        <w:pStyle w:val="Naslov3"/>
        <w15:collapsed w:val="false"/>
      </w:pPr>
    </w:p>
    <w:p w:rsidRDefault="00B25C55" w:rsidP="00B25C55" w:rsidR="00B25C55" w:rsidRPr="00B25C55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25C55" w:rsidP="00B25C55" w:rsidR="00B25C55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25C55" w:rsidP="00B25C55" w:rsidR="00B25C5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B25C55" w:rsidP="00B25C55" w:rsidR="00B25C5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B25C55" w:rsidP="00B25C55" w:rsidR="00B25C55">
      <w:pPr>
        <w:spacing w:after="0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rPr>
          <w:rFonts w:cs="Times New Roman" w:eastAsia="Times New Roman"/>
          <w:lang w:eastAsia="hr-HR"/>
        </w:rPr>
      </w:pPr>
    </w:p>
    <w:p w:rsidRDefault="00B25C55" w:rsidP="00B25C55" w:rsidR="00B25C5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B25C55" w:rsidP="00B25C55" w:rsidR="00B25C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B25C55" w:rsidP="00B25C55" w:rsidR="00B25C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5C55" w:rsidP="00B25C55" w:rsidR="00B25C55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Split, Podružnice Zadar za provedbu skraćenoga stečajnog postupka nad dužnikom PELETI BENKOVAC  d.o.o., Zadar (Grad Zadar), Put </w:t>
      </w:r>
      <w:proofErr w:type="spellStart"/>
      <w:r>
        <w:t>Pudarice</w:t>
      </w:r>
      <w:proofErr w:type="spellEnd"/>
      <w:r>
        <w:t xml:space="preserve"> 9 B, OIB: 62682508821, 20. rujna 2016.</w:t>
      </w:r>
    </w:p>
    <w:p w:rsidRDefault="00B25C55" w:rsidP="00B25C55" w:rsidR="00B25C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B25C55" w:rsidP="00B25C55" w:rsidR="00B25C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B25C55" w:rsidP="00B25C55" w:rsidR="00B25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B25C55" w:rsidP="00B25C55" w:rsidR="00B25C5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25C55" w:rsidP="00B25C55" w:rsidR="00B25C5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25C55" w:rsidP="00B25C55" w:rsidR="00B25C5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B25C55" w:rsidP="00B25C55" w:rsidR="00B25C5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B25C55" w:rsidP="00B25C55" w:rsidR="00B25C5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B25C55" w:rsidP="00B25C55" w:rsidR="00B25C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B25C55" w:rsidP="00B25C55" w:rsidR="00B25C5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B25C55" w:rsidP="00B25C55" w:rsidR="00B25C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5C55" w:rsidP="00B25C55" w:rsidR="00B25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B25C55" w:rsidP="00B25C55" w:rsidR="00B25C5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B25C55" w:rsidP="00B25C55" w:rsidR="00B25C5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B25C55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C55" w:rsidP="00B25C55" w:rsidR="00B25C55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St-902-2016-7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C55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15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5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St-902/2016-5</izvorni_sadrzaj>
    <derivirana_varijabla naziv="DomainObject.Oznaka_1">St-902/2016-5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Peleti Benkovac d.o.o. za usluge</izvorni_sadrzaj>
    <derivirana_varijabla naziv="DomainObject.Predmet.ProtustrankaFormated_1">  Peleti Benkovac d.o.o. za usluge</derivirana_varijabla>
  </DomainObject.Predmet.ProtustrankaFormated>
  <DomainObject.Predmet.ProtustrankaFormatedOIB>
    <izvorni_sadrzaj>  Peleti Benkovac d.o.o. za usluge, OIB 62682508821</izvorni_sadrzaj>
    <derivirana_varijabla naziv="DomainObject.Predmet.ProtustrankaFormatedOIB_1">  Peleti Benkovac d.o.o. za usluge, OIB 62682508821</derivirana_varijabla>
  </DomainObject.Predmet.ProtustrankaFormatedOIB>
  <DomainObject.Predmet.ProtustrankaFormatedWithAdress>
    <izvorni_sadrzaj> Peleti Benkovac d.o.o. za usluge, Put Pudarice 9B , 23000 Zadar</izvorni_sadrzaj>
    <derivirana_varijabla naziv="DomainObject.Predmet.ProtustrankaFormatedWithAdress_1"> Peleti Benkovac d.o.o. za usluge, Put Pudarice 9B , 23000 Zadar</derivirana_varijabla>
  </DomainObject.Predmet.ProtustrankaFormatedWithAdress>
  <DomainObject.Predmet.ProtustrankaFormatedWithAdressOIB>
    <izvorni_sadrzaj> Peleti Benkovac d.o.o. za usluge, OIB 62682508821, Put Pudarice 9B , 23000 Zadar</izvorni_sadrzaj>
    <derivirana_varijabla naziv="DomainObject.Predmet.ProtustrankaFormatedWithAdressOIB_1"> Peleti Benkovac d.o.o. za usluge, OIB 62682508821, Put Pudarice 9B , 23000 Zadar</derivirana_varijabla>
  </DomainObject.Predmet.ProtustrankaFormatedWithAdressOIB>
  <DomainObject.Predmet.ProtustrankaWithAdress>
    <izvorni_sadrzaj>Peleti Benkovac d.o.o. za usluge Put Pudarice 9B , 23000 Zadar</izvorni_sadrzaj>
    <derivirana_varijabla naziv="DomainObject.Predmet.ProtustrankaWithAdress_1">Peleti Benkovac d.o.o. za usluge Put Pudarice 9B , 23000 Zadar</derivirana_varijabla>
  </DomainObject.Predmet.ProtustrankaWithAdress>
  <DomainObject.Predmet.ProtustrankaWithAdressOIB>
    <izvorni_sadrzaj>Peleti Benkovac d.o.o. za usluge, OIB 62682508821, Put Pudarice 9B , 23000 Zadar</izvorni_sadrzaj>
    <derivirana_varijabla naziv="DomainObject.Predmet.ProtustrankaWithAdressOIB_1">Peleti Benkovac d.o.o. za usluge, OIB 62682508821, Put Pudarice 9B , 23000 Zadar</derivirana_varijabla>
  </DomainObject.Predmet.ProtustrankaWithAdressOIB>
  <DomainObject.Predmet.ProtustrankaNazivFormated>
    <izvorni_sadrzaj>Peleti Benkovac d.o.o. za usluge</izvorni_sadrzaj>
    <derivirana_varijabla naziv="DomainObject.Predmet.ProtustrankaNazivFormated_1">Peleti Benkovac d.o.o. za usluge</derivirana_varijabla>
  </DomainObject.Predmet.ProtustrankaNazivFormated>
  <DomainObject.Predmet.ProtustrankaNazivFormatedOIB>
    <izvorni_sadrzaj>Peleti Benkovac d.o.o. za usluge, OIB 62682508821</izvorni_sadrzaj>
    <derivirana_varijabla naziv="DomainObject.Predmet.ProtustrankaNazivFormatedOIB_1">Peleti Benkovac d.o.o. za usluge, OIB 62682508821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6067.77</izvorni_sadrzaj>
    <derivirana_varijabla naziv="DomainObject.Predmet.TrenutnaVrijednost_1">6067.77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Peleti Benkovac d.o.o. za usluge</item>
    </izvorni_sadrzaj>
    <derivirana_varijabla naziv="DomainObject.Predmet.ProtuStrankaListFormated_1">
      <item>Peleti Benkovac d.o.o. za usluge</item>
    </derivirana_varijabla>
  </DomainObject.Predmet.ProtuStrankaListFormated>
  <DomainObject.Predmet.ProtuStrankaListFormatedOIB>
    <izvorni_sadrzaj>
      <item>Peleti Benkovac d.o.o. za usluge, OIB 62682508821</item>
    </izvorni_sadrzaj>
    <derivirana_varijabla naziv="DomainObject.Predmet.ProtuStrankaListFormatedOIB_1">
      <item>Peleti Benkovac d.o.o. za usluge, OIB 62682508821</item>
    </derivirana_varijabla>
  </DomainObject.Predmet.ProtuStrankaListFormatedOIB>
  <DomainObject.Predmet.ProtuStrankaListFormatedWithAdress>
    <izvorni_sadrzaj>
      <item>Peleti Benkovac d.o.o. za usluge, Put Pudarice 9B , 23000 Zadar</item>
    </izvorni_sadrzaj>
    <derivirana_varijabla naziv="DomainObject.Predmet.ProtuStrankaListFormatedWithAdress_1">
      <item>Peleti Benkovac d.o.o. za usluge, Put Pudarice 9B , 23000 Zadar</item>
    </derivirana_varijabla>
  </DomainObject.Predmet.ProtuStrankaListFormatedWithAdress>
  <DomainObject.Predmet.ProtuStrankaListFormatedWithAdressOIB>
    <izvorni_sadrzaj>
      <item>Peleti Benkovac d.o.o. za usluge, OIB 62682508821, Put Pudarice 9B , 23000 Zadar</item>
    </izvorni_sadrzaj>
    <derivirana_varijabla naziv="DomainObject.Predmet.ProtuStrankaListFormatedWithAdressOIB_1">
      <item>Peleti Benkovac d.o.o. za usluge, OIB 62682508821, Put Pudarice 9B , 23000 Zadar</item>
    </derivirana_varijabla>
  </DomainObject.Predmet.ProtuStrankaListFormatedWithAdressOIB>
  <DomainObject.Predmet.ProtuStrankaListNazivFormated>
    <izvorni_sadrzaj>
      <item>Peleti Benkovac d.o.o. za usluge</item>
    </izvorni_sadrzaj>
    <derivirana_varijabla naziv="DomainObject.Predmet.ProtuStrankaListNazivFormated_1">
      <item>Peleti Benkovac d.o.o. za usluge</item>
    </derivirana_varijabla>
  </DomainObject.Predmet.ProtuStrankaListNazivFormated>
  <DomainObject.Predmet.ProtuStrankaListNazivFormatedOIB>
    <izvorni_sadrzaj>
      <item>Peleti Benkovac d.o.o. za usluge, OIB 62682508821</item>
    </izvorni_sadrzaj>
    <derivirana_varijabla naziv="DomainObject.Predmet.ProtuStrankaListNazivFormatedOIB_1">
      <item>Peleti Benkovac d.o.o. za usluge, OIB 62682508821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St-902/2016-5</izvorni_sadrzaj>
    <derivirana_varijabla naziv="DomainObject.PoslovniBrojDokumenta_1">St-902/2016-5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Peleti Benkovac d.o.o. za usluge</izvorni_sadrzaj>
    <derivirana_varijabla naziv="DomainObject.Predmet.ProtustrankaIDrugi_1">Peleti Benkovac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Peleti Benkovac d.o.o. za usluge, OIB 62682508821, Put Pudarice 9B , 23000 Zadar</izvorni_sadrzaj>
    <derivirana_varijabla naziv="DomainObject.Predmet.ProtustrankaIDrugiAdressOIB_1">Peleti Benkovac d.o.o. za usluge, OIB 62682508821, Put Pudarice 9B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Peleti Benkovac d.o.o. za usluge</item>
    </izvorni_sadrzaj>
    <derivirana_varijabla naziv="DomainObject.Predmet.SudioniciListNaziv_1">
      <item>FINA</item>
      <item>Peleti Benkovac d.o.o. za usluge</item>
    </derivirana_varijabla>
  </DomainObject.Predmet.SudioniciListNaziv>
  <DomainObject.Predmet.SudioniciListAdressOIB>
    <izvorni_sadrzaj>
      <item>FINA, OIB 85821130368</item>
      <item>Peleti Benkovac d.o.o. za usluge, OIB 62682508821, Put Pudarice 9B ,23000 Zadar</item>
    </izvorni_sadrzaj>
    <derivirana_varijabla naziv="DomainObject.Predmet.SudioniciListAdressOIB_1">
      <item>FINA, OIB 85821130368</item>
      <item>Peleti Benkovac d.o.o. za usluge, OIB 62682508821, Put Pudarice 9B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7F76B-ADF7-44FD-8717-9FE24F678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784</properties:Characters>
  <properties:Lines>40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2016-09-22T08:51:00Z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