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cdd2" w14:paraId="b38cdd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7424F">
        <w:t>1082</w:t>
      </w:r>
      <w:r w:rsidRPr="00151FF0">
        <w:t>/1</w:t>
      </w:r>
      <w:r w:rsidR="0027424F">
        <w:t>5</w:t>
      </w:r>
      <w:r w:rsidRPr="00151FF0">
        <w:t>-</w:t>
      </w:r>
      <w:r w:rsidR="0027424F">
        <w:t>31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27424F" w:rsidRPr="0027424F">
        <w:t>LUKAS PAL GRADNJA j.d.o.o. za graditeljstvo, Osijek, Nikole Šubića Zrinskog 3, MBS</w:t>
      </w:r>
      <w:r w:rsidR="0027424F">
        <w:t>:</w:t>
      </w:r>
      <w:r w:rsidR="0027424F" w:rsidRPr="0027424F">
        <w:t xml:space="preserve"> 030149476, OIB</w:t>
      </w:r>
      <w:r w:rsidR="0027424F">
        <w:t>:</w:t>
      </w:r>
      <w:r w:rsidR="0027424F" w:rsidRPr="0027424F">
        <w:t xml:space="preserve"> 28295055817</w:t>
      </w:r>
      <w:r w:rsidRPr="00655274">
        <w:t xml:space="preserve">, dana </w:t>
      </w:r>
      <w:r>
        <w:t>2</w:t>
      </w:r>
      <w:r w:rsidR="0027424F">
        <w:t>1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27424F" w:rsidP="0027424F" w:rsidR="007B6DF7">
      <w:pPr>
        <w:pStyle w:val="Tijeloteksta"/>
        <w:numPr>
          <w:ilvl w:val="0"/>
          <w:numId w:val="1"/>
        </w:numPr>
      </w:pPr>
      <w:r>
        <w:t>Privremenoj</w:t>
      </w:r>
      <w:r w:rsidR="00A126F0">
        <w:t xml:space="preserve"> s</w:t>
      </w:r>
      <w:r>
        <w:t>tečajnoj</w:t>
      </w:r>
      <w:r w:rsidR="00F14D32">
        <w:t xml:space="preserve"> upravitelj</w:t>
      </w:r>
      <w:r>
        <w:t>ici</w:t>
      </w:r>
      <w:r w:rsidR="00F14D32">
        <w:t xml:space="preserve"> </w:t>
      </w:r>
      <w:r>
        <w:t>Lidiji</w:t>
      </w:r>
      <w:r w:rsidRPr="0027424F">
        <w:t xml:space="preserve"> Balog, Bilje, Vinogradska 17, OIB</w:t>
      </w:r>
      <w:r>
        <w:t>:</w:t>
      </w:r>
      <w:r w:rsidRPr="0027424F">
        <w:t xml:space="preserve"> 90656042786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 w:rsidR="00A126F0"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Pr="0027424F">
        <w:t>LUKAS PAL GRADNJA j.d.o.o. za graditeljstvo, Osijek, Nikole Šubića Zrinskog 3, MBS</w:t>
      </w:r>
      <w:r>
        <w:t>:</w:t>
      </w:r>
      <w:r w:rsidRPr="0027424F">
        <w:t xml:space="preserve"> 030149476, OIB</w:t>
      </w:r>
      <w:r>
        <w:t>:</w:t>
      </w:r>
      <w:r w:rsidRPr="0027424F">
        <w:t xml:space="preserve"> 28295055817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 w:rsidR="00A126F0">
        <w:t>privremen</w:t>
      </w:r>
      <w:r>
        <w:t>e</w:t>
      </w:r>
      <w:r w:rsidR="00A126F0">
        <w:t xml:space="preserve"> </w:t>
      </w:r>
      <w:r w:rsidR="00C17E69">
        <w:t>stečajn</w:t>
      </w:r>
      <w:r>
        <w:t>e</w:t>
      </w:r>
      <w:r w:rsidR="00C17E69">
        <w:t xml:space="preserve"> upravitelj</w:t>
      </w:r>
      <w:r>
        <w:t>ice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27424F">
        <w:t>j</w:t>
      </w:r>
      <w:r w:rsidR="00A126F0">
        <w:t xml:space="preserve"> </w:t>
      </w:r>
      <w:r>
        <w:t>stečajno</w:t>
      </w:r>
      <w:r w:rsidR="0027424F">
        <w:t>j</w:t>
      </w:r>
      <w:r>
        <w:t xml:space="preserve"> upravitelj</w:t>
      </w:r>
      <w:r w:rsidR="0027424F">
        <w:t>ici</w:t>
      </w:r>
      <w:r w:rsidR="00FF4063">
        <w:t xml:space="preserve"> </w:t>
      </w:r>
      <w:r>
        <w:t>na nje</w:t>
      </w:r>
      <w:r w:rsidR="0027424F">
        <w:t>n</w:t>
      </w:r>
      <w:r>
        <w:t xml:space="preserve"> žiro-račun </w:t>
      </w:r>
      <w:r w:rsidR="0027424F">
        <w:t xml:space="preserve">čiji broj će dostaviti bez odlaganja,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7424F">
        <w:t>1082/15-12</w:t>
      </w:r>
      <w:r w:rsidR="009B0F1B">
        <w:t xml:space="preserve"> od </w:t>
      </w:r>
      <w:r w:rsidR="0027424F">
        <w:t>22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pokrenut je </w:t>
      </w:r>
      <w:r w:rsidR="009616CC">
        <w:t>prethodni postupak nad dužnikom, a rješenjem</w:t>
      </w:r>
      <w:r w:rsidR="0027424F">
        <w:t xml:space="preserve"> poslovnog broja 14 St-1082/15-16 od 30.03.2016. imenovana Lidija</w:t>
      </w:r>
      <w:r w:rsidR="0027424F" w:rsidRPr="0027424F">
        <w:t xml:space="preserve"> Balog, Bilje, Vinogradska 17, OIB</w:t>
      </w:r>
      <w:r w:rsidR="0027424F">
        <w:t>:</w:t>
      </w:r>
      <w:r w:rsidR="0027424F" w:rsidRPr="0027424F">
        <w:t xml:space="preserve"> 90656042786</w:t>
      </w:r>
      <w:r w:rsidR="0027424F">
        <w:t xml:space="preserve"> </w:t>
      </w:r>
      <w:r w:rsidR="009B0F1B">
        <w:t>za privremen</w:t>
      </w:r>
      <w:r w:rsidR="0027424F">
        <w:t>u</w:t>
      </w:r>
      <w:r w:rsidR="009B0F1B">
        <w:t xml:space="preserve"> stečajn</w:t>
      </w:r>
      <w:r w:rsidR="0027424F">
        <w:t xml:space="preserve">u </w:t>
      </w:r>
      <w:r w:rsidR="009B0F1B">
        <w:t>upravitelj</w:t>
      </w:r>
      <w:r w:rsidR="0027424F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27424F">
        <w:t>a</w:t>
      </w:r>
      <w:r>
        <w:t xml:space="preserve"> stečajn</w:t>
      </w:r>
      <w:r w:rsidR="0027424F">
        <w:t>a</w:t>
      </w:r>
      <w:r>
        <w:t xml:space="preserve"> upravitelj</w:t>
      </w:r>
      <w:r w:rsidR="0027424F">
        <w:t>ica</w:t>
      </w:r>
      <w:r>
        <w:t xml:space="preserve"> obavi</w:t>
      </w:r>
      <w:r w:rsidR="0027424F">
        <w:t>la</w:t>
      </w:r>
      <w:r>
        <w:t xml:space="preserve"> je sve potrebne radnje, te je sastavi</w:t>
      </w:r>
      <w:r w:rsidR="0027424F">
        <w:t>la</w:t>
      </w:r>
      <w:r>
        <w:t xml:space="preserve"> i dostavi</w:t>
      </w:r>
      <w:r w:rsidR="0027424F">
        <w:t>la</w:t>
      </w:r>
      <w:r w:rsidR="006764F3">
        <w:t xml:space="preserve"> </w:t>
      </w:r>
      <w:r>
        <w:t>svoje pisano izvješće i nazoči</w:t>
      </w:r>
      <w:r w:rsidR="0027424F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27424F">
        <w:t>19.05</w:t>
      </w:r>
      <w:r w:rsidR="0011209F">
        <w:t>.2016.</w:t>
      </w:r>
      <w:r w:rsidR="00D23353">
        <w:t xml:space="preserve"> </w:t>
      </w:r>
      <w:r w:rsidR="0027424F">
        <w:t>dostavila</w:t>
      </w:r>
      <w:r w:rsidR="00E22748">
        <w:t xml:space="preserve">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27424F">
        <w:t>1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</w:t>
      </w:r>
      <w:r w:rsidR="009F75D9">
        <w:t xml:space="preserve">        </w:t>
      </w:r>
      <w:r w:rsidRPr="008D4802">
        <w:t xml:space="preserve">mr. sc. </w:t>
      </w:r>
      <w:r w:rsidR="00F14D32" w:rsidRPr="008D4802">
        <w:t>Tihomir Kovačević</w:t>
      </w:r>
      <w:r w:rsidR="009F75D9">
        <w:t>, v.r.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F75D9" w:rsidP="009F75D9" w:rsidR="00A126F0">
      <w:pPr>
        <w:pStyle w:val="Tijeloteksta"/>
        <w:ind w:firstLine="348" w:left="3900"/>
      </w:pPr>
      <w:r>
        <w:t>Za točnost otpravka - ovlašteni službenik</w:t>
      </w:r>
    </w:p>
    <w:p w:rsidRDefault="009F75D9" w:rsidP="009F75D9" w:rsidR="009F75D9">
      <w:pPr>
        <w:pStyle w:val="Tijeloteksta"/>
        <w:ind w:firstLine="696" w:left="4968"/>
      </w:pPr>
      <w:r>
        <w:t xml:space="preserve"> Žana Bem</w:t>
      </w:r>
    </w:p>
    <w:sectPr w:rsidR="009F75D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5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6F5948" w:rsidRPr="006F5948">
      <w:t>14 St-</w:t>
    </w:r>
    <w:r w:rsidR="0027424F">
      <w:t>1082/15-31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209F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424F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616CC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F75D9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D6F4A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E65D5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F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F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F4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F4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F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F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F4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F4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St-1082/2015-31</izvorni_sadrzaj>
    <derivirana_varijabla naziv="DomainObject.Oznaka_1">St-1082/2015-31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LUKAS PAL GRADNJA j.d.o.o. za graditeljstvo</izvorni_sadrzaj>
    <derivirana_varijabla naziv="DomainObject.Predmet.ProtustrankaFormated_1">  LUKAS PAL GRADNJA j.d.o.o. za graditeljstvo</derivirana_varijabla>
  </DomainObject.Predmet.ProtustrankaFormated>
  <DomainObject.Predmet.ProtustrankaFormatedOIB>
    <izvorni_sadrzaj>  LUKAS PAL GRADNJA j.d.o.o. za graditeljstvo, OIB 28295055817</izvorni_sadrzaj>
    <derivirana_varijabla naziv="DomainObject.Predmet.ProtustrankaFormatedOIB_1">  LUKAS PAL GRADNJA j.d.o.o. za graditeljstvo, OIB 28295055817</derivirana_varijabla>
  </DomainObject.Predmet.ProtustrankaFormatedOIB>
  <DomainObject.Predmet.ProtustrankaFormatedWithAdress>
    <izvorni_sadrzaj> LUKAS PAL GRADNJA j.d.o.o. za graditeljstvo, Nikole Šubića Zrinskog 3, 31000 Osijek</izvorni_sadrzaj>
    <derivirana_varijabla naziv="DomainObject.Predmet.ProtustrankaFormatedWithAdress_1"> LUKAS PAL GRADNJA j.d.o.o. za graditeljstvo, Nikole Šubića Zrinskog 3, 31000 Osijek</derivirana_varijabla>
  </DomainObject.Predmet.ProtustrankaFormatedWithAdress>
  <DomainObject.Predmet.ProtustrankaFormatedWithAdressOIB>
    <izvorni_sadrzaj> LUKAS PAL GRADNJA j.d.o.o. za graditeljstvo, OIB 28295055817, Nikole Šubića Zrinskog 3, 31000 Osijek</izvorni_sadrzaj>
    <derivirana_varijabla naziv="DomainObject.Predmet.ProtustrankaFormatedWithAdressOIB_1"> LUKAS PAL GRADNJA j.d.o.o. za graditeljstvo, OIB 28295055817, Nikole Šubića Zrinskog 3, 31000 Osijek</derivirana_varijabla>
  </DomainObject.Predmet.ProtustrankaFormatedWithAdressOIB>
  <DomainObject.Predmet.ProtustrankaWithAdress>
    <izvorni_sadrzaj>LUKAS PAL GRADNJA j.d.o.o. za graditeljstvo Nikole Šubića Zrinskog 3, 31000 Osijek</izvorni_sadrzaj>
    <derivirana_varijabla naziv="DomainObject.Predmet.ProtustrankaWithAdress_1">LUKAS PAL GRADNJA j.d.o.o. za graditeljstvo Nikole Šubića Zrinskog 3, 31000 Osijek</derivirana_varijabla>
  </DomainObject.Predmet.ProtustrankaWithAdress>
  <DomainObject.Predmet.ProtustrankaWithAdressOIB>
    <izvorni_sadrzaj>LUKAS PAL GRADNJA j.d.o.o. za graditeljstvo, OIB 28295055817, Nikole Šubića Zrinskog 3, 31000 Osijek</izvorni_sadrzaj>
    <derivirana_varijabla naziv="DomainObject.Predmet.ProtustrankaWithAdressOIB_1">LUKAS PAL GRADNJA j.d.o.o. za graditeljstvo, OIB 28295055817, Nikole Šubića Zrinskog 3, 31000 Osijek</derivirana_varijabla>
  </DomainObject.Predmet.ProtustrankaWithAdressOIB>
  <DomainObject.Predmet.ProtustrankaNazivFormated>
    <izvorni_sadrzaj>LUKAS PAL GRADNJA j.d.o.o. za graditeljstvo</izvorni_sadrzaj>
    <derivirana_varijabla naziv="DomainObject.Predmet.ProtustrankaNazivFormated_1">LUKAS PAL GRADNJA j.d.o.o. za graditeljstvo</derivirana_varijabla>
  </DomainObject.Predmet.ProtustrankaNazivFormated>
  <DomainObject.Predmet.ProtustrankaNazivFormatedOIB>
    <izvorni_sadrzaj>LUKAS PAL GRADNJA j.d.o.o. za graditeljstvo, OIB 28295055817</izvorni_sadrzaj>
    <derivirana_varijabla naziv="DomainObject.Predmet.ProtustrankaNazivFormatedOIB_1">LUKAS PAL GRADNJA j.d.o.o. za graditeljstvo, OIB 28295055817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LUKAS PAL GRADNJA j.d.o.o. za graditeljstvo</item>
    </izvorni_sadrzaj>
    <derivirana_varijabla naziv="DomainObject.Predmet.ProtuStrankaListFormated_1">
      <item>LUKAS PAL GRADNJA j.d.o.o. za graditeljstvo</item>
    </derivirana_varijabla>
  </DomainObject.Predmet.ProtuStrankaListFormated>
  <DomainObject.Predmet.ProtuStrankaListFormatedOIB>
    <izvorni_sadrzaj>
      <item>LUKAS PAL GRADNJA j.d.o.o. za graditeljstvo, OIB 28295055817</item>
    </izvorni_sadrzaj>
    <derivirana_varijabla naziv="DomainObject.Predmet.ProtuStrankaListFormatedOIB_1">
      <item>LUKAS PAL GRADNJA j.d.o.o. za graditeljstvo, OIB 28295055817</item>
    </derivirana_varijabla>
  </DomainObject.Predmet.ProtuStrankaListFormatedOIB>
  <DomainObject.Predmet.ProtuStrankaListFormatedWithAdress>
    <izvorni_sadrzaj>
      <item>LUKAS PAL GRADNJA j.d.o.o. za graditeljstvo, Nikole Šubića Zrinskog 3, 31000 Osijek</item>
    </izvorni_sadrzaj>
    <derivirana_varijabla naziv="DomainObject.Predmet.ProtuStrankaListFormatedWithAdress_1">
      <item>LUKAS PAL GRADNJA j.d.o.o. za graditeljstvo, Nikole Šubića Zrinskog 3, 31000 Osijek</item>
    </derivirana_varijabla>
  </DomainObject.Predmet.ProtuStrankaListFormatedWithAdress>
  <DomainObject.Predmet.ProtuStrankaListFormatedWithAdressOIB>
    <izvorni_sadrzaj>
      <item>LUKAS PAL GRADNJA j.d.o.o. za graditeljstvo, OIB 28295055817, Nikole Šubića Zrinskog 3, 31000 Osijek</item>
    </izvorni_sadrzaj>
    <derivirana_varijabla naziv="DomainObject.Predmet.ProtuStrankaListFormatedWithAdressOIB_1">
      <item>LUKAS PAL GRADNJA j.d.o.o. za graditeljstvo, OIB 28295055817, Nikole Šubića Zrinskog 3, 31000 Osijek</item>
    </derivirana_varijabla>
  </DomainObject.Predmet.ProtuStrankaListFormatedWithAdressOIB>
  <DomainObject.Predmet.ProtuStrankaListNazivFormated>
    <izvorni_sadrzaj>
      <item>LUKAS PAL GRADNJA j.d.o.o. za graditeljstvo</item>
    </izvorni_sadrzaj>
    <derivirana_varijabla naziv="DomainObject.Predmet.ProtuStrankaListNazivFormated_1">
      <item>LUKAS PAL GRADNJA j.d.o.o. za graditeljstvo</item>
    </derivirana_varijabla>
  </DomainObject.Predmet.ProtuStrankaListNazivFormated>
  <DomainObject.Predmet.ProtuStrankaListNazivFormatedOIB>
    <izvorni_sadrzaj>
      <item>LUKAS PAL GRADNJA j.d.o.o. za graditeljstvo, OIB 28295055817</item>
    </izvorni_sadrzaj>
    <derivirana_varijabla naziv="DomainObject.Predmet.ProtuStrankaListNazivFormatedOIB_1">
      <item>LUKAS PAL GRADNJA j.d.o.o. za graditeljstvo, OIB 28295055817</item>
    </derivirana_varijabla>
  </DomainObject.Predmet.ProtuStrankaListNazivFormatedOIB>
  <DomainObject.Predmet.OstaliListFormated>
    <izvorni_sadrzaj>
      <item>ŽDO GUO Osijek</item>
      <item>Slavko Marinac</item>
      <item>Mario Paloš</item>
      <item>Lidija Balog</item>
    </izvorni_sadrzaj>
    <derivirana_varijabla naziv="DomainObject.Predmet.OstaliListFormated_1">
      <item>ŽDO GUO Osijek</item>
      <item>Slavko Marinac</item>
      <item>Mario Paloš</item>
      <item>Lidija Balog</item>
    </derivirana_varijabla>
  </DomainObject.Predmet.OstaliListFormated>
  <DomainObject.Predmet.OstaliListFormatedOIB>
    <izvorni_sadrzaj>
      <item>ŽDO GUO Osijek</item>
      <item>Slavko Marinac, OIB 37776084692</item>
      <item>Mario Paloš, OIB 74128622474</item>
      <item>Lidija Balog, OIB 90656042786</item>
    </izvorni_sadrzaj>
    <derivirana_varijabla naziv="DomainObject.Predmet.OstaliListFormatedOIB_1">
      <item>ŽDO GUO Osijek</item>
      <item>Slavko Marinac, OIB 37776084692</item>
      <item>Mario Paloš, OIB 74128622474</item>
      <item>Lidija Balog, OIB 90656042786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Mario Paloš, Nikole Šubića Zrinskog 3, 31000 Osijek</item>
      <item>Lidija Balog, Vinogradska 17, 31327 Bilje</item>
    </izvorni_sadrzaj>
    <derivirana_varijabla naziv="DomainObject.Predmet.OstaliListFormatedWithAdress_1">
      <item>ŽDO GUO Osijek</item>
      <item>Slavko Marinac, Kralja Krešimira 53, 34000 Požega</item>
      <item>Mario Paloš, Nikole Šubića Zrinskog 3, 31000 Osijek</item>
      <item>Lidija Balog, Vinogradska 17, 31327 Bilje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Mario Paloš, OIB 74128622474, Nikole Šubića Zrinskog 3, 31000 Osijek</item>
      <item>Lidija Balog, OIB 90656042786, Vinogradska 17, 31327 Bilje</item>
    </izvorni_sadrzaj>
    <derivirana_varijabla naziv="DomainObject.Predmet.OstaliListFormatedWithAdressOIB_1">
      <item>ŽDO GUO Osijek</item>
      <item>Slavko Marinac, OIB 37776084692, Kralja Krešimira 53, 34000 Požega</item>
      <item>Mario Paloš, OIB 74128622474, Nikole Šubića Zrinskog 3, 31000 Osijek</item>
      <item>Lidija Balog, OIB 90656042786, Vinogradska 17, 31327 Bilje</item>
    </derivirana_varijabla>
  </DomainObject.Predmet.OstaliListFormatedWithAdressOIB>
  <DomainObject.Predmet.OstaliListNazivFormated>
    <izvorni_sadrzaj>
      <item>ŽDO GUO Osijek</item>
      <item>Slavko Marinac</item>
      <item>Mario Paloš</item>
      <item>Lidija Balog</item>
    </izvorni_sadrzaj>
    <derivirana_varijabla naziv="DomainObject.Predmet.OstaliListNazivFormated_1">
      <item>ŽDO GUO Osijek</item>
      <item>Slavko Marinac</item>
      <item>Mario Paloš</item>
      <item>Lidija Balog</item>
    </derivirana_varijabla>
  </DomainObject.Predmet.OstaliListNazivFormated>
  <DomainObject.Predmet.OstaliListNazivFormatedOIB>
    <izvorni_sadrzaj>
      <item>ŽDO GUO Osijek</item>
      <item>Slavko Marinac, OIB 37776084692</item>
      <item>Mario Paloš, OIB 74128622474</item>
      <item>Lidija Balog, OIB 90656042786</item>
    </izvorni_sadrzaj>
    <derivirana_varijabla naziv="DomainObject.Predmet.OstaliListNazivFormatedOIB_1">
      <item>ŽDO GUO Osijek</item>
      <item>Slavko Marinac, OIB 37776084692</item>
      <item>Mario Paloš, OIB 74128622474</item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St-1082/2015-31</izvorni_sadrzaj>
    <derivirana_varijabla naziv="DomainObject.PoslovniBrojDokumenta_1">St-1082/2015-31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LUKAS PAL GRADNJA j.d.o.o. za graditeljstvo</izvorni_sadrzaj>
    <derivirana_varijabla naziv="DomainObject.Predmet.ProtustrankaIDrugi_1">LUKAS PAL GRADNJA j.d.o.o. za graditeljstvo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LUKAS PAL GRADNJA j.d.o.o. za graditeljstvo, OIB 28295055817, Nikole Šubića Zrinskog 3, 31000 Osijek</izvorni_sadrzaj>
    <derivirana_varijabla naziv="DomainObject.Predmet.ProtustrankaIDrugiAdressOIB_1">LUKAS PAL GRADNJA j.d.o.o. za graditeljstvo, OIB 28295055817, Nikole Šubića Zrinskog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LUKAS PAL GRADNJA j.d.o.o. za graditeljstvo</item>
      <item>ŽDO GUO Osijek</item>
      <item>Slavko Marinac</item>
      <item>Mario Paloš</item>
      <item>Lidija Balog</item>
    </izvorni_sadrzaj>
    <derivirana_varijabla naziv="DomainObject.Predmet.SudioniciListNaziv_1">
      <item>FINA RC OSIJEK</item>
      <item>LUKAS PAL GRADNJA j.d.o.o. za graditeljstvo</item>
      <item>ŽDO GUO Osijek</item>
      <item>Slavko Marinac</item>
      <item>Mario Paloš</item>
      <item>Lidija Balog</item>
    </derivirana_varijabla>
  </DomainObject.Predmet.SudioniciListNaziv>
  <DomainObject.Predmet.SudioniciListAdressOIB>
    <izvorni_sadrzaj>
      <item>FINA RC OSIJEK, OIB 85821130368</item>
      <item>LUKAS PAL GRADNJA j.d.o.o. za graditeljstvo, OIB 28295055817, Nikole Šubića Zrinskog 3,31000 Osijek</item>
      <item>ŽDO GUO Osijek</item>
      <item>Slavko Marinac, OIB 37776084692, Kralja Krešimira 53,34000 Požega</item>
      <item>Mario Paloš, OIB 74128622474, Nikole Šubića Zrinskog 3,31000 Osijek</item>
      <item>Lidija Balog, OIB 90656042786, Vinogradska 17,31327 Bilje</item>
    </izvorni_sadrzaj>
    <derivirana_varijabla naziv="DomainObject.Predmet.SudioniciListAdressOIB_1">
      <item>FINA RC OSIJEK, OIB 85821130368</item>
      <item>LUKAS PAL GRADNJA j.d.o.o. za graditeljstvo, OIB 28295055817, Nikole Šubića Zrinskog 3,31000 Osijek</item>
      <item>ŽDO GUO Osijek</item>
      <item>Slavko Marinac, OIB 37776084692, Kralja Krešimira 53,34000 Požega</item>
      <item>Mario Paloš, OIB 74128622474, Nikole Šubića Zrinskog 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28295055817</item>
      <item>, OIB null</item>
      <item>, OIB 37776084692</item>
      <item>, OIB 74128622474</item>
      <item>, OIB 90656042786</item>
    </izvorni_sadrzaj>
    <derivirana_varijabla naziv="DomainObject.Predmet.SudioniciListNazivOIB_1">
      <item>, OIB 85821130368</item>
      <item>, OIB 28295055817</item>
      <item>, OIB null</item>
      <item>, OIB 37776084692</item>
      <item>, OIB 74128622474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Lidija Balog, OIB 90656042786, Vinogradska 17 Bilje</item>
    </izvorni_sadrzaj>
    <derivirana_varijabla naziv="DomainObject.Predmet.StecajniUpraviteljiListAddressOIB_1">
      <item>Lidija Balog, OIB 90656042786, Vinogradska 17 Bilje</item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439</properties:Words>
  <properties:Characters>2485</properties:Characters>
  <properties:Lines>72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2016-06-21T05:25:00Z</dcterms:created>
  <dc:creator>banka</dc:creator>
  <cp:lastModifiedBy>Žana Bem</cp:lastModifiedBy>
  <cp:lastPrinted>2016-06-21T08:05:00Z</cp:lastPrinted>
  <dcterms:modified xmlns:xsi="http://www.w3.org/2001/XMLSchema-instance" xsi:type="dcterms:W3CDTF">2016-06-21T08:05:00Z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St-1082/2015-31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