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45e1" w14:paraId="a5245e1" w:rsidRDefault="009A3FF0" w:rsidP="009A3FF0" w:rsidR="009A3FF0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A3FF0" w:rsidP="009A3FF0" w:rsidR="009A3FF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A3FF0" w:rsidP="009A3FF0" w:rsidR="009A3FF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A3FF0" w:rsidP="009A3FF0" w:rsidR="009A3FF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A3FF0" w:rsidP="009A3FF0" w:rsidR="009A3FF0">
      <w:pPr>
        <w:spacing w:after="0"/>
        <w:rPr>
          <w:lang w:eastAsia="hr-HR"/>
        </w:rPr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center"/>
      </w:pPr>
      <w:r>
        <w:t>U  I M E  R E P U B L I K E  H R V A T S K E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center"/>
      </w:pPr>
      <w:r>
        <w:t>R J E Š E NJ E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both"/>
        <w:rPr>
          <w:szCs w:val="20"/>
        </w:rPr>
      </w:pPr>
      <w:r>
        <w:tab/>
        <w:t>Trgovački sud u Varaždinu po sucu toga suda</w:t>
      </w:r>
      <w:r w:rsidR="00505AC8">
        <w:t xml:space="preserve"> </w:t>
      </w:r>
      <w:r>
        <w:t>Hugu Wedemeyeru, kao stečajnom sucu u predmetu u povodu zahtjeva Financijske agencije Regionalni centar Zagreb, Podružnica Varaždin, Augusta Cesarca 2, Varaždin, za pokretanje skraćenog stečajnog postupka protiv dužnika</w:t>
      </w:r>
      <w:r w:rsidR="00505AC8">
        <w:t xml:space="preserve"> JAKOPANEC d.o.o., OIB: 89424110218 sa sjedištem u Miroslava Krleže 63, 48000 Koprivnica</w:t>
      </w:r>
      <w:r>
        <w:t>, dana 19. svibnja 2017.,</w:t>
      </w:r>
    </w:p>
    <w:p w:rsidRDefault="009A3FF0" w:rsidP="009A3FF0" w:rsidR="009A3FF0">
      <w:pPr>
        <w:spacing w:after="0"/>
        <w:jc w:val="both"/>
      </w:pPr>
    </w:p>
    <w:p w:rsidRDefault="009A3FF0" w:rsidP="009A3FF0" w:rsidR="009A3FF0">
      <w:pPr>
        <w:spacing w:after="0"/>
        <w:jc w:val="both"/>
      </w:pPr>
    </w:p>
    <w:p w:rsidRDefault="009A3FF0" w:rsidP="009A3FF0" w:rsidR="009A3FF0">
      <w:pPr>
        <w:spacing w:after="0"/>
        <w:jc w:val="center"/>
      </w:pPr>
      <w:r>
        <w:t>r i j e š i o  j e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both"/>
      </w:pPr>
      <w:r>
        <w:tab/>
        <w:t xml:space="preserve">I Otvara se stečajni postupak nad stečajnim dužnikom </w:t>
      </w:r>
      <w:r w:rsidR="00505AC8">
        <w:t>JAKOPANEC d.o.o., OIB: 89424110218 sa sjedištem u Miroslava Krleže 63, 48000 Koprivnica</w:t>
      </w:r>
      <w:r>
        <w:t>, s danom 19. svibnja 2017. u 14,30 sati.</w:t>
      </w:r>
    </w:p>
    <w:p w:rsidRDefault="009A3FF0" w:rsidP="009A3FF0" w:rsidR="009A3FF0">
      <w:pPr>
        <w:spacing w:after="0"/>
        <w:jc w:val="both"/>
      </w:pPr>
    </w:p>
    <w:p w:rsidRDefault="009A3FF0" w:rsidP="009A3FF0" w:rsidR="009A3FF0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505AC8">
        <w:t>JAKOPANEC d.o.o., OIB: 89424110218 sa sjedištem u Miroslava Krleže 63, 48000 Koprivnica</w:t>
      </w:r>
      <w:r>
        <w:t>.</w:t>
      </w:r>
    </w:p>
    <w:p w:rsidRDefault="009A3FF0" w:rsidP="009A3FF0" w:rsidR="009A3FF0">
      <w:pPr>
        <w:spacing w:after="0"/>
        <w:jc w:val="both"/>
      </w:pPr>
    </w:p>
    <w:p w:rsidRDefault="009A3FF0" w:rsidP="009A3FF0" w:rsidR="009A3FF0">
      <w:pPr>
        <w:spacing w:after="0"/>
        <w:jc w:val="both"/>
      </w:pPr>
      <w:r>
        <w:tab/>
        <w:t xml:space="preserve">III Za stečajnog upravitelja imenuje se </w:t>
      </w:r>
      <w:r w:rsidR="00505AC8">
        <w:t>Ivana Brebrić, Palinovečka 19 P, Zagreb, OIB: 01354117686.</w:t>
      </w:r>
    </w:p>
    <w:p w:rsidRDefault="00505AC8" w:rsidP="009A3FF0" w:rsidR="00505AC8">
      <w:pPr>
        <w:spacing w:after="0"/>
        <w:jc w:val="both"/>
        <w:rPr>
          <w:color w:val="FF0000"/>
        </w:rPr>
      </w:pPr>
    </w:p>
    <w:p w:rsidRDefault="009A3FF0" w:rsidP="009A3FF0" w:rsidR="009A3FF0">
      <w:pPr>
        <w:spacing w:after="0"/>
        <w:jc w:val="both"/>
      </w:pPr>
      <w:r>
        <w:tab/>
        <w:t>IV Ovo rješenje objavit će se na e-oglasnoj ploči suda.</w:t>
      </w:r>
    </w:p>
    <w:p w:rsidRDefault="009A3FF0" w:rsidP="009A3FF0" w:rsidR="009A3FF0">
      <w:pPr>
        <w:spacing w:after="0"/>
        <w:jc w:val="both"/>
      </w:pPr>
    </w:p>
    <w:p w:rsidRDefault="009A3FF0" w:rsidP="009A3FF0" w:rsidR="009A3FF0">
      <w:pPr>
        <w:spacing w:after="0"/>
        <w:jc w:val="both"/>
      </w:pPr>
      <w:r>
        <w:tab/>
        <w:t xml:space="preserve">V Po pravomoćnosti ovoga rješenja stečajni dužnik </w:t>
      </w:r>
      <w:r w:rsidR="00505AC8">
        <w:t>JAKOPANEC d.o.o., OIB: 89424110218 sa sjedištem u Miroslava Krleže 63, 48000 Koprivnica</w:t>
      </w:r>
      <w:r>
        <w:t>, bit će brisan iz sudskog registra.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center"/>
      </w:pPr>
      <w:r>
        <w:t>Obrazloženje</w:t>
      </w:r>
    </w:p>
    <w:p w:rsidRDefault="009A3FF0" w:rsidP="009A3FF0" w:rsidR="009A3FF0">
      <w:pPr>
        <w:spacing w:after="0"/>
      </w:pPr>
    </w:p>
    <w:p w:rsidRDefault="00505AC8" w:rsidP="009A3FF0" w:rsidR="009A3FF0">
      <w:pPr>
        <w:spacing w:after="0"/>
        <w:jc w:val="both"/>
      </w:pPr>
      <w:r>
        <w:tab/>
        <w:t>Predlagatelj je dana 17. ožujka 2016</w:t>
      </w:r>
      <w:r w:rsidR="009A3FF0"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 w:rsidR="009A3FF0">
        <w:lastRenderedPageBreak/>
        <w:t>pozvao vjerovnike da najkasnije u roku od četrdeset pet dana od objave oglasa predlože otvaranje stečajnoga postupka.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  <w:jc w:val="center"/>
      </w:pPr>
      <w:r>
        <w:t>U Varaždinu, 19. svibnja 2017.</w:t>
      </w:r>
    </w:p>
    <w:p w:rsidRDefault="009A3FF0" w:rsidP="009A3FF0" w:rsidR="009A3FF0">
      <w:pPr>
        <w:spacing w:after="0"/>
      </w:pPr>
      <w:r>
        <w:t xml:space="preserve">                                                                                                  </w:t>
      </w:r>
    </w:p>
    <w:p w:rsidRDefault="009A3FF0" w:rsidP="009A3FF0" w:rsidR="009A3FF0">
      <w:pPr>
        <w:spacing w:after="0"/>
      </w:pPr>
      <w:r>
        <w:t xml:space="preserve">     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D6A3F">
        <w:t xml:space="preserve">  </w:t>
      </w:r>
      <w:r>
        <w:t>SUDAC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Wedemeyer</w:t>
      </w:r>
      <w:r w:rsidR="006D6A3F">
        <w:t>, v.r.</w:t>
      </w:r>
    </w:p>
    <w:p w:rsidRDefault="009A3FF0" w:rsidP="009A3FF0" w:rsidR="009A3FF0">
      <w:pPr>
        <w:spacing w:after="0"/>
      </w:pPr>
      <w:r>
        <w:t xml:space="preserve"> 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  <w:r>
        <w:t xml:space="preserve">                              </w:t>
      </w:r>
    </w:p>
    <w:p w:rsidRDefault="009A3FF0" w:rsidP="009A3FF0" w:rsidR="009A3FF0">
      <w:pPr>
        <w:spacing w:after="0"/>
      </w:pPr>
      <w:r>
        <w:tab/>
        <w:t>Uputa o pravnom lijeku:</w:t>
      </w:r>
    </w:p>
    <w:p w:rsidRDefault="009A3FF0" w:rsidP="009A3FF0" w:rsidR="009A3FF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9A3FF0" w:rsidP="009A3FF0" w:rsidR="009A3FF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</w:p>
    <w:p w:rsidRDefault="009A3FF0" w:rsidP="009A3FF0" w:rsidR="009A3FF0">
      <w:pPr>
        <w:spacing w:after="0"/>
      </w:pPr>
      <w:r>
        <w:t>DNA:</w:t>
      </w:r>
    </w:p>
    <w:p w:rsidRDefault="009A3FF0" w:rsidP="009A3FF0" w:rsidR="009A3FF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A3FF0" w:rsidP="009A3FF0" w:rsidR="009A3FF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A3FF0" w:rsidP="009A3FF0" w:rsidR="009A3FF0">
      <w:pPr>
        <w:numPr>
          <w:ilvl w:val="0"/>
          <w:numId w:val="47"/>
        </w:numPr>
        <w:spacing w:after="0"/>
      </w:pPr>
      <w:r>
        <w:t xml:space="preserve">Dužnik </w:t>
      </w:r>
      <w:r w:rsidR="00505AC8">
        <w:t>JAKOPANEC d.o.o., Miroslava Krleže 63, 48000 Koprivnica</w:t>
      </w:r>
    </w:p>
    <w:p w:rsidRDefault="00505AC8" w:rsidP="009A3FF0" w:rsidR="00505AC8">
      <w:pPr>
        <w:numPr>
          <w:ilvl w:val="0"/>
          <w:numId w:val="47"/>
        </w:numPr>
        <w:spacing w:after="0"/>
      </w:pPr>
      <w:r>
        <w:t>Direktor dužnika Tomislav Jakopanec, Miroslava Krleže 65, Koprivnica</w:t>
      </w:r>
    </w:p>
    <w:p w:rsidRDefault="009A3FF0" w:rsidP="009A3FF0" w:rsidR="009A3FF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9A3FF0" w:rsidP="009A3FF0" w:rsidR="009A3FF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 w:rsidR="00505AC8">
        <w:t>Koprivnica, Hrvatske državnosti 7</w:t>
      </w:r>
    </w:p>
    <w:p w:rsidRDefault="009A3FF0" w:rsidP="009A3FF0" w:rsidR="009A3FF0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505AC8">
        <w:t>Ivana Brebrić, Palinovečka 19 P, Zagreb</w:t>
      </w:r>
    </w:p>
    <w:p w:rsidRDefault="009A3FF0" w:rsidP="009A3FF0" w:rsidR="009A3FF0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5B4" w:rsidP="00537B78" w:rsidR="00CF15B4">
      <w:r>
        <w:separator/>
      </w:r>
    </w:p>
  </w:endnote>
  <w:endnote w:id="0" w:type="continuationSeparator">
    <w:p w:rsidRDefault="00CF15B4" w:rsidP="00537B78" w:rsidR="00CF15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5B4" w:rsidP="00537B78" w:rsidR="00CF15B4">
      <w:r>
        <w:separator/>
      </w:r>
    </w:p>
  </w:footnote>
  <w:footnote w:id="0" w:type="continuationSeparator">
    <w:p w:rsidRDefault="00CF15B4" w:rsidP="00537B78" w:rsidR="00CF15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FF0" w:rsidR="008333A9">
    <w:pPr>
      <w:pStyle w:val="Zaglavlje"/>
    </w:pPr>
    <w:r>
      <w:rPr>
        <w:rStyle w:val="PozadinaSvijetloCrvena"/>
        <w:shd w:fill="auto" w:color="auto" w:val="clear"/>
      </w:rPr>
      <w:t>Poslovni broj: 6 St-430/16-5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012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712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AC8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86D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A3F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FF0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5B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3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St-430/2016-5</izvorni_sadrzaj>
    <derivirana_varijabla naziv="DomainObject.Oznaka_1">St-430/2016-5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JAKOPANEC društvo s ograničenom odgovornošću za instalacije, limariju, trgovinu i usluge</izvorni_sadrzaj>
    <derivirana_varijabla naziv="DomainObject.Predmet.ProtustrankaFormated_1">  JAKOPANEC društvo s ograničenom odgovornošću za instalacije, limariju, trgovinu i usluge</derivirana_varijabla>
  </DomainObject.Predmet.ProtustrankaFormated>
  <DomainObject.Predmet.ProtustrankaFormatedOIB>
    <izvorni_sadrzaj>  JAKOPANEC društvo s ograničenom odgovornošću za instalacije, limariju, trgovinu i usluge, OIB 89424110218</izvorni_sadrzaj>
    <derivirana_varijabla naziv="DomainObject.Predmet.ProtustrankaFormatedOIB_1">  JAKOPANEC društvo s ograničenom odgovornošću za instalacije, limariju, trgovinu i usluge, OIB 89424110218</derivirana_varijabla>
  </DomainObject.Predmet.ProtustrankaFormatedOIB>
  <DomainObject.Predmet.ProtustrankaFormatedWithAdress>
    <izvorni_sadrzaj> JAKOPANEC društvo s ograničenom odgovornošću za instalacije, limariju, trgovinu i usluge, Miroslava Krleže 63, 48000 Koprivnica</izvorni_sadrzaj>
    <derivirana_varijabla naziv="DomainObject.Predmet.ProtustrankaFormatedWithAdress_1"> JAKOPANEC društvo s ograničenom odgovornošću za instalacije, limariju, trgovinu i usluge, Miroslava Krleže 63, 48000 Koprivnica</derivirana_varijabla>
  </DomainObject.Predmet.ProtustrankaFormatedWithAdress>
  <DomainObject.Predmet.ProtustrankaFormatedWithAdressOIB>
    <izvorni_sadrzaj> JAKOPANEC društvo s ograničenom odgovornošću za instalacije, limariju, trgovinu i usluge, OIB 89424110218, Miroslava Krleže 63, 48000 Koprivnica</izvorni_sadrzaj>
    <derivirana_varijabla naziv="DomainObject.Predmet.ProtustrankaFormatedWithAdressOIB_1"> JAKOPANEC društvo s ograničenom odgovornošću za instalacije, limariju, trgovinu i usluge, OIB 89424110218, Miroslava Krleže 63, 48000 Koprivnica</derivirana_varijabla>
  </DomainObject.Predmet.ProtustrankaFormatedWithAdressOIB>
  <DomainObject.Predmet.ProtustrankaWithAdress>
    <izvorni_sadrzaj>JAKOPANEC društvo s ograničenom odgovornošću za instalacije, limariju, trgovinu i usluge Miroslava Krleže 63, 48000 Koprivnica</izvorni_sadrzaj>
    <derivirana_varijabla naziv="DomainObject.Predmet.ProtustrankaWithAdress_1">JAKOPANEC društvo s ograničenom odgovornošću za instalacije, limariju, trgovinu i usluge Miroslava Krleže 63, 48000 Koprivnica</derivirana_varijabla>
  </DomainObject.Predmet.ProtustrankaWithAdress>
  <DomainObject.Predmet.ProtustrankaWithAdressOIB>
    <izvorni_sadrzaj>JAKOPANEC društvo s ograničenom odgovornošću za instalacije, limariju, trgovinu i usluge, OIB 89424110218, Miroslava Krleže 63, 48000 Koprivnica</izvorni_sadrzaj>
    <derivirana_varijabla naziv="DomainObject.Predmet.ProtustrankaWithAdressOIB_1">JAKOPANEC društvo s ograničenom odgovornošću za instalacije, limariju, trgovinu i usluge, OIB 89424110218, Miroslava Krleže 63, 48000 Koprivnica</derivirana_varijabla>
  </DomainObject.Predmet.ProtustrankaWithAdressOIB>
  <DomainObject.Predmet.ProtustrankaNazivFormated>
    <izvorni_sadrzaj>JAKOPANEC društvo s ograničenom odgovornošću za instalacije, limariju, trgovinu i usluge</izvorni_sadrzaj>
    <derivirana_varijabla naziv="DomainObject.Predmet.ProtustrankaNazivFormated_1">JAKOPANEC društvo s ograničenom odgovornošću za instalacije, limariju, trgovinu i usluge</derivirana_varijabla>
  </DomainObject.Predmet.ProtustrankaNazivFormated>
  <DomainObject.Predmet.ProtustrankaNazivFormatedOIB>
    <izvorni_sadrzaj>JAKOPANEC društvo s ograničenom odgovornošću za instalacije, limariju, trgovinu i usluge, OIB 89424110218</izvorni_sadrzaj>
    <derivirana_varijabla naziv="DomainObject.Predmet.ProtustrankaNazivFormatedOIB_1">JAKOPANEC društvo s ograničenom odgovornošću za instalacije, limariju, trgovinu i usluge, OIB 89424110218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113959.19</izvorni_sadrzaj>
    <derivirana_varijabla naziv="DomainObject.Predmet.TrenutnaVrijednost_1">113959.19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JAKOPANEC društvo s ograničenom odgovornošću za instalacije, limariju, trgovinu i usluge</item>
    </izvorni_sadrzaj>
    <derivirana_varijabla naziv="DomainObject.Predmet.ProtuStrankaListFormated_1">
      <item>JAKOPANEC društvo s ograničenom odgovornošću za instalacije, limariju, trgovinu i usluge</item>
    </derivirana_varijabla>
  </DomainObject.Predmet.ProtuStrankaListFormated>
  <DomainObject.Predmet.ProtuStrankaListFormatedOIB>
    <izvorni_sadrzaj>
      <item>JAKOPANEC društvo s ograničenom odgovornošću za instalacije, limariju, trgovinu i usluge, OIB 89424110218</item>
    </izvorni_sadrzaj>
    <derivirana_varijabla naziv="DomainObject.Predmet.ProtuStrankaListFormatedOIB_1">
      <item>JAKOPANEC društvo s ograničenom odgovornošću za instalacije, limariju, trgovinu i usluge, OIB 89424110218</item>
    </derivirana_varijabla>
  </DomainObject.Predmet.ProtuStrankaListFormatedOIB>
  <DomainObject.Predmet.ProtuStrankaListFormatedWithAdress>
    <izvorni_sadrzaj>
      <item>JAKOPANEC društvo s ograničenom odgovornošću za instalacije, limariju, trgovinu i usluge, Miroslava Krleže 63, 48000 Koprivnica</item>
    </izvorni_sadrzaj>
    <derivirana_varijabla naziv="DomainObject.Predmet.ProtuStrankaListFormatedWithAdress_1">
      <item>JAKOPANEC društvo s ograničenom odgovornošću za instalacije, limariju, trgovinu i usluge, Miroslava Krleže 63, 48000 Koprivnica</item>
    </derivirana_varijabla>
  </DomainObject.Predmet.ProtuStrankaListFormatedWithAdress>
  <DomainObject.Predmet.ProtuStrankaListFormatedWithAdressOIB>
    <izvorni_sadrzaj>
      <item>JAKOPANEC društvo s ograničenom odgovornošću za instalacije, limariju, trgovinu i usluge, OIB 89424110218, Miroslava Krleže 63, 48000 Koprivnica</item>
    </izvorni_sadrzaj>
    <derivirana_varijabla naziv="DomainObject.Predmet.ProtuStrankaListFormatedWithAdressOIB_1">
      <item>JAKOPANEC društvo s ograničenom odgovornošću za instalacije, limariju, trgovinu i usluge, OIB 89424110218, Miroslava Krleže 63, 48000 Koprivnica</item>
    </derivirana_varijabla>
  </DomainObject.Predmet.ProtuStrankaListFormatedWithAdressOIB>
  <DomainObject.Predmet.ProtuStrankaListNazivFormated>
    <izvorni_sadrzaj>
      <item>JAKOPANEC društvo s ograničenom odgovornošću za instalacije, limariju, trgovinu i usluge</item>
    </izvorni_sadrzaj>
    <derivirana_varijabla naziv="DomainObject.Predmet.ProtuStrankaListNazivFormated_1">
      <item>JAKOPANEC društvo s ograničenom odgovornošću za instalacije, limariju, trgovinu i usluge</item>
    </derivirana_varijabla>
  </DomainObject.Predmet.ProtuStrankaListNazivFormated>
  <DomainObject.Predmet.ProtuStrankaListNazivFormatedOIB>
    <izvorni_sadrzaj>
      <item>JAKOPANEC društvo s ograničenom odgovornošću za instalacije, limariju, trgovinu i usluge, OIB 89424110218</item>
    </izvorni_sadrzaj>
    <derivirana_varijabla naziv="DomainObject.Predmet.ProtuStrankaListNazivFormatedOIB_1">
      <item>JAKOPANEC društvo s ograničenom odgovornošću za instalacije, limariju, trgovinu i usluge, OIB 89424110218</item>
    </derivirana_varijabla>
  </DomainObject.Predmet.ProtuStrankaListNazivFormatedOIB>
  <DomainObject.Predmet.OstaliListFormated>
    <izvorni_sadrzaj>
      <item>Sudski registar</item>
      <item>Tomislav Jakopanec</item>
    </izvorni_sadrzaj>
    <derivirana_varijabla naziv="DomainObject.Predmet.OstaliListFormated_1">
      <item>Sudski registar</item>
      <item>Tomislav Jakopanec</item>
    </derivirana_varijabla>
  </DomainObject.Predmet.OstaliListFormated>
  <DomainObject.Predmet.OstaliListFormatedOIB>
    <izvorni_sadrzaj>
      <item>Sudski registar</item>
      <item>Tomislav Jakopanec, OIB 98239650553</item>
    </izvorni_sadrzaj>
    <derivirana_varijabla naziv="DomainObject.Predmet.OstaliListFormatedOIB_1">
      <item>Sudski registar</item>
      <item>Tomislav Jakopanec, OIB 98239650553</item>
    </derivirana_varijabla>
  </DomainObject.Predmet.OstaliListFormatedOIB>
  <DomainObject.Predmet.OstaliListFormatedWithAdress>
    <izvorni_sadrzaj>
      <item>Sudski registar</item>
      <item>Tomislav Jakopanec, Miklinovec 44, 48000 Koprivnica</item>
    </izvorni_sadrzaj>
    <derivirana_varijabla naziv="DomainObject.Predmet.OstaliListFormatedWithAdress_1">
      <item>Sudski registar</item>
      <item>Tomislav Jakopanec, Miklinovec 44, 48000 Koprivnica</item>
    </derivirana_varijabla>
  </DomainObject.Predmet.OstaliListFormatedWithAdress>
  <DomainObject.Predmet.OstaliListFormatedWithAdressOIB>
    <izvorni_sadrzaj>
      <item>Sudski registar</item>
      <item>Tomislav Jakopanec, OIB 98239650553, Miklinovec 44, 48000 Koprivnica</item>
    </izvorni_sadrzaj>
    <derivirana_varijabla naziv="DomainObject.Predmet.OstaliListFormatedWithAdressOIB_1">
      <item>Sudski registar</item>
      <item>Tomislav Jakopanec, OIB 98239650553, Miklinovec 44, 48000 Koprivnica</item>
    </derivirana_varijabla>
  </DomainObject.Predmet.OstaliListFormatedWithAdressOIB>
  <DomainObject.Predmet.OstaliListNazivFormated>
    <izvorni_sadrzaj>
      <item>Sudski registar</item>
      <item>Tomislav Jakopanec</item>
    </izvorni_sadrzaj>
    <derivirana_varijabla naziv="DomainObject.Predmet.OstaliListNazivFormated_1">
      <item>Sudski registar</item>
      <item>Tomislav Jakopanec</item>
    </derivirana_varijabla>
  </DomainObject.Predmet.OstaliListNazivFormated>
  <DomainObject.Predmet.OstaliListNazivFormatedOIB>
    <izvorni_sadrzaj>
      <item>Sudski registar</item>
      <item>Tomislav Jakopanec, OIB 98239650553</item>
    </izvorni_sadrzaj>
    <derivirana_varijabla naziv="DomainObject.Predmet.OstaliListNazivFormatedOIB_1">
      <item>Sudski registar</item>
      <item>Tomislav Jakopanec, OIB 98239650553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St-430/2016-5</izvorni_sadrzaj>
    <derivirana_varijabla naziv="DomainObject.PoslovniBrojDokumenta_1">St-430/2016-5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JAKOPANEC društvo s ograničenom odgovornošću za instalacije, limariju, trgovinu i usluge</izvorni_sadrzaj>
    <derivirana_varijabla naziv="DomainObject.Predmet.ProtustrankaIDrugi_1">JAKOPANEC društvo s ograničenom odgovornošću za instalacije, limariju,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JAKOPANEC društvo s ograničenom odgovornošću za instalacije, limariju, trgovinu i usluge, OIB 89424110218, Miroslava Krleže 63, 48000 Koprivnica</izvorni_sadrzaj>
    <derivirana_varijabla naziv="DomainObject.Predmet.ProtustrankaIDrugiAdressOIB_1">JAKOPANEC društvo s ograničenom odgovornošću za instalacije, limariju, trgovinu i usluge, OIB 89424110218, Miroslava Krleže 63,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JAKOPANEC društvo s ograničenom odgovornošću za instalacije, limariju, trgovinu i usluge</item>
      <item>Sudski registar</item>
      <item>Tomislav Jakopanec</item>
    </izvorni_sadrzaj>
    <derivirana_varijabla naziv="DomainObject.Predmet.SudioniciListNaziv_1">
      <item>Financijska agencija</item>
      <item>JAKOPANEC društvo s ograničenom odgovornošću za instalacije, limariju, trgovinu i usluge</item>
      <item>Sudski registar</item>
      <item>Tomislav Jakopanec</item>
    </derivirana_varijabla>
  </DomainObject.Predmet.SudioniciListNaziv>
  <DomainObject.Predmet.SudioniciListAdressOIB>
    <izvorni_sadrzaj>
      <item>Financijska agencija, OIB 85821130368, A. Cesarca 2,42000 Varaždin</item>
      <item>JAKOPANEC društvo s ograničenom odgovornošću za instalacije, limariju, trgovinu i usluge, OIB 89424110218, Miroslava Krleže 63,48000 Koprivnica</item>
      <item>Sudski registar</item>
      <item>Tomislav Jakopanec, OIB 98239650553, Miklinovec 44,48000 Koprivnica</item>
    </izvorni_sadrzaj>
    <derivirana_varijabla naziv="DomainObject.Predmet.SudioniciListAdressOIB_1">
      <item>Financijska agencija, OIB 85821130368, A. Cesarca 2,42000 Varaždin</item>
      <item>JAKOPANEC društvo s ograničenom odgovornošću za instalacije, limariju, trgovinu i usluge, OIB 89424110218, Miroslava Krleže 63,48000 Koprivnica</item>
      <item>Sudski registar</item>
      <item>Tomislav Jakopanec, OIB 98239650553, Miklinovec 44,48000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ABB96-4847-44F5-8003-26EF68A54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2789</properties:Characters>
  <properties:Lines>91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2017-05-18T11:40:00Z</cp:lastPrinted>
  <dcterms:modified xmlns:xsi="http://www.w3.org/2001/XMLSchema-instance" xsi:type="dcterms:W3CDTF">2017-05-18T11:40:00Z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