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7490" w14:paraId="c2c7490" w:rsidRDefault="00D667B9" w:rsidP="00AD18BE" w:rsidR="00D667B9" w:rsidRPr="00A42988">
      <w:pPr>
        <w:jc w:val="right"/>
        <w15:collapsed w:val="false"/>
      </w:pPr>
      <w:bookmarkStart w:name="_GoBack" w:id="0"/>
      <w:bookmarkEnd w:id="0"/>
      <w:r w:rsidRPr="00A42988">
        <w:tab/>
      </w:r>
      <w:r w:rsidR="007079A7" w:rsidRPr="00A42988">
        <w:tab/>
      </w:r>
      <w:r w:rsidR="007079A7" w:rsidRPr="00A42988">
        <w:tab/>
      </w:r>
      <w:r w:rsidR="007079A7" w:rsidRPr="00A42988">
        <w:tab/>
      </w:r>
      <w:r w:rsidR="007079A7" w:rsidRPr="00A42988">
        <w:tab/>
      </w:r>
      <w:r w:rsidR="007079A7" w:rsidRPr="00A42988">
        <w:tab/>
      </w:r>
      <w:r w:rsidR="007079A7" w:rsidRPr="00A42988">
        <w:tab/>
      </w:r>
      <w:r w:rsidR="007079A7" w:rsidRPr="00A42988">
        <w:tab/>
      </w:r>
      <w:r w:rsidR="007079A7" w:rsidRPr="00A42988">
        <w:tab/>
      </w:r>
      <w:r w:rsidR="007079A7" w:rsidRPr="00A42988">
        <w:tab/>
      </w:r>
      <w:r w:rsidR="006C0E5D" w:rsidRPr="00A42988">
        <w:t>5</w:t>
      </w:r>
      <w:r w:rsidR="003162BB" w:rsidRPr="00A42988">
        <w:t xml:space="preserve"> St-</w:t>
      </w:r>
      <w:r w:rsidR="001574DB" w:rsidRPr="00A42988">
        <w:t>386</w:t>
      </w:r>
      <w:r w:rsidR="006C0E5D" w:rsidRPr="00A42988">
        <w:t>/1</w:t>
      </w:r>
      <w:r w:rsidR="001574DB" w:rsidRPr="00A42988">
        <w:t>4</w:t>
      </w:r>
      <w:r w:rsidR="00A42988" w:rsidRPr="00A42988">
        <w:t>-58</w:t>
      </w:r>
    </w:p>
    <w:p w:rsidRDefault="00D667B9" w:rsidP="00D667B9" w:rsidR="00D667B9"/>
    <w:p w:rsidRDefault="00A42988" w:rsidP="00D667B9" w:rsidR="00A42988" w:rsidRPr="00A42988"/>
    <w:p w:rsidRDefault="006C0E5D" w:rsidP="006C0E5D" w:rsidR="006C0E5D" w:rsidRPr="00A42988">
      <w:pPr>
        <w:widowControl w:val="false"/>
        <w:jc w:val="both"/>
        <w:rPr>
          <w:lang w:eastAsia="en-US"/>
        </w:rPr>
      </w:pPr>
      <w:r w:rsidRPr="00A42988">
        <w:rPr>
          <w:lang w:eastAsia="en-US"/>
        </w:rPr>
        <w:t>REPUBLIKA HRVATSKA</w:t>
      </w:r>
    </w:p>
    <w:p w:rsidRDefault="006C0E5D" w:rsidP="006C0E5D" w:rsidR="006C0E5D" w:rsidRPr="00A42988">
      <w:pPr>
        <w:widowControl w:val="false"/>
        <w:jc w:val="both"/>
        <w:rPr>
          <w:lang w:eastAsia="en-US"/>
        </w:rPr>
      </w:pPr>
      <w:r w:rsidRPr="00A42988">
        <w:rPr>
          <w:lang w:eastAsia="en-US"/>
        </w:rPr>
        <w:t>TRGOVAČKI SUD U ZAGREBU</w:t>
      </w:r>
    </w:p>
    <w:p w:rsidRDefault="006C0E5D" w:rsidP="006C0E5D" w:rsidR="006C0E5D" w:rsidRPr="00A42988">
      <w:pPr>
        <w:widowControl w:val="false"/>
        <w:jc w:val="both"/>
        <w:rPr>
          <w:lang w:eastAsia="en-US"/>
        </w:rPr>
      </w:pPr>
      <w:r w:rsidRPr="00A42988">
        <w:rPr>
          <w:lang w:eastAsia="en-US"/>
        </w:rPr>
        <w:t>Zagreb, Amruševa 2/II</w:t>
      </w:r>
    </w:p>
    <w:p w:rsidRDefault="00A42988" w:rsidP="009B42FF" w:rsidR="00A42988" w:rsidRPr="00A42988">
      <w:pPr>
        <w:jc w:val="center"/>
      </w:pPr>
    </w:p>
    <w:p w:rsidRDefault="00A42988" w:rsidP="009B42FF" w:rsidR="00A42988" w:rsidRPr="00A42988">
      <w:pPr>
        <w:jc w:val="center"/>
      </w:pPr>
      <w:r w:rsidRPr="00A42988">
        <w:t>R E P U B L I K A  H R V A T S K A</w:t>
      </w:r>
    </w:p>
    <w:p w:rsidRDefault="006C0E5D" w:rsidP="008C50C5" w:rsidR="006C0E5D" w:rsidRPr="00A42988">
      <w:pPr>
        <w:jc w:val="center"/>
        <w:rPr>
          <w:b/>
        </w:rPr>
      </w:pPr>
    </w:p>
    <w:p w:rsidRDefault="008C50C5" w:rsidP="008C50C5" w:rsidR="008C50C5" w:rsidRPr="00A42988">
      <w:pPr>
        <w:jc w:val="center"/>
      </w:pPr>
      <w:r w:rsidRPr="00A42988">
        <w:t>R J E Š E N J E</w:t>
      </w:r>
    </w:p>
    <w:p w:rsidRDefault="008C50C5" w:rsidP="008C50C5" w:rsidR="008C50C5" w:rsidRPr="00A42988">
      <w:pPr>
        <w:jc w:val="both"/>
      </w:pPr>
    </w:p>
    <w:p w:rsidRDefault="008C50C5" w:rsidP="00512F88" w:rsidR="00D667B9" w:rsidRPr="00A42988">
      <w:pPr>
        <w:jc w:val="both"/>
      </w:pPr>
      <w:r w:rsidRPr="00A42988">
        <w:tab/>
        <w:t xml:space="preserve">Trgovački sud u Zagrebu po stečajnom sucu toga suda </w:t>
      </w:r>
      <w:r w:rsidR="00AD18BE" w:rsidRPr="00A42988">
        <w:t>d</w:t>
      </w:r>
      <w:r w:rsidR="00D667B9" w:rsidRPr="00A42988">
        <w:t>r. sc. Jeleni Čuveljak, u stečajnom postupku, nad dužnikom</w:t>
      </w:r>
      <w:r w:rsidR="006C0E5D" w:rsidRPr="00A42988">
        <w:t xml:space="preserve"> </w:t>
      </w:r>
      <w:r w:rsidR="001574DB" w:rsidRPr="00A42988">
        <w:t>Kozina d.o.o.</w:t>
      </w:r>
      <w:r w:rsidR="00E06E39" w:rsidRPr="00A42988">
        <w:t xml:space="preserve"> u stečaju</w:t>
      </w:r>
      <w:r w:rsidR="001574DB" w:rsidRPr="00A42988">
        <w:t xml:space="preserve"> Krapina, Zagrebačka 35</w:t>
      </w:r>
      <w:r w:rsidR="00A42988" w:rsidRPr="00A42988">
        <w:t>,</w:t>
      </w:r>
      <w:r w:rsidR="001574DB" w:rsidRPr="00A42988">
        <w:t xml:space="preserve"> OIB 48154344444</w:t>
      </w:r>
      <w:r w:rsidR="00A42988" w:rsidRPr="00A42988">
        <w:t>,</w:t>
      </w:r>
      <w:r w:rsidR="001574DB" w:rsidRPr="00A42988">
        <w:t xml:space="preserve"> MBS 080053077</w:t>
      </w:r>
      <w:r w:rsidR="00AD18BE" w:rsidRPr="00A42988">
        <w:t>,</w:t>
      </w:r>
      <w:r w:rsidR="00D667B9" w:rsidRPr="00A42988">
        <w:t xml:space="preserve"> dana </w:t>
      </w:r>
      <w:r w:rsidR="001574DB" w:rsidRPr="00A42988">
        <w:t>13</w:t>
      </w:r>
      <w:r w:rsidR="00224DA6" w:rsidRPr="00A42988">
        <w:t xml:space="preserve">. </w:t>
      </w:r>
      <w:r w:rsidR="001574DB" w:rsidRPr="00A42988">
        <w:t>listopada</w:t>
      </w:r>
      <w:r w:rsidR="00D667B9" w:rsidRPr="00A42988">
        <w:t xml:space="preserve"> 20</w:t>
      </w:r>
      <w:r w:rsidR="00E7150A" w:rsidRPr="00A42988">
        <w:t>1</w:t>
      </w:r>
      <w:r w:rsidR="008771A2" w:rsidRPr="00A42988">
        <w:t>5</w:t>
      </w:r>
      <w:r w:rsidR="00D667B9" w:rsidRPr="00A42988">
        <w:t>. godine</w:t>
      </w:r>
    </w:p>
    <w:p w:rsidRDefault="006C0E5D" w:rsidP="00D667B9" w:rsidR="006C0E5D" w:rsidRPr="00A42988">
      <w:pPr>
        <w:jc w:val="center"/>
        <w:rPr>
          <w:b/>
        </w:rPr>
      </w:pPr>
    </w:p>
    <w:p w:rsidRDefault="00C67B6B" w:rsidP="00C67B6B" w:rsidR="00C67B6B" w:rsidRPr="00A42988">
      <w:pPr>
        <w:jc w:val="center"/>
      </w:pPr>
      <w:r w:rsidRPr="00A42988">
        <w:t>r i j e š i o     j e</w:t>
      </w:r>
    </w:p>
    <w:p w:rsidRDefault="00C67B6B" w:rsidP="00C67B6B" w:rsidR="00C67B6B" w:rsidRPr="00A42988"/>
    <w:p w:rsidRDefault="00C67B6B" w:rsidP="00C67B6B" w:rsidR="00C67B6B" w:rsidRPr="00A42988">
      <w:pPr>
        <w:jc w:val="both"/>
      </w:pPr>
      <w:r w:rsidRPr="00A42988">
        <w:tab/>
        <w:t>I</w:t>
      </w:r>
      <w:r w:rsidR="00A42988">
        <w:t>.</w:t>
      </w:r>
      <w:r w:rsidRPr="00A42988">
        <w:t xml:space="preserve"> Određuje se posebno ispitno ročište u stečajnom postupku nad dužnikom </w:t>
      </w:r>
      <w:r w:rsidR="001574DB" w:rsidRPr="00A42988">
        <w:t xml:space="preserve">Kozina d.o.o. </w:t>
      </w:r>
      <w:r w:rsidR="00E06E39" w:rsidRPr="00A42988">
        <w:t xml:space="preserve">u stečaju </w:t>
      </w:r>
      <w:r w:rsidR="001574DB" w:rsidRPr="00A42988">
        <w:t>Krapina, Zagrebačka 35</w:t>
      </w:r>
      <w:r w:rsidR="00A42988" w:rsidRPr="00A42988">
        <w:t>,</w:t>
      </w:r>
      <w:r w:rsidR="001574DB" w:rsidRPr="00A42988">
        <w:t xml:space="preserve"> OIB 48154344444</w:t>
      </w:r>
      <w:r w:rsidR="00A42988" w:rsidRPr="00A42988">
        <w:t>,</w:t>
      </w:r>
      <w:r w:rsidR="001574DB" w:rsidRPr="00A42988">
        <w:t xml:space="preserve"> MBS 080053077</w:t>
      </w:r>
      <w:r w:rsidRPr="00A42988">
        <w:t xml:space="preserve"> za dan </w:t>
      </w:r>
      <w:r w:rsidR="002572C9" w:rsidRPr="00A42988">
        <w:t>2</w:t>
      </w:r>
      <w:r w:rsidR="001574DB" w:rsidRPr="00A42988">
        <w:t>7</w:t>
      </w:r>
      <w:r w:rsidRPr="00A42988">
        <w:t>. li</w:t>
      </w:r>
      <w:r w:rsidR="002572C9" w:rsidRPr="00A42988">
        <w:t>stopada</w:t>
      </w:r>
      <w:r w:rsidRPr="00A42988">
        <w:t xml:space="preserve"> 2015. godine, kod ovog suda soba 95/II (ulična zgrada), u </w:t>
      </w:r>
      <w:r w:rsidR="002572C9" w:rsidRPr="00A42988">
        <w:t>11</w:t>
      </w:r>
      <w:r w:rsidRPr="00A42988">
        <w:t>,</w:t>
      </w:r>
      <w:r w:rsidR="002572C9" w:rsidRPr="00A42988">
        <w:t>3</w:t>
      </w:r>
      <w:r w:rsidRPr="00A42988">
        <w:t>0 sati.</w:t>
      </w:r>
    </w:p>
    <w:p w:rsidRDefault="00A42988" w:rsidP="00C67B6B" w:rsidR="00A42988">
      <w:pPr>
        <w:jc w:val="both"/>
      </w:pPr>
    </w:p>
    <w:p w:rsidRDefault="00C67B6B" w:rsidP="00C67B6B" w:rsidR="00C67B6B" w:rsidRPr="00A42988">
      <w:pPr>
        <w:jc w:val="both"/>
      </w:pPr>
      <w:r w:rsidRPr="00A42988">
        <w:tab/>
        <w:t>II</w:t>
      </w:r>
      <w:r w:rsidR="00A42988">
        <w:t>.</w:t>
      </w:r>
      <w:r w:rsidRPr="00A42988">
        <w:t xml:space="preserve"> Na  navedenom ročištu ispitat će se tražbine prijavljene nakon isteka roka za prijavljivanje, a koje nisu ispitane na prvom ispitnom ročištu, te tražbine prijavljene najkasnije u roku od tri mjeseca nakon prvog ispitnog ročišta.</w:t>
      </w:r>
    </w:p>
    <w:p w:rsidRDefault="00C67B6B" w:rsidP="00C67B6B" w:rsidR="00C67B6B" w:rsidRPr="00A42988">
      <w:pPr>
        <w:jc w:val="both"/>
      </w:pPr>
      <w:r w:rsidRPr="00A42988">
        <w:tab/>
      </w:r>
    </w:p>
    <w:p w:rsidRDefault="00C67B6B" w:rsidP="00C67B6B" w:rsidR="00C67B6B" w:rsidRPr="00A42988">
      <w:pPr>
        <w:jc w:val="both"/>
      </w:pPr>
      <w:r w:rsidRPr="00A42988">
        <w:tab/>
        <w:t>III. Pozivaju se vjerovnici stečajnog dužnika kao i vjerovnici stečajne mase da se u roku od osam dana pisanim putem ovome sudu očituju o namjeravanom zaključenju i obustavi stečajnog postupka zbog nedostatnosti stečajne mase (članak 203. Stečajnog zakona).</w:t>
      </w:r>
    </w:p>
    <w:p w:rsidRDefault="00C67B6B" w:rsidP="00C67B6B" w:rsidR="00C67B6B" w:rsidRPr="00A42988">
      <w:pPr>
        <w:jc w:val="both"/>
      </w:pPr>
      <w:r w:rsidRPr="00A42988">
        <w:tab/>
      </w:r>
    </w:p>
    <w:p w:rsidRDefault="00C67B6B" w:rsidP="00C67B6B" w:rsidR="00C67B6B" w:rsidRPr="00A42988">
      <w:pPr>
        <w:jc w:val="both"/>
      </w:pPr>
      <w:r w:rsidRPr="00A42988">
        <w:tab/>
        <w:t xml:space="preserve">IV. Postupak se neće obustaviti i zaključiti ako vjerovnici koji su se protivili obustavi postupka solidarno predujme iznos od </w:t>
      </w:r>
      <w:r w:rsidR="00E06E39" w:rsidRPr="00A42988">
        <w:t>27</w:t>
      </w:r>
      <w:r w:rsidR="002572C9" w:rsidRPr="00A42988">
        <w:t>.</w:t>
      </w:r>
      <w:r w:rsidR="001E3BF3" w:rsidRPr="00A42988">
        <w:t>75</w:t>
      </w:r>
      <w:r w:rsidR="002572C9" w:rsidRPr="00A42988">
        <w:t>0</w:t>
      </w:r>
      <w:r w:rsidRPr="00A42988">
        <w:t>,</w:t>
      </w:r>
      <w:r w:rsidR="002572C9" w:rsidRPr="00A42988">
        <w:t>00</w:t>
      </w:r>
      <w:r w:rsidRPr="00A42988">
        <w:t xml:space="preserve"> kuna za pokriće troškova postupka, u roku koji će im stečajni sudac odrediti posebnim rješenjem.</w:t>
      </w:r>
    </w:p>
    <w:p w:rsidRDefault="00C67B6B" w:rsidP="00C67B6B" w:rsidR="00C67B6B" w:rsidRPr="00A42988">
      <w:pPr>
        <w:jc w:val="both"/>
      </w:pPr>
      <w:r w:rsidRPr="00A42988">
        <w:tab/>
      </w:r>
    </w:p>
    <w:p w:rsidRDefault="00C67B6B" w:rsidP="00C67B6B" w:rsidR="00C67B6B" w:rsidRPr="00A42988">
      <w:pPr>
        <w:jc w:val="both"/>
      </w:pPr>
      <w:r w:rsidRPr="00A42988">
        <w:tab/>
        <w:t xml:space="preserve">V. Stečajni sudac saziva posebnu sjednicu Skupštine vjerovnika za isti dan, odmah nakon posebnog ispitnog ročišta sa dnevnim redom: </w:t>
      </w:r>
    </w:p>
    <w:p w:rsidRDefault="00C67B6B" w:rsidP="00C67B6B" w:rsidR="00C67B6B" w:rsidRPr="00A42988">
      <w:pPr>
        <w:jc w:val="both"/>
      </w:pPr>
      <w:r w:rsidRPr="00A42988">
        <w:tab/>
        <w:t>- Prijedlog za obustavu i zaključenje zbog nedostatnosti stečajne mase za pokriće troškova postupka</w:t>
      </w:r>
    </w:p>
    <w:p w:rsidRDefault="00C67B6B" w:rsidP="00C67B6B" w:rsidR="00C67B6B" w:rsidRPr="00A42988">
      <w:pPr>
        <w:jc w:val="both"/>
      </w:pPr>
    </w:p>
    <w:p w:rsidRDefault="00C67B6B" w:rsidP="00C67B6B" w:rsidR="00C67B6B" w:rsidRPr="00A42988">
      <w:pPr>
        <w:jc w:val="both"/>
      </w:pPr>
      <w:r w:rsidRPr="00A42988">
        <w:tab/>
        <w:t>VI. Pravo sudjelovanja imaju svi vjerovnici s pravom odvojenog namirenja, svi stečajni vjerovnici, stečajni upravitelj i vjerovnici stečajne mase, koji se pozivaju na ročište ovim oglasom.</w:t>
      </w:r>
    </w:p>
    <w:p w:rsidRDefault="00C67B6B" w:rsidP="00C67B6B" w:rsidR="00C67B6B" w:rsidRPr="00A42988">
      <w:pPr>
        <w:jc w:val="both"/>
      </w:pP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</w:p>
    <w:p w:rsidRDefault="00A42988" w:rsidP="00C67B6B" w:rsidR="00A42988">
      <w:pPr>
        <w:jc w:val="center"/>
      </w:pPr>
    </w:p>
    <w:p w:rsidRDefault="00C67B6B" w:rsidP="00C67B6B" w:rsidR="00C67B6B" w:rsidRPr="00A42988">
      <w:pPr>
        <w:jc w:val="center"/>
      </w:pPr>
      <w:r w:rsidRPr="00A42988">
        <w:t>Obrazloženje</w:t>
      </w:r>
    </w:p>
    <w:p w:rsidRDefault="00C67B6B" w:rsidP="00C67B6B" w:rsidR="00C67B6B" w:rsidRPr="00A42988">
      <w:pPr>
        <w:jc w:val="both"/>
      </w:pPr>
    </w:p>
    <w:p w:rsidRDefault="00C67B6B" w:rsidP="00C67B6B" w:rsidR="00A42988">
      <w:pPr>
        <w:jc w:val="both"/>
      </w:pPr>
      <w:r w:rsidRPr="00A42988">
        <w:tab/>
        <w:t xml:space="preserve">Kako su naknadno pristigle prijave tražbina, sazvano je posebno ispitno ročište, a </w:t>
      </w:r>
    </w:p>
    <w:p w:rsidRDefault="00A42988" w:rsidP="00C67B6B" w:rsidR="00A42988">
      <w:pPr>
        <w:jc w:val="both"/>
      </w:pPr>
    </w:p>
    <w:p w:rsidRDefault="00A42988" w:rsidP="00C67B6B" w:rsidR="00A42988">
      <w:pPr>
        <w:jc w:val="both"/>
      </w:pPr>
    </w:p>
    <w:p w:rsidRDefault="00C67B6B" w:rsidP="00C67B6B" w:rsidR="00C67B6B" w:rsidRPr="00A42988">
      <w:pPr>
        <w:jc w:val="both"/>
      </w:pPr>
      <w:r w:rsidRPr="00A42988">
        <w:t>sukladno prijedlogu stečajnog upravitelja je sazvana posebna sjednica.</w:t>
      </w:r>
    </w:p>
    <w:p w:rsidRDefault="006E471D" w:rsidP="006C0E5D" w:rsidR="006E471D" w:rsidRPr="00A42988">
      <w:pPr>
        <w:ind w:firstLine="708"/>
        <w:jc w:val="both"/>
      </w:pPr>
    </w:p>
    <w:p w:rsidRDefault="0073359E" w:rsidP="0073359E" w:rsidR="0073359E">
      <w:pPr>
        <w:jc w:val="center"/>
      </w:pPr>
      <w:r w:rsidRPr="00A42988">
        <w:t xml:space="preserve">U </w:t>
      </w:r>
      <w:r w:rsidR="006C0E5D" w:rsidRPr="00A42988">
        <w:t>Zagrebu</w:t>
      </w:r>
      <w:r w:rsidRPr="00A42988">
        <w:t xml:space="preserve">, </w:t>
      </w:r>
      <w:r w:rsidR="001574DB" w:rsidRPr="00A42988">
        <w:t>13</w:t>
      </w:r>
      <w:r w:rsidR="00AD18BE" w:rsidRPr="00A42988">
        <w:t xml:space="preserve">. </w:t>
      </w:r>
      <w:r w:rsidR="001574DB" w:rsidRPr="00A42988">
        <w:t>listopada</w:t>
      </w:r>
      <w:r w:rsidR="00AD18BE" w:rsidRPr="00A42988">
        <w:t xml:space="preserve"> </w:t>
      </w:r>
      <w:r w:rsidR="001341CA" w:rsidRPr="00A42988">
        <w:t>201</w:t>
      </w:r>
      <w:r w:rsidR="00947C20" w:rsidRPr="00A42988">
        <w:t>5</w:t>
      </w:r>
      <w:r w:rsidR="001341CA" w:rsidRPr="00A42988">
        <w:t>.</w:t>
      </w:r>
      <w:r w:rsidR="00A42988">
        <w:t xml:space="preserve"> </w:t>
      </w:r>
    </w:p>
    <w:p w:rsidRDefault="00A42988" w:rsidP="0073359E" w:rsidR="00A42988" w:rsidRPr="00A42988">
      <w:pPr>
        <w:jc w:val="center"/>
      </w:pPr>
    </w:p>
    <w:p w:rsidRDefault="0073359E" w:rsidP="00A42988" w:rsidR="0073359E" w:rsidRPr="00A42988">
      <w:pPr>
        <w:jc w:val="right"/>
      </w:pP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="007F76CF" w:rsidRPr="00A42988">
        <w:t xml:space="preserve">         </w:t>
      </w:r>
      <w:r w:rsidRPr="00A42988">
        <w:t>Stečajni sudac:</w:t>
      </w:r>
      <w:r w:rsidRPr="00A42988">
        <w:tab/>
      </w:r>
    </w:p>
    <w:p w:rsidRDefault="0073359E" w:rsidP="00A42988" w:rsidR="00512F88">
      <w:pPr>
        <w:jc w:val="right"/>
      </w:pP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Pr="00A42988">
        <w:tab/>
      </w:r>
      <w:r w:rsidR="00AD18BE" w:rsidRPr="00A42988">
        <w:t>d</w:t>
      </w:r>
      <w:r w:rsidRPr="00A42988">
        <w:t>r. sc. Jelena Čuveljak</w:t>
      </w:r>
      <w:r w:rsidR="00A91398">
        <w:t>,v.r.</w:t>
      </w:r>
    </w:p>
    <w:p w:rsidRDefault="00A91398" w:rsidP="0083108A" w:rsidR="00A91398" w:rsidRPr="003528B2">
      <w:r w:rsidRPr="003528B2">
        <w:t>Za točnost otpravka-ovlašteni službenik:</w:t>
      </w:r>
    </w:p>
    <w:p w:rsidRDefault="00A91398" w:rsidP="003528B2" w:rsidR="00A91398" w:rsidRPr="003528B2">
      <w:r w:rsidRPr="003528B2">
        <w:t>Karmela Dolenc</w:t>
      </w:r>
    </w:p>
    <w:p w:rsidRDefault="00A91398" w:rsidP="00A42988" w:rsidR="00A91398" w:rsidRPr="00A42988">
      <w:pPr>
        <w:jc w:val="right"/>
      </w:pPr>
    </w:p>
    <w:p w:rsidRDefault="00CD216F" w:rsidP="00A42988" w:rsidR="00CD216F" w:rsidRPr="00A42988">
      <w:pPr>
        <w:jc w:val="right"/>
      </w:pPr>
    </w:p>
    <w:p w:rsidRDefault="00CD216F" w:rsidP="00916F06" w:rsidR="00CD216F" w:rsidRPr="00A42988"/>
    <w:p w:rsidRDefault="00CD216F" w:rsidP="00916F06" w:rsidR="00CD216F" w:rsidRPr="00A42988"/>
    <w:p w:rsidRDefault="00C67B6B" w:rsidP="00C67B6B" w:rsidR="00C67B6B" w:rsidRPr="00A42988">
      <w:r w:rsidRPr="00A42988">
        <w:t>DN-a:</w:t>
      </w:r>
    </w:p>
    <w:p w:rsidRDefault="00C67B6B" w:rsidP="00C67B6B" w:rsidR="00C67B6B" w:rsidRPr="00A42988">
      <w:r w:rsidRPr="00A42988">
        <w:t>1.Stečajnom upravitelju</w:t>
      </w:r>
    </w:p>
    <w:p w:rsidRDefault="00C67B6B" w:rsidP="00C67B6B" w:rsidR="001574DB" w:rsidRPr="00A42988">
      <w:r w:rsidRPr="00A42988">
        <w:t>2.</w:t>
      </w:r>
      <w:r w:rsidR="001574DB" w:rsidRPr="00A42988">
        <w:t xml:space="preserve"> e-oglasna ploča – do ročišta</w:t>
      </w:r>
    </w:p>
    <w:p w:rsidRDefault="00916F06" w:rsidP="00C67B6B" w:rsidR="00916F06" w:rsidRPr="00A42988"/>
    <w:sectPr w:rsidSect="002C4F56" w:rsidR="00916F06" w:rsidRPr="00A429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3ED" w:rsidR="00D003ED">
      <w:r>
        <w:separator/>
      </w:r>
    </w:p>
  </w:endnote>
  <w:endnote w:id="0" w:type="continuationSeparator">
    <w:p w:rsidRDefault="00D003ED" w:rsidR="00D00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56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3ED" w:rsidR="00D003ED">
      <w:r>
        <w:separator/>
      </w:r>
    </w:p>
  </w:footnote>
  <w:footnote w:id="0" w:type="continuationSeparator">
    <w:p w:rsidRDefault="00D003ED" w:rsidR="00D00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56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56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3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E5D" w:rsidP="00AD18BE" w:rsidR="00AD18BE" w:rsidRPr="00A42988">
    <w:pPr>
      <w:jc w:val="right"/>
    </w:pPr>
    <w:r w:rsidRPr="00A42988">
      <w:t>5</w:t>
    </w:r>
    <w:r w:rsidR="00AD18BE" w:rsidRPr="00A42988">
      <w:t xml:space="preserve"> St-</w:t>
    </w:r>
    <w:r w:rsidR="001574DB" w:rsidRPr="00A42988">
      <w:t>386</w:t>
    </w:r>
    <w:r w:rsidRPr="00A42988">
      <w:t>/</w:t>
    </w:r>
    <w:r w:rsidR="00C47344" w:rsidRPr="00A42988">
      <w:t>14</w:t>
    </w:r>
    <w:r w:rsidR="00A42988">
      <w:t>-58</w:t>
    </w:r>
  </w:p>
  <w:p w:rsidRDefault="00E730F8" w:rsidR="00E73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988" w:rsidR="00A4298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1">
    <w:nsid w:val="5D0B3ABA"/>
    <w:multiLevelType w:val="hybridMultilevel"/>
    <w:tmpl w:val="55949D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33433"/>
    <w:rsid w:val="001032D8"/>
    <w:rsid w:val="00120099"/>
    <w:rsid w:val="00130C37"/>
    <w:rsid w:val="001341CA"/>
    <w:rsid w:val="001423ED"/>
    <w:rsid w:val="001574DB"/>
    <w:rsid w:val="001631C1"/>
    <w:rsid w:val="00185E60"/>
    <w:rsid w:val="00194952"/>
    <w:rsid w:val="001D1996"/>
    <w:rsid w:val="001E3BF3"/>
    <w:rsid w:val="001F18E2"/>
    <w:rsid w:val="002058E8"/>
    <w:rsid w:val="00224DA6"/>
    <w:rsid w:val="00227B1C"/>
    <w:rsid w:val="00233FE6"/>
    <w:rsid w:val="002572C9"/>
    <w:rsid w:val="002C4F56"/>
    <w:rsid w:val="002C6A60"/>
    <w:rsid w:val="00316037"/>
    <w:rsid w:val="003162BB"/>
    <w:rsid w:val="003A0820"/>
    <w:rsid w:val="003B3508"/>
    <w:rsid w:val="003E5682"/>
    <w:rsid w:val="00420C26"/>
    <w:rsid w:val="00446007"/>
    <w:rsid w:val="00453AE4"/>
    <w:rsid w:val="00492118"/>
    <w:rsid w:val="00493516"/>
    <w:rsid w:val="004D772F"/>
    <w:rsid w:val="004F7863"/>
    <w:rsid w:val="0050383D"/>
    <w:rsid w:val="00512F88"/>
    <w:rsid w:val="00540E2E"/>
    <w:rsid w:val="005703FF"/>
    <w:rsid w:val="005B3F20"/>
    <w:rsid w:val="005E6DE5"/>
    <w:rsid w:val="005F79D4"/>
    <w:rsid w:val="006504C6"/>
    <w:rsid w:val="00656BF3"/>
    <w:rsid w:val="00673515"/>
    <w:rsid w:val="00673A20"/>
    <w:rsid w:val="006B2EDB"/>
    <w:rsid w:val="006C0E5D"/>
    <w:rsid w:val="006D319A"/>
    <w:rsid w:val="006D4D40"/>
    <w:rsid w:val="006E471D"/>
    <w:rsid w:val="007079A7"/>
    <w:rsid w:val="00716C91"/>
    <w:rsid w:val="0073359E"/>
    <w:rsid w:val="007853D5"/>
    <w:rsid w:val="007C1682"/>
    <w:rsid w:val="007E1D2B"/>
    <w:rsid w:val="007E7967"/>
    <w:rsid w:val="007F76CF"/>
    <w:rsid w:val="00803C55"/>
    <w:rsid w:val="00807AAF"/>
    <w:rsid w:val="00830CCF"/>
    <w:rsid w:val="00873B13"/>
    <w:rsid w:val="008771A2"/>
    <w:rsid w:val="00882A4B"/>
    <w:rsid w:val="00892415"/>
    <w:rsid w:val="008A3574"/>
    <w:rsid w:val="008A7450"/>
    <w:rsid w:val="008C5043"/>
    <w:rsid w:val="008C50C5"/>
    <w:rsid w:val="008D5540"/>
    <w:rsid w:val="008F1547"/>
    <w:rsid w:val="009129DD"/>
    <w:rsid w:val="00916F06"/>
    <w:rsid w:val="00931AB9"/>
    <w:rsid w:val="0094146A"/>
    <w:rsid w:val="00947C20"/>
    <w:rsid w:val="0096290F"/>
    <w:rsid w:val="00974603"/>
    <w:rsid w:val="00981687"/>
    <w:rsid w:val="009F6DFE"/>
    <w:rsid w:val="00A00DEA"/>
    <w:rsid w:val="00A23486"/>
    <w:rsid w:val="00A42988"/>
    <w:rsid w:val="00A61C0B"/>
    <w:rsid w:val="00A81FF7"/>
    <w:rsid w:val="00A91398"/>
    <w:rsid w:val="00AD18BE"/>
    <w:rsid w:val="00AF78F7"/>
    <w:rsid w:val="00AF7BB4"/>
    <w:rsid w:val="00B220D4"/>
    <w:rsid w:val="00BE6160"/>
    <w:rsid w:val="00C47344"/>
    <w:rsid w:val="00C546CB"/>
    <w:rsid w:val="00C67B6B"/>
    <w:rsid w:val="00C8296C"/>
    <w:rsid w:val="00CA01F4"/>
    <w:rsid w:val="00CD216F"/>
    <w:rsid w:val="00CE13EE"/>
    <w:rsid w:val="00CE78FC"/>
    <w:rsid w:val="00CF3481"/>
    <w:rsid w:val="00D003ED"/>
    <w:rsid w:val="00D03BE6"/>
    <w:rsid w:val="00D27CAB"/>
    <w:rsid w:val="00D60990"/>
    <w:rsid w:val="00D65EAE"/>
    <w:rsid w:val="00D66584"/>
    <w:rsid w:val="00D667B9"/>
    <w:rsid w:val="00DA1D62"/>
    <w:rsid w:val="00DC3021"/>
    <w:rsid w:val="00DD6556"/>
    <w:rsid w:val="00E06E39"/>
    <w:rsid w:val="00E33004"/>
    <w:rsid w:val="00E5731D"/>
    <w:rsid w:val="00E7150A"/>
    <w:rsid w:val="00E730F8"/>
    <w:rsid w:val="00E83279"/>
    <w:rsid w:val="00EE3C2A"/>
    <w:rsid w:val="00EE649E"/>
    <w:rsid w:val="00F0067B"/>
    <w:rsid w:val="00F26848"/>
    <w:rsid w:val="00F776BF"/>
    <w:rsid w:val="00F83487"/>
    <w:rsid w:val="00F85055"/>
    <w:rsid w:val="00FA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3162B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3162B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6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56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0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05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5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10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7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5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posebno ispitno ročište</izvorni_sadrzaj>
    <derivirana_varijabla naziv="DomainObject.Primjedba_1">i posebno ispitno ročište</derivirana_varijabla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KOZINA d.o.o. zastupanog po punomoćniku Ivan Kozina</izvorni_sadrzaj>
    <derivirana_varijabla naziv="DomainObject.Predmet.ProtustrankaFormated_1">  KOZINA d.o.o. zastupanog po punomoćniku Ivan Kozina</derivirana_varijabla>
  </DomainObject.Predmet.ProtustrankaFormated>
  <DomainObject.Predmet.ProtustrankaFormatedOIB>
    <izvorni_sadrzaj>  KOZINA d.o.o., OIB 48154344444 zastupanog po punomoćniku Ivan Kozina</izvorni_sadrzaj>
    <derivirana_varijabla naziv="DomainObject.Predmet.ProtustrankaFormatedOIB_1">  KOZINA d.o.o., OIB 48154344444 zastupanog po punomoćniku Ivan Kozina</derivirana_varijabla>
  </DomainObject.Predmet.ProtustrankaFormatedOIB>
  <DomainObject.Predmet.ProtustrankaFormatedWithAdress>
    <izvorni_sadrzaj> KOZINA d.o.o., Zagrebačka Cesta 35, 49000 Krapina zastupanog po punomoćniku Ivan Kozina</izvorni_sadrzaj>
    <derivirana_varijabla naziv="DomainObject.Predmet.ProtustrankaFormatedWithAdress_1"> KOZINA d.o.o., Zagrebačka Cesta 35, 49000 Krapina zastupanog po punomoćniku Ivan Kozina</derivirana_varijabla>
  </DomainObject.Predmet.ProtustrankaFormatedWithAdress>
  <DomainObject.Predmet.ProtustrankaFormatedWithAdressOIB>
    <izvorni_sadrzaj> KOZINA d.o.o., OIB 48154344444, Zagrebačka Cesta 35, 49000 Krapina zastupanog po punomoćniku Ivan Kozina</izvorni_sadrzaj>
    <derivirana_varijabla naziv="DomainObject.Predmet.ProtustrankaFormatedWithAdressOIB_1"> KOZINA d.o.o., OIB 48154344444, Zagrebačka Cesta 35, 49000 Krapina zastupanog po punomoćniku Ivan Kozina</derivirana_varijabla>
  </DomainObject.Predmet.ProtustrankaFormatedWithAdressOIB>
  <DomainObject.Predmet.ProtustrankaWithAdress>
    <izvorni_sadrzaj>KOZINA d.o.o. Zagrebačka Cesta 35, 49000 Krapina</izvorni_sadrzaj>
    <derivirana_varijabla naziv="DomainObject.Predmet.ProtustrankaWithAdress_1">KOZINA d.o.o. Zagrebačka Cesta 35, 49000 Krapina</derivirana_varijabla>
  </DomainObject.Predmet.ProtustrankaWithAdress>
  <DomainObject.Predmet.ProtustrankaWithAdressOIB>
    <izvorni_sadrzaj>KOZINA d.o.o., OIB 48154344444, Zagrebačka Cesta 35, 49000 Krapina</izvorni_sadrzaj>
    <derivirana_varijabla naziv="DomainObject.Predmet.ProtustrankaWithAdressOIB_1">KOZINA d.o.o., OIB 48154344444, Zagrebačka Cesta 35, 49000 Krapina</derivirana_varijabla>
  </DomainObject.Predmet.ProtustrankaWithAdressOIB>
  <DomainObject.Predmet.ProtustrankaNazivFormated>
    <izvorni_sadrzaj>KOZINA d.o.o.</izvorni_sadrzaj>
    <derivirana_varijabla naziv="DomainObject.Predmet.ProtustrankaNazivFormated_1">KOZINA d.o.o.</derivirana_varijabla>
  </DomainObject.Predmet.ProtustrankaNazivFormated>
  <DomainObject.Predmet.ProtustrankaNazivFormatedOIB>
    <izvorni_sadrzaj>KOZINA d.o.o., OIB 48154344444</izvorni_sadrzaj>
    <derivirana_varijabla naziv="DomainObject.Predmet.ProtustrankaNazivFormatedOIB_1">KOZINA d.o.o., OIB 48154344444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KOZINA d.o.o.; VJEROVNICI; HTV Zagreb</izvorni_sadrzaj>
    <derivirana_varijabla naziv="DomainObject.Predmet.StrankaFormated_1">  KOZINA d.o.o.; VJEROVNICI; HTV Zagreb</derivirana_varijabla>
  </DomainObject.Predmet.StrankaFormated>
  <DomainObject.Predmet.StrankaFormatedOIB>
    <izvorni_sadrzaj>  KOZINA d.o.o., OIB 48154344444; VJEROVNICI; HTV Zagreb</izvorni_sadrzaj>
    <derivirana_varijabla naziv="DomainObject.Predmet.StrankaFormatedOIB_1">  KOZINA d.o.o., OIB 48154344444; VJEROVNICI; HTV Zagreb</derivirana_varijabla>
  </DomainObject.Predmet.StrankaFormatedOIB>
  <DomainObject.Predmet.StrankaFormatedWithAdress>
    <izvorni_sadrzaj> KOZINA d.o.o., Zagrebačka Cesta 35, 49000 Krapina; VJEROVNICI; HTV Zagreb</izvorni_sadrzaj>
    <derivirana_varijabla naziv="DomainObject.Predmet.StrankaFormatedWithAdress_1"> KOZINA d.o.o., Zagrebačka Cesta 35, 49000 Krapina; VJEROVNICI; HTV Zagreb</derivirana_varijabla>
  </DomainObject.Predmet.StrankaFormatedWithAdress>
  <DomainObject.Predmet.StrankaFormatedWithAdressOIB>
    <izvorni_sadrzaj> KOZINA d.o.o., OIB 48154344444, Zagrebačka Cesta 35, 49000 Krapina; VJEROVNICI; HTV Zagreb</izvorni_sadrzaj>
    <derivirana_varijabla naziv="DomainObject.Predmet.StrankaFormatedWithAdressOIB_1"> KOZINA d.o.o., OIB 48154344444, Zagrebačka Cesta 35, 49000 Krapina; VJEROVNICI; HTV Zagreb</derivirana_varijabla>
  </DomainObject.Predmet.StrankaFormatedWithAdressOIB>
  <DomainObject.Predmet.StrankaWithAdress>
    <izvorni_sadrzaj>KOZINA d.o.o. Zagrebačka Cesta 35,49000 Krapina,VJEROVNICI ,HTV Zagreb </izvorni_sadrzaj>
    <derivirana_varijabla naziv="DomainObject.Predmet.StrankaWithAdress_1">KOZINA d.o.o. Zagrebačka Cesta 35,49000 Krapina,VJEROVNICI ,HTV Zagreb </derivirana_varijabla>
  </DomainObject.Predmet.StrankaWithAdress>
  <DomainObject.Predmet.StrankaWithAdressOIB>
    <izvorni_sadrzaj>KOZINA d.o.o., OIB 48154344444, Zagrebačka Cesta 35,49000 Krapina,VJEROVNICI,HTV Zagreb</izvorni_sadrzaj>
    <derivirana_varijabla naziv="DomainObject.Predmet.StrankaWithAdressOIB_1">KOZINA d.o.o., OIB 48154344444, Zagrebačka Cesta 35,49000 Krapina,VJEROVNICI,HTV Zagreb</derivirana_varijabla>
  </DomainObject.Predmet.StrankaWithAdressOIB>
  <DomainObject.Predmet.StrankaNazivFormated>
    <izvorni_sadrzaj>KOZINA d.o.o.,VJEROVNICI,HTV Zagreb</izvorni_sadrzaj>
    <derivirana_varijabla naziv="DomainObject.Predmet.StrankaNazivFormated_1">KOZINA d.o.o.,VJEROVNICI,HTV Zagreb</derivirana_varijabla>
  </DomainObject.Predmet.StrankaNazivFormated>
  <DomainObject.Predmet.StrankaNazivFormatedOIB>
    <izvorni_sadrzaj>KOZINA d.o.o., OIB 48154344444,VJEROVNICI,HTV Zagreb</izvorni_sadrzaj>
    <derivirana_varijabla naziv="DomainObject.Predmet.StrankaNazivFormatedOIB_1">KOZINA d.o.o., OIB 48154344444,VJEROVNICI,HTV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KOZINA d.o.o.</item>
      <item>VJEROVNICI</item>
      <item>HTV Zagreb</item>
    </izvorni_sadrzaj>
    <derivirana_varijabla naziv="DomainObject.Predmet.StrankaListFormated_1">
      <item>KOZINA d.o.o.</item>
      <item>VJEROVNICI</item>
      <item>HTV Zagreb</item>
    </derivirana_varijabla>
  </DomainObject.Predmet.StrankaListFormated>
  <DomainObject.Predmet.StrankaListFormatedOIB>
    <izvorni_sadrzaj>
      <item>KOZINA d.o.o., OIB 48154344444</item>
      <item>VJEROVNICI</item>
      <item>HTV Zagreb</item>
    </izvorni_sadrzaj>
    <derivirana_varijabla naziv="DomainObject.Predmet.StrankaListFormatedOIB_1">
      <item>KOZINA d.o.o., OIB 48154344444</item>
      <item>VJEROVNICI</item>
      <item>HTV Zagreb</item>
    </derivirana_varijabla>
  </DomainObject.Predmet.StrankaListFormatedOIB>
  <DomainObject.Predmet.StrankaListFormatedWithAdress>
    <izvorni_sadrzaj>
      <item>KOZINA d.o.o., Zagrebačka Cesta 35, 49000 Krapina</item>
      <item>VJEROVNICI</item>
      <item>HTV Zagreb</item>
    </izvorni_sadrzaj>
    <derivirana_varijabla naziv="DomainObject.Predmet.StrankaListFormatedWithAdress_1">
      <item>KOZINA d.o.o., Zagrebačka Cesta 35, 49000 Krapina</item>
      <item>VJEROVNICI</item>
      <item>HTV Zagreb</item>
    </derivirana_varijabla>
  </DomainObject.Predmet.StrankaListFormatedWithAdress>
  <DomainObject.Predmet.StrankaListFormatedWithAdressOIB>
    <izvorni_sadrzaj>
      <item>KOZINA d.o.o., OIB 48154344444, Zagrebačka Cesta 35, 49000 Krapina</item>
      <item>VJEROVNICI</item>
      <item>HTV Zagreb</item>
    </izvorni_sadrzaj>
    <derivirana_varijabla naziv="DomainObject.Predmet.StrankaListFormatedWithAdressOIB_1">
      <item>KOZINA d.o.o., OIB 48154344444, Zagrebačka Cesta 35, 49000 Krapina</item>
      <item>VJEROVNICI</item>
      <item>HTV Zagreb</item>
    </derivirana_varijabla>
  </DomainObject.Predmet.StrankaListFormatedWithAdressOIB>
  <DomainObject.Predmet.StrankaListNazivFormated>
    <izvorni_sadrzaj>
      <item>KOZINA d.o.o.</item>
      <item>VJEROVNICI</item>
      <item>HTV Zagreb</item>
    </izvorni_sadrzaj>
    <derivirana_varijabla naziv="DomainObject.Predmet.StrankaListNazivFormated_1">
      <item>KOZINA d.o.o.</item>
      <item>VJEROVNICI</item>
      <item>HTV Zagreb</item>
    </derivirana_varijabla>
  </DomainObject.Predmet.StrankaListNazivFormated>
  <DomainObject.Predmet.StrankaListNazivFormatedOIB>
    <izvorni_sadrzaj>
      <item>KOZINA d.o.o., OIB 48154344444</item>
      <item>VJEROVNICI</item>
      <item>HTV Zagreb</item>
    </izvorni_sadrzaj>
    <derivirana_varijabla naziv="DomainObject.Predmet.StrankaListNazivFormatedOIB_1">
      <item>KOZINA d.o.o., OIB 48154344444</item>
      <item>VJEROVNICI</item>
      <item>HTV Zagreb</item>
    </derivirana_varijabla>
  </DomainObject.Predmet.StrankaListNazivFormatedOIB>
  <DomainObject.Predmet.ProtuStrankaListFormated>
    <izvorni_sadrzaj>
      <item>KOZINA d.o.o. zastupanog po punomoćniku Ivan Kozina</item>
    </izvorni_sadrzaj>
    <derivirana_varijabla naziv="DomainObject.Predmet.ProtuStrankaListFormated_1">
      <item>KOZINA d.o.o. zastupanog po punomoćniku Ivan Kozina</item>
    </derivirana_varijabla>
  </DomainObject.Predmet.ProtuStrankaListFormated>
  <DomainObject.Predmet.ProtuStrankaListFormatedOIB>
    <izvorni_sadrzaj>
      <item>KOZINA d.o.o., OIB 48154344444 zastupanog po punomoćniku Ivan Kozina</item>
    </izvorni_sadrzaj>
    <derivirana_varijabla naziv="DomainObject.Predmet.ProtuStrankaListFormatedOIB_1">
      <item>KOZINA d.o.o., OIB 48154344444 zastupanog po punomoćniku Ivan Kozina</item>
    </derivirana_varijabla>
  </DomainObject.Predmet.ProtuStrankaListFormatedOIB>
  <DomainObject.Predmet.ProtuStrankaListFormatedWithAdress>
    <izvorni_sadrzaj>
      <item>KOZINA d.o.o., Zagrebačka Cesta 35, 49000 Krapina zastupanog po punomoćniku Ivan Kozina</item>
    </izvorni_sadrzaj>
    <derivirana_varijabla naziv="DomainObject.Predmet.ProtuStrankaListFormatedWithAdress_1">
      <item>KOZINA d.o.o., Zagrebačka Cesta 35, 49000 Krapina zastupanog po punomoćniku Ivan Kozina</item>
    </derivirana_varijabla>
  </DomainObject.Predmet.ProtuStrankaListFormatedWithAdress>
  <DomainObject.Predmet.ProtuStrankaListFormatedWithAdressOIB>
    <izvorni_sadrzaj>
      <item>KOZINA d.o.o., OIB 48154344444, Zagrebačka Cesta 35, 49000 Krapina zastupanog po punomoćniku Ivan Kozina</item>
    </izvorni_sadrzaj>
    <derivirana_varijabla naziv="DomainObject.Predmet.ProtuStrankaListFormatedWithAdressOIB_1">
      <item>KOZINA d.o.o., OIB 48154344444, Zagrebačka Cesta 35, 49000 Krapina zastupanog po punomoćniku Ivan Kozina</item>
    </derivirana_varijabla>
  </DomainObject.Predmet.ProtuStrankaListFormatedWithAdressOIB>
  <DomainObject.Predmet.ProtuStrankaListNazivFormated>
    <izvorni_sadrzaj>
      <item>KOZINA d.o.o.</item>
    </izvorni_sadrzaj>
    <derivirana_varijabla naziv="DomainObject.Predmet.ProtuStrankaListNazivFormated_1">
      <item>KOZINA d.o.o.</item>
    </derivirana_varijabla>
  </DomainObject.Predmet.ProtuStrankaListNazivFormated>
  <DomainObject.Predmet.ProtuStrankaListNazivFormatedOIB>
    <izvorni_sadrzaj>
      <item>KOZINA d.o.o., OIB 48154344444</item>
    </izvorni_sadrzaj>
    <derivirana_varijabla naziv="DomainObject.Predmet.ProtuStrankaListNazivFormatedOIB_1">
      <item>KOZINA d.o.o., OIB 48154344444</item>
    </derivirana_varijabla>
  </DomainObject.Predmet.ProtuStrankaListNazivFormatedOIB>
  <DomainObject.Predmet.OstaliListFormated>
    <izvorni_sadrzaj>
      <item>Ivan Kozina punomoćnik sudionika u postupku KOZINA d.o.o.</item>
      <item>Jure Marušić</item>
    </izvorni_sadrzaj>
    <derivirana_varijabla naziv="DomainObject.Predmet.OstaliListFormated_1">
      <item>Ivan Kozina punomoćnik sudionika u postupku KOZINA d.o.o.</item>
      <item>Jure Marušić</item>
    </derivirana_varijabla>
  </DomainObject.Predmet.OstaliListFormated>
  <DomainObject.Predmet.OstaliListFormatedOIB>
    <izvorni_sadrzaj>
      <item>Ivan Kozina, OIB 57456325064 punomoćnik sudionika u postupku KOZINA d.o.o.</item>
      <item>Jure Marušić, OIB 52703189678</item>
    </izvorni_sadrzaj>
    <derivirana_varijabla naziv="DomainObject.Predmet.OstaliListFormatedOIB_1">
      <item>Ivan Kozina, OIB 57456325064 punomoćnik sudionika u postupku KOZINA d.o.o.</item>
      <item>Jure Marušić, OIB 52703189678</item>
    </derivirana_varijabla>
  </DomainObject.Predmet.OstaliListFormatedOIB>
  <DomainObject.Predmet.OstaliListFormatedWithAdress>
    <izvorni_sadrzaj>
      <item>Ivan Kozina, Zagrebačka Cesta 35, 49000 Krapina punomoćnik sudionika u postupku KOZINA d.o.o.</item>
      <item>Jure Marušić, Bleiweisova 21, 10000 Zagreb</item>
    </izvorni_sadrzaj>
    <derivirana_varijabla naziv="DomainObject.Predmet.OstaliListFormatedWithAdress_1">
      <item>Ivan Kozina, Zagrebačka Cesta 35, 49000 Krapina punomoćnik sudionika u postupku KOZINA d.o.o.</item>
      <item>Jure Marušić, Bleiweisova 21, 10000 Zagreb</item>
    </derivirana_varijabla>
  </DomainObject.Predmet.OstaliListFormatedWithAdress>
  <DomainObject.Predmet.OstaliListFormatedWithAdressOIB>
    <izvorni_sadrzaj>
      <item>Ivan Kozina, OIB 57456325064, Zagrebačka Cesta 35, 49000 Krapina punomoćnik sudionika u postupku KOZINA d.o.o.</item>
      <item>Jure Marušić, OIB 52703189678, Bleiweisova 21, 10000 Zagreb</item>
    </izvorni_sadrzaj>
    <derivirana_varijabla naziv="DomainObject.Predmet.OstaliListFormatedWithAdressOIB_1">
      <item>Ivan Kozina, OIB 57456325064, Zagrebačka Cesta 35, 49000 Krapina punomoćnik sudionika u postupku KOZINA d.o.o.</item>
      <item>Jure Marušić, OIB 52703189678, Bleiweisova 21, 10000 Zagreb</item>
    </derivirana_varijabla>
  </DomainObject.Predmet.OstaliListFormatedWithAdressOIB>
  <DomainObject.Predmet.OstaliListNazivFormated>
    <izvorni_sadrzaj>
      <item>Ivan Kozina</item>
      <item>Jure Marušić</item>
    </izvorni_sadrzaj>
    <derivirana_varijabla naziv="DomainObject.Predmet.OstaliListNazivFormated_1">
      <item>Ivan Kozina</item>
      <item>Jure Marušić</item>
    </derivirana_varijabla>
  </DomainObject.Predmet.OstaliListNazivFormated>
  <DomainObject.Predmet.OstaliListNazivFormatedOIB>
    <izvorni_sadrzaj>
      <item>Ivan Kozina, OIB 57456325064</item>
      <item>Jure Marušić, OIB 52703189678</item>
    </izvorni_sadrzaj>
    <derivirana_varijabla naziv="DomainObject.Predmet.OstaliListNazivFormatedOIB_1">
      <item>Ivan Kozina, OIB 57456325064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KOZINA d.o.o. i dr.</izvorni_sadrzaj>
    <derivirana_varijabla naziv="DomainObject.Predmet.StrankaIDrugi_1">KOZINA d.o.o. i dr.</derivirana_varijabla>
  </DomainObject.Predmet.StrankaIDrugi>
  <DomainObject.Predmet.ProtustrankaIDrugi>
    <izvorni_sadrzaj>KOZINA d.o.o.</izvorni_sadrzaj>
    <derivirana_varijabla naziv="DomainObject.Predmet.ProtustrankaIDrugi_1">KOZINA d.o.o.</derivirana_varijabla>
  </DomainObject.Predmet.ProtustrankaIDrugi>
  <DomainObject.Predmet.StrankaIDrugiAdressOIB>
    <izvorni_sadrzaj>KOZINA d.o.o., OIB 48154344444, Zagrebačka Cesta 35, 49000 Krapina i dr.</izvorni_sadrzaj>
    <derivirana_varijabla naziv="DomainObject.Predmet.StrankaIDrugiAdressOIB_1">KOZINA d.o.o., OIB 48154344444, Zagrebačka Cesta 35, 49000 Krapina i dr.</derivirana_varijabla>
  </DomainObject.Predmet.StrankaIDrugiAdressOIB>
  <DomainObject.Predmet.ProtustrankaIDrugiAdressOIB>
    <izvorni_sadrzaj>KOZINA d.o.o., OIB 48154344444, Zagrebačka Cesta 35, 49000 Krapina</izvorni_sadrzaj>
    <derivirana_varijabla naziv="DomainObject.Predmet.ProtustrankaIDrugiAdressOIB_1">KOZINA d.o.o., OIB 48154344444, Zagrebačka Cesta 35,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KOZINA d.o.o.</item>
      <item>KOZINA d.o.o.</item>
      <item>Ivan Kozina</item>
      <item>VJEROVNICI</item>
      <item>HTV Zagreb</item>
      <item>Jure Marušić</item>
    </izvorni_sadrzaj>
    <derivirana_varijabla naziv="DomainObject.Predmet.SudioniciListNaziv_1">
      <item>KOZINA d.o.o.</item>
      <item>KOZINA d.o.o.</item>
      <item>Ivan Kozina</item>
      <item>VJEROVNICI</item>
      <item>HTV Zagreb</item>
      <item>Jure Marušić</item>
    </derivirana_varijabla>
  </DomainObject.Predmet.SudioniciListNaziv>
  <DomainObject.Predmet.SudioniciListAdressOIB>
    <izvorni_sadrzaj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izvorni_sadrzaj>
    <derivirana_varijabla naziv="DomainObject.Predmet.SudioniciListAdressOIB_1"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48154344444</item>
      <item>, OIB 48154344444</item>
      <item>, OIB 57456325064</item>
      <item>, OIB null</item>
      <item>, OIB null</item>
      <item>, OIB 52703189678</item>
    </izvorni_sadrzaj>
    <derivirana_varijabla naziv="DomainObject.Predmet.SudioniciListNazivOIB_1">
      <item>, OIB 48154344444</item>
      <item>, OIB 48154344444</item>
      <item>, OIB 57456325064</item>
      <item>, OIB null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49F98-8417-4866-897B-658F7AD2E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330</properties:Words>
  <properties:Characters>1790</properties:Characters>
  <properties:Lines>64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2015-10-13T08:42:00Z</dcterms:created>
  <dc:creator>MP RH</dc:creator>
  <cp:lastModifiedBy>Karmela Dolenc</cp:lastModifiedBy>
  <cp:lastPrinted>2015-10-13T08:43:00Z</cp:lastPrinted>
  <dcterms:modified xmlns:xsi="http://www.w3.org/2001/XMLSchema-instance" xsi:type="dcterms:W3CDTF">2015-10-13T08:45:00Z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448802027</vt:i4>
  </prop:property>
  <prop:property name="_EmailSubject" pid="3" fmtid="{D5CDD505-2E9C-101B-9397-08002B2CF9AE}">
    <vt:lpwstr>Rješenje-utvrđene tražbine - zdrug</vt:lpwstr>
  </prop:property>
  <prop:property name="_AuthorEmail" pid="4" fmtid="{D5CDD505-2E9C-101B-9397-08002B2CF9AE}">
    <vt:lpwstr>jelena.cuveljak@zg.htnet.hr</vt:lpwstr>
  </prop:property>
  <prop:property name="_AuthorEmailDisplayName" pid="5" fmtid="{D5CDD505-2E9C-101B-9397-08002B2CF9AE}">
    <vt:lpwstr>Jelena Cuveljak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2</vt:i4>
  </prop:property>
</prop:Properties>
</file>