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fecd4c" w14:paraId="1fecd4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B74E8">
        <w:rPr>
          <w:rFonts w:hAnsi="Times New Roman" w:ascii="Times New Roman"/>
          <w:b/>
          <w:sz w:val="24"/>
          <w:szCs w:val="24"/>
        </w:rPr>
        <w:t>1292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B74E8">
        <w:rPr>
          <w:rFonts w:hAnsi="Times New Roman" w:ascii="Times New Roman"/>
          <w:sz w:val="24"/>
          <w:szCs w:val="24"/>
        </w:rPr>
        <w:t>1292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EA17C6">
        <w:rPr>
          <w:rFonts w:hAnsi="Times New Roman" w:ascii="Times New Roman"/>
          <w:sz w:val="24"/>
          <w:szCs w:val="24"/>
        </w:rPr>
        <w:t xml:space="preserve"> </w:t>
      </w:r>
      <w:r w:rsidR="003B74E8" w:rsidRPr="003B74E8">
        <w:rPr>
          <w:rFonts w:hAnsi="Times New Roman" w:ascii="Times New Roman"/>
          <w:sz w:val="24"/>
          <w:szCs w:val="24"/>
        </w:rPr>
        <w:t>HORVAT MIROSLAV UGOSTITELJSTVO j.d.o.o.</w:t>
      </w:r>
      <w:r w:rsidR="003B74E8">
        <w:rPr>
          <w:rFonts w:hAnsi="Times New Roman" w:ascii="Times New Roman"/>
          <w:sz w:val="24"/>
          <w:szCs w:val="24"/>
        </w:rPr>
        <w:t xml:space="preserve"> 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B74E8" w:rsidRPr="003B74E8">
        <w:rPr>
          <w:rFonts w:hAnsi="Times New Roman" w:ascii="Times New Roman"/>
          <w:sz w:val="24"/>
          <w:szCs w:val="24"/>
        </w:rPr>
        <w:t>61977219539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4B89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4B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4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4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4B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4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4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MIROSLAV UGOSTITELJSTVO j.d.o.o. za trgovinu zastupanog po punomoćniku Miroslav Horvat</izvorni_sadrzaj>
    <derivirana_varijabla naziv="DomainObject.Predmet.ProtustrankaFormated_1">  HORVAT MIROSLAV UGOSTITELJSTVO j.d.o.o. za trgovinu zastupanog po punomoćniku Miroslav Horvat</derivirana_varijabla>
  </DomainObject.Predmet.ProtustrankaFormated>
  <DomainObject.Predmet.ProtustrankaFormatedOIB>
    <izvorni_sadrzaj>  HORVAT MIROSLAV UGOSTITELJSTVO j.d.o.o. za trgovinu, OIB 61977219539 zastupanog po punomoćniku Miroslav Horvat</izvorni_sadrzaj>
    <derivirana_varijabla naziv="DomainObject.Predmet.ProtustrankaFormatedOIB_1">  HORVAT MIROSLAV UGOSTITELJSTVO j.d.o.o. za trgovinu, OIB 61977219539 zastupanog po punomoćniku Miroslav Horvat</derivirana_varijabla>
  </DomainObject.Predmet.ProtustrankaFormatedOIB>
  <DomainObject.Predmet.ProtustrankaFormatedWithAdress>
    <izvorni_sadrzaj> HORVAT MIROSLAV UGOSTITELJSTVO j.d.o.o. za trgovinu, Miroševačka cesta 110, 10000 Zagreb zastupanog po punomoćniku Miroslav Horvat</izvorni_sadrzaj>
    <derivirana_varijabla naziv="DomainObject.Predmet.ProtustrankaFormatedWithAdress_1"> HORVAT MIROSLAV UGOSTITELJSTVO j.d.o.o. za trgovinu, Miroševačka cesta 110, 10000 Zagreb zastupanog po punomoćniku Miroslav Horvat</derivirana_varijabla>
  </DomainObject.Predmet.ProtustrankaFormatedWithAdress>
  <DomainObject.Predmet.ProtustrankaFormatedWithAdressOIB>
    <izvorni_sadrzaj> HORVAT MIROSLAV UGOSTITELJSTVO j.d.o.o. za trgovinu, OIB 61977219539, Miroševačka cesta 110, 10000 Zagreb zastupanog po punomoćniku Miroslav Horvat</izvorni_sadrzaj>
    <derivirana_varijabla naziv="DomainObject.Predmet.ProtustrankaFormatedWithAdressOIB_1"> HORVAT MIROSLAV UGOSTITELJSTVO j.d.o.o. za trgovinu, OIB 61977219539, Miroševačka cesta 110, 10000 Zagreb zastupanog po punomoćniku Miroslav Horvat</derivirana_varijabla>
  </DomainObject.Predmet.ProtustrankaFormatedWithAdressOIB>
  <DomainObject.Predmet.ProtustrankaWithAdress>
    <izvorni_sadrzaj>HORVAT MIROSLAV UGOSTITELJSTVO j.d.o.o. za trgovinu Miroševačka cesta 110, 10000 Zagreb</izvorni_sadrzaj>
    <derivirana_varijabla naziv="DomainObject.Predmet.ProtustrankaWithAdress_1">HORVAT MIROSLAV UGOSTITELJSTVO j.d.o.o. za trgovinu Miroševačka cesta 110, 10000 Zagreb</derivirana_varijabla>
  </DomainObject.Predmet.ProtustrankaWithAdress>
  <DomainObject.Predmet.ProtustrankaWithAdressOIB>
    <izvorni_sadrzaj>HORVAT MIROSLAV UGOSTITELJSTVO j.d.o.o. za trgovinu, OIB 61977219539, Miroševačka cesta 110, 10000 Zagreb</izvorni_sadrzaj>
    <derivirana_varijabla naziv="DomainObject.Predmet.ProtustrankaWithAdressOIB_1">HORVAT MIROSLAV UGOSTITELJSTVO j.d.o.o. za trgovinu, OIB 61977219539, Miroševačka cesta 110, 10000 Zagreb</derivirana_varijabla>
  </DomainObject.Predmet.ProtustrankaWithAdressOIB>
  <DomainObject.Predmet.ProtustrankaNazivFormated>
    <izvorni_sadrzaj>HORVAT MIROSLAV UGOSTITELJSTVO j.d.o.o. za trgovinu</izvorni_sadrzaj>
    <derivirana_varijabla naziv="DomainObject.Predmet.ProtustrankaNazivFormated_1">HORVAT MIROSLAV UGOSTITELJSTVO j.d.o.o. za trgovinu</derivirana_varijabla>
  </DomainObject.Predmet.ProtustrankaNazivFormated>
  <DomainObject.Predmet.ProtustrankaNazivFormatedOIB>
    <izvorni_sadrzaj>HORVAT MIROSLAV UGOSTITELJSTVO j.d.o.o. za trgovinu, OIB 61977219539</izvorni_sadrzaj>
    <derivirana_varijabla naziv="DomainObject.Predmet.ProtustrankaNazivFormatedOIB_1">HORVAT MIROSLAV UGOSTITELJSTVO j.d.o.o. za trgovinu, OIB 61977219539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MIROSLAV UGOSTITELJSTVO j.d.o.o. za trgovinu zastupanog po punomoćniku Miroslav Horvat</item>
    </izvorni_sadrzaj>
    <derivirana_varijabla naziv="DomainObject.Predmet.ProtuStrankaListFormated_1">
      <item>HORVAT MIROSLAV UGOSTITELJSTVO j.d.o.o. za trgovinu zastupanog po punomoćniku Miroslav Horvat</item>
    </derivirana_varijabla>
  </DomainObject.Predmet.ProtuStrankaListFormated>
  <DomainObject.Predmet.ProtuStrankaListFormatedOIB>
    <izvorni_sadrzaj>
      <item>HORVAT MIROSLAV UGOSTITELJSTVO j.d.o.o. za trgovinu, OIB 61977219539 zastupanog po punomoćniku Miroslav Horvat</item>
    </izvorni_sadrzaj>
    <derivirana_varijabla naziv="DomainObject.Predmet.ProtuStrankaListFormatedOIB_1">
      <item>HORVAT MIROSLAV UGOSTITELJSTVO j.d.o.o. za trgovinu, OIB 61977219539 zastupanog po punomoćniku Miroslav Horvat</item>
    </derivirana_varijabla>
  </DomainObject.Predmet.ProtuStrankaListFormatedOIB>
  <DomainObject.Predmet.ProtuStrankaListFormatedWithAdress>
    <izvorni_sadrzaj>
      <item>HORVAT MIROSLAV UGOSTITELJSTVO j.d.o.o. za trgovinu, Miroševačka cesta 110, 10000 Zagreb zastupanog po punomoćniku Miroslav Horvat</item>
    </izvorni_sadrzaj>
    <derivirana_varijabla naziv="DomainObject.Predmet.ProtuStrankaListFormatedWithAdress_1">
      <item>HORVAT MIROSLAV UGOSTITELJSTVO j.d.o.o. za trgovinu, Miroševačka cesta 110, 10000 Zagreb zastupanog po punomoćniku Miroslav Horvat</item>
    </derivirana_varijabla>
  </DomainObject.Predmet.ProtuStrankaListFormatedWithAdress>
  <DomainObject.Predmet.ProtuStrankaListFormatedWithAdressOIB>
    <izvorni_sadrzaj>
      <item>HORVAT MIROSLAV UGOSTITELJSTVO j.d.o.o. za trgovinu, OIB 61977219539, Miroševačka cesta 110, 10000 Zagreb zastupanog po punomoćniku Miroslav Horvat</item>
    </izvorni_sadrzaj>
    <derivirana_varijabla naziv="DomainObject.Predmet.ProtuStrankaListFormatedWithAdressOIB_1">
      <item>HORVAT MIROSLAV UGOSTITELJSTVO j.d.o.o. za trgovinu, OIB 61977219539, Miroševačka cesta 110, 10000 Zagreb zastupanog po punomoćniku Miroslav Horvat</item>
    </derivirana_varijabla>
  </DomainObject.Predmet.ProtuStrankaListFormatedWithAdressOIB>
  <DomainObject.Predmet.ProtuStrankaListNazivFormated>
    <izvorni_sadrzaj>
      <item>HORVAT MIROSLAV UGOSTITELJSTVO j.d.o.o. za trgovinu</item>
    </izvorni_sadrzaj>
    <derivirana_varijabla naziv="DomainObject.Predmet.ProtuStrankaListNazivFormated_1">
      <item>HORVAT MIROSLAV UGOSTITELJSTVO j.d.o.o. za trgovinu</item>
    </derivirana_varijabla>
  </DomainObject.Predmet.ProtuStrankaListNazivFormated>
  <DomainObject.Predmet.ProtuStrankaListNazivFormatedOIB>
    <izvorni_sadrzaj>
      <item>HORVAT MIROSLAV UGOSTITELJSTVO j.d.o.o. za trgovinu, OIB 61977219539</item>
    </izvorni_sadrzaj>
    <derivirana_varijabla naziv="DomainObject.Predmet.ProtuStrankaListNazivFormatedOIB_1">
      <item>HORVAT MIROSLAV UGOSTITELJSTVO j.d.o.o. za trgovinu, OIB 61977219539</item>
    </derivirana_varijabla>
  </DomainObject.Predmet.ProtuStrankaListNazivFormatedOIB>
  <DomainObject.Predmet.OstaliListFormated>
    <izvorni_sadrzaj>
      <item>Miroslav Horvat punomoćnik sudionika u postupku HORVAT MIROSLAV UGOSTITELJSTVO j.d.o.o. za trgovinu</item>
    </izvorni_sadrzaj>
    <derivirana_varijabla naziv="DomainObject.Predmet.OstaliListFormated_1">
      <item>Miroslav Horvat punomoćnik sudionika u postupku HORVAT MIROSLAV UGOSTITELJSTVO j.d.o.o. za trgovinu</item>
    </derivirana_varijabla>
  </DomainObject.Predmet.OstaliListFormated>
  <DomainObject.Predmet.OstaliListFormatedOIB>
    <izvorni_sadrzaj>
      <item>Miroslav Horvat, OIB 92098683937 punomoćnik sudionika u postupku HORVAT MIROSLAV UGOSTITELJSTVO j.d.o.o. za trgovinu</item>
    </izvorni_sadrzaj>
    <derivirana_varijabla naziv="DomainObject.Predmet.OstaliListFormatedOIB_1">
      <item>Miroslav Horvat, OIB 92098683937 punomoćnik sudionika u postupku HORVAT MIROSLAV UGOSTITELJSTVO j.d.o.o. za trgovinu</item>
    </derivirana_varijabla>
  </DomainObject.Predmet.OstaliListFormatedOIB>
  <DomainObject.Predmet.OstaliListFormatedWithAdress>
    <izvorni_sadrzaj>
      <item>Miroslav Horvat, Selčinska 7, 10360 Sesvete punomoćnik sudionika u postupku HORVAT MIROSLAV UGOSTITELJSTVO j.d.o.o. za trgovinu</item>
    </izvorni_sadrzaj>
    <derivirana_varijabla naziv="DomainObject.Predmet.OstaliListFormatedWithAdress_1">
      <item>Miroslav Horvat, Selčinska 7, 10360 Sesvete punomoćnik sudionika u postupku HORVAT MIROSLAV UGOSTITELJSTVO j.d.o.o. za trgovinu</item>
    </derivirana_varijabla>
  </DomainObject.Predmet.OstaliListFormatedWithAdress>
  <DomainObject.Predmet.OstaliListFormatedWithAdressOIB>
    <izvorni_sadrzaj>
      <item>Miroslav Horvat, OIB 92098683937, Selčinska 7, 10360 Sesvete punomoćnik sudionika u postupku HORVAT MIROSLAV UGOSTITELJSTVO j.d.o.o. za trgovinu</item>
    </izvorni_sadrzaj>
    <derivirana_varijabla naziv="DomainObject.Predmet.OstaliListFormatedWithAdressOIB_1">
      <item>Miroslav Horvat, OIB 92098683937, Selčinska 7, 10360 Sesvete punomoćnik sudionika u postupku HORVAT MIROSLAV UGOSTITELJSTVO j.d.o.o. za trgovinu</item>
    </derivirana_varijabla>
  </DomainObject.Predmet.OstaliListFormatedWithAdressOIB>
  <DomainObject.Predmet.OstaliListNazivFormated>
    <izvorni_sadrzaj>
      <item>Miroslav Horvat</item>
    </izvorni_sadrzaj>
    <derivirana_varijabla naziv="DomainObject.Predmet.OstaliListNazivFormated_1">
      <item>Miroslav Horvat</item>
    </derivirana_varijabla>
  </DomainObject.Predmet.OstaliListNazivFormated>
  <DomainObject.Predmet.OstaliListNazivFormatedOIB>
    <izvorni_sadrzaj>
      <item>Miroslav Horvat, OIB 92098683937</item>
    </izvorni_sadrzaj>
    <derivirana_varijabla naziv="DomainObject.Predmet.OstaliListNazivFormatedOIB_1">
      <item>Miroslav Horvat, OIB 92098683937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MIROSLAV UGOSTITELJSTVO j.d.o.o. za trgovinu</izvorni_sadrzaj>
    <derivirana_varijabla naziv="DomainObject.Predmet.ProtustrankaIDrugi_1">HORVAT MIROSLAV UGOSTITELJSTVO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HORVAT MIROSLAV UGOSTITELJSTVO j.d.o.o. za trgovinu, OIB 61977219539, Miroševačka cesta 110, 10000 Zagreb</izvorni_sadrzaj>
    <derivirana_varijabla naziv="DomainObject.Predmet.ProtustrankaIDrugiAdressOIB_1">HORVAT MIROSLAV UGOSTITELJSTVO j.d.o.o. za trgovinu, OIB 61977219539, Miroševačka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MIROSLAV UGOSTITELJSTVO j.d.o.o. za trgovinu</item>
      <item>Miroslav Horvat</item>
    </izvorni_sadrzaj>
    <derivirana_varijabla naziv="DomainObject.Predmet.SudioniciListNaziv_1">
      <item>FINA Regionalni centar Zagreb</item>
      <item>HORVAT MIROSLAV UGOSTITELJSTVO j.d.o.o. za trgovinu</item>
      <item>Miroslav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HORVAT MIROSLAV UGOSTITELJSTVO j.d.o.o. za trgovinu, OIB 61977219539, Miroševačka cesta 110,10000 Zagreb</item>
      <item>Miroslav Horvat, OIB 92098683937, Selčinska 7,10360 Sesvete</item>
    </izvorni_sadrzaj>
    <derivirana_varijabla naziv="DomainObject.Predmet.SudioniciListAdressOIB_1">
      <item>FINA Regionalni centar Zagreb, OIB 85821130368, Trg svibanjskih žrtava 1995. br. 1,10000 Zagreb</item>
      <item>HORVAT MIROSLAV UGOSTITELJSTVO j.d.o.o. za trgovinu, OIB 61977219539, Miroševačka cesta 110,10000 Zagreb</item>
      <item>Miroslav Horvat, OIB 92098683937, Selčinska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61977219539</item>
      <item>, OIB 92098683937</item>
    </izvorni_sadrzaj>
    <derivirana_varijabla naziv="DomainObject.Predmet.SudioniciListNazivOIB_1">
      <item>, OIB 85821130368</item>
      <item>, OIB 61977219539</item>
      <item>, OIB 92098683937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798</properties:Characters>
  <properties:Lines>45</properties:Lines>
  <properties:Paragraphs>21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2016-04-18T08:11:00Z</cp:lastPrinted>
  <dcterms:modified xmlns:xsi="http://www.w3.org/2001/XMLSchema-instance" xsi:type="dcterms:W3CDTF">2016-04-18T08:12:00Z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