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2115" w14:paraId="0972115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3A13FA">
        <w:rPr>
          <w:lang w:val="hr-HR"/>
        </w:rPr>
        <w:t>St-639/15-4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3A13FA">
        <w:t>ARBOR d.o.o., OIB: 54546317910 sa sjedištem u Varaždinska 193, 42000 Gornji Kućan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3A13FA">
        <w:t>ARBOR d.o.o., OIB: 54546317910 sa sjedištem u Varaždinska 193, 42000 Gornji Kućan</w:t>
      </w:r>
      <w:r w:rsidR="0082762B">
        <w:t>,</w:t>
      </w:r>
      <w:r w:rsidR="008C35DC">
        <w:rPr>
          <w:lang w:val="hr-HR"/>
        </w:rPr>
        <w:t xml:space="preserve"> na dan </w:t>
      </w:r>
      <w:r w:rsidR="003A13FA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3A13FA">
        <w:rPr>
          <w:lang w:val="hr-HR"/>
        </w:rPr>
        <w:t>219.224,69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3A13FA">
        <w:t>ARBOR d.o.o., OIB: 54546317910 sa sjedištem u Varaždinska 193, 42000 Gornji Kućan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3A13FA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3A13FA">
        <w:t>ARBOR d.o.o., OIB: 54546317910 sa sjedištem u Varaždinska 193, 42000 Gornji Kućan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3A13FA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3A13FA">
        <w:rPr>
          <w:lang w:val="hr-HR"/>
        </w:rPr>
        <w:t>219.224,69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6D1" w:rsidP="007F64E0" w:rsidR="008F76D1">
      <w:r>
        <w:separator/>
      </w:r>
    </w:p>
  </w:endnote>
  <w:endnote w:id="0" w:type="continuationSeparator">
    <w:p w:rsidRDefault="008F76D1" w:rsidP="007F64E0" w:rsidR="008F7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6D1" w:rsidP="007F64E0" w:rsidR="008F76D1">
      <w:r>
        <w:separator/>
      </w:r>
    </w:p>
  </w:footnote>
  <w:footnote w:id="0" w:type="continuationSeparator">
    <w:p w:rsidRDefault="008F76D1" w:rsidP="007F64E0" w:rsidR="008F7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3A13FA">
      <w:rPr>
        <w:lang w:val="hr-HR"/>
      </w:rPr>
      <w:t>St-639/15-4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4EA1" w:rsidRPr="00054EA1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4EA1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13FA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8F76D1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4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4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društvo s ograničenom odgovornošću za trgovinu, uvoz-izvoz, obavljanje završnih radova u građevinarstvu i uređenje </izvorni_sadrzaj>
    <derivirana_varijabla naziv="DomainObject.Predmet.ProtustrankaFormated_1">  ARBOR društvo s ograničenom odgovornošću za trgovinu, uvoz-izvoz, obavljanje završnih radova u građevinarstvu i uređenje </derivirana_varijabla>
  </DomainObject.Predmet.ProtustrankaFormated>
  <DomainObject.Predmet.ProtustrankaFormatedOIB>
    <izvorni_sadrzaj>  ARBOR društvo s ograničenom odgovornošću za trgovinu, uvoz-izvoz, obavljanje završnih radova u građevinarstvu i uređenje , OIB 54546317910</izvorni_sadrzaj>
    <derivirana_varijabla naziv="DomainObject.Predmet.ProtustrankaFormatedOIB_1">  ARBOR društvo s ograničenom odgovornošću za trgovinu, uvoz-izvoz, obavljanje završnih radova u građevinarstvu i uređenje , OIB 54546317910</derivirana_varijabla>
  </DomainObject.Predmet.ProtustrankaFormatedOIB>
  <DomainObject.Predmet.ProtustrankaFormatedWithAdress>
    <izvorni_sadrzaj> ARBOR društvo s ograničenom odgovornošću za trgovinu, uvoz-izvoz, obavljanje završnih radova u građevinarstvu i uređenje , Varaždinska 193, 42000 Gornji Kućan</izvorni_sadrzaj>
    <derivirana_varijabla naziv="DomainObject.Predmet.ProtustrankaFormatedWithAdress_1"> ARBOR društvo s ograničenom odgovornošću za trgovinu, uvoz-izvoz, obavljanje završnih radova u građevinarstvu i uređenje , Varaždinska 193, 42000 Gornji Kućan</derivirana_varijabla>
  </DomainObject.Predmet.ProtustrankaFormatedWithAdress>
  <DomainObject.Predmet.ProtustrankaFormatedWithAdressOIB>
    <izvorni_sadrzaj> ARBOR društvo s ograničenom odgovornošću za trgovinu, uvoz-izvoz, obavljanje završnih radova u građevinarstvu i uređenje , OIB 54546317910, Varaždinska 193, 42000 Gornji Kućan</izvorni_sadrzaj>
    <derivirana_varijabla naziv="DomainObject.Predmet.ProtustrankaFormatedWithAdressOIB_1"> ARBOR društvo s ograničenom odgovornošću za trgovinu, uvoz-izvoz, obavljanje završnih radova u građevinarstvu i uređenje , OIB 54546317910, Varaždinska 193, 42000 Gornji Kućan</derivirana_varijabla>
  </DomainObject.Predmet.ProtustrankaFormatedWithAdressOIB>
  <DomainObject.Predmet.ProtustrankaWithAdress>
    <izvorni_sadrzaj>ARBOR društvo s ograničenom odgovornošću za trgovinu, uvoz-izvoz, obavljanje završnih radova u građevinarstvu i uređenje  Varaždinska 193, 42000 Gornji Kućan</izvorni_sadrzaj>
    <derivirana_varijabla naziv="DomainObject.Predmet.ProtustrankaWithAdress_1">ARBOR društvo s ograničenom odgovornošću za trgovinu, uvoz-izvoz, obavljanje završnih radova u građevinarstvu i uređenje  Varaždinska 193, 42000 Gornji Kućan</derivirana_varijabla>
  </DomainObject.Predmet.ProtustrankaWithAdress>
  <DomainObject.Predmet.ProtustrankaWithAdressOIB>
    <izvorni_sadrzaj>ARBOR društvo s ograničenom odgovornošću za trgovinu, uvoz-izvoz, obavljanje završnih radova u građevinarstvu i uređenje , OIB 54546317910, Varaždinska 193, 42000 Gornji Kućan</izvorni_sadrzaj>
    <derivirana_varijabla naziv="DomainObject.Predmet.ProtustrankaWithAdressOIB_1">ARBOR društvo s ograničenom odgovornošću za trgovinu, uvoz-izvoz, obavljanje završnih radova u građevinarstvu i uređenje , OIB 54546317910, Varaždinska 193, 42000 Gornji Kućan</derivirana_varijabla>
  </DomainObject.Predmet.ProtustrankaWithAdressOIB>
  <DomainObject.Predmet.ProtustrankaNazivFormated>
    <izvorni_sadrzaj>ARBOR društvo s ograničenom odgovornošću za trgovinu, uvoz-izvoz, obavljanje završnih radova u građevinarstvu i uređenje </izvorni_sadrzaj>
    <derivirana_varijabla naziv="DomainObject.Predmet.ProtustrankaNazivFormated_1">ARBOR društvo s ograničenom odgovornošću za trgovinu, uvoz-izvoz, obavljanje završnih radova u građevinarstvu i uređenje </derivirana_varijabla>
  </DomainObject.Predmet.ProtustrankaNazivFormated>
  <DomainObject.Predmet.ProtustrankaNazivFormatedOIB>
    <izvorni_sadrzaj>ARBOR društvo s ograničenom odgovornošću za trgovinu, uvoz-izvoz, obavljanje završnih radova u građevinarstvu i uređenje , OIB 54546317910</izvorni_sadrzaj>
    <derivirana_varijabla naziv="DomainObject.Predmet.ProtustrankaNazivFormatedOIB_1">ARBOR društvo s ograničenom odgovornošću za trgovinu, uvoz-izvoz, obavljanje završnih radova u građevinarstvu i uređenje , OIB 54546317910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219224.69</izvorni_sadrzaj>
    <derivirana_varijabla naziv="DomainObject.Predmet.TrenutnaVrijednost_1">219224.69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ARBOR društvo s ograničenom odgovornošću za trgovinu, uvoz-izvoz, obavljanje završnih radova u građevinarstvu i uređenje </item>
    </izvorni_sadrzaj>
    <derivirana_varijabla naziv="DomainObject.Predmet.ProtuStrankaListFormated_1">
      <item>ARBOR društvo s ograničenom odgovornošću za trgovinu, uvoz-izvoz, obavljanje završnih radova u građevinarstvu i uređenje </item>
    </derivirana_varijabla>
  </DomainObject.Predmet.ProtuStrankaListFormated>
  <DomainObject.Predmet.ProtuStrankaListFormatedOIB>
    <izvorni_sadrzaj>
      <item>ARBOR društvo s ograničenom odgovornošću za trgovinu, uvoz-izvoz, obavljanje završnih radova u građevinarstvu i uređenje , OIB 54546317910</item>
    </izvorni_sadrzaj>
    <derivirana_varijabla naziv="DomainObject.Predmet.ProtuStrankaListFormatedOIB_1">
      <item>ARBOR društvo s ograničenom odgovornošću za trgovinu, uvoz-izvoz, obavljanje završnih radova u građevinarstvu i uređenje , OIB 54546317910</item>
    </derivirana_varijabla>
  </DomainObject.Predmet.ProtuStrankaListFormatedOIB>
  <DomainObject.Predmet.ProtuStrankaListFormatedWithAdress>
    <izvorni_sadrzaj>
      <item>ARBOR društvo s ograničenom odgovornošću za trgovinu, uvoz-izvoz, obavljanje završnih radova u građevinarstvu i uređenje , Varaždinska 193, 42000 Gornji Kućan</item>
    </izvorni_sadrzaj>
    <derivirana_varijabla naziv="DomainObject.Predmet.ProtuStrankaListFormatedWithAdress_1">
      <item>ARBOR društvo s ograničenom odgovornošću za trgovinu, uvoz-izvoz, obavljanje završnih radova u građevinarstvu i uređenje , Varaždinska 193, 42000 Gornji Kućan</item>
    </derivirana_varijabla>
  </DomainObject.Predmet.ProtuStrankaListFormatedWithAdress>
  <DomainObject.Predmet.ProtuStrankaListFormatedWithAdressOIB>
    <izvorni_sadrzaj>
      <item>ARBOR društvo s ograničenom odgovornošću za trgovinu, uvoz-izvoz, obavljanje završnih radova u građevinarstvu i uređenje , OIB 54546317910, Varaždinska 193, 42000 Gornji Kućan</item>
    </izvorni_sadrzaj>
    <derivirana_varijabla naziv="DomainObject.Predmet.ProtuStrankaListFormatedWithAdressOIB_1">
      <item>ARBOR društvo s ograničenom odgovornošću za trgovinu, uvoz-izvoz, obavljanje završnih radova u građevinarstvu i uređenje , OIB 54546317910, Varaždinska 193, 42000 Gornji Kućan</item>
    </derivirana_varijabla>
  </DomainObject.Predmet.ProtuStrankaListFormatedWithAdressOIB>
  <DomainObject.Predmet.ProtuStrankaListNazivFormated>
    <izvorni_sadrzaj>
      <item>ARBOR društvo s ograničenom odgovornošću za trgovinu, uvoz-izvoz, obavljanje završnih radova u građevinarstvu i uređenje </item>
    </izvorni_sadrzaj>
    <derivirana_varijabla naziv="DomainObject.Predmet.ProtuStrankaListNazivFormated_1">
      <item>ARBOR društvo s ograničenom odgovornošću za trgovinu, uvoz-izvoz, obavljanje završnih radova u građevinarstvu i uređenje </item>
    </derivirana_varijabla>
  </DomainObject.Predmet.ProtuStrankaListNazivFormated>
  <DomainObject.Predmet.ProtuStrankaListNazivFormatedOIB>
    <izvorni_sadrzaj>
      <item>ARBOR društvo s ograničenom odgovornošću za trgovinu, uvoz-izvoz, obavljanje završnih radova u građevinarstvu i uređenje , OIB 54546317910</item>
    </izvorni_sadrzaj>
    <derivirana_varijabla naziv="DomainObject.Predmet.ProtuStrankaListNazivFormatedOIB_1">
      <item>ARBOR društvo s ograničenom odgovornošću za trgovinu, uvoz-izvoz, obavljanje završnih radova u građevinarstvu i uređenje , OIB 54546317910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ARBOR društvo s ograničenom odgovornošću za trgovinu, uvoz-izvoz, obavljanje završnih radova u građevinarstvu i uređenje </izvorni_sadrzaj>
    <derivirana_varijabla naziv="DomainObject.Predmet.ProtustrankaIDrugi_1">ARBOR društvo s ograničenom odgovornošću za trgovinu, uvoz-izvoz, obavljanje završnih radova u građevinarstvu i uređenje 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ARBOR društvo s ograničenom odgovornošću za trgovinu, uvoz-izvoz, obavljanje završnih radova u građevinarstvu i uređenje , OIB 54546317910, Varaždinska 193, 42000 Gornji Kućan</izvorni_sadrzaj>
    <derivirana_varijabla naziv="DomainObject.Predmet.ProtustrankaIDrugiAdressOIB_1">ARBOR društvo s ograničenom odgovornošću za trgovinu, uvoz-izvoz, obavljanje završnih radova u građevinarstvu i uređenje , OIB 54546317910, Varaždinska 193,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ARBOR društvo s ograničenom odgovornošću za trgovinu, uvoz-izvoz, obavljanje završnih radova u građevinarstvu i uređenje </item>
      <item>e-Oglasna</item>
      <item>Sudski registar</item>
    </izvorni_sadrzaj>
    <derivirana_varijabla naziv="DomainObject.Predmet.SudioniciListNaziv_1">
      <item>Financijska agencija</item>
      <item>ARBOR društvo s ograničenom odgovornošću za trgovinu, uvoz-izvoz, obavljanje završnih radova u građevinarstvu i uređenje 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ARBOR društvo s ograničenom odgovornošću za trgovinu, uvoz-izvoz, obavljanje završnih radova u građevinarstvu i uređenje , OIB 54546317910, Varaždinska 193,42000 Gornji Kućan</item>
      <item>e-Oglasna</item>
      <item>Sudski registar</item>
    </izvorni_sadrzaj>
    <derivirana_varijabla naziv="DomainObject.Predmet.SudioniciListAdressOIB_1">
      <item>Financijska agencija, OIB 85821130368, A.Cesarca 2,42000 Varaždin</item>
      <item>ARBOR društvo s ograničenom odgovornošću za trgovinu, uvoz-izvoz, obavljanje završnih radova u građevinarstvu i uređenje , OIB 54546317910, Varaždinska 193,42000 Gornji Kućan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54546317910</item>
      <item>, OIB null</item>
      <item>, OIB null</item>
    </izvorni_sadrzaj>
    <derivirana_varijabla naziv="DomainObject.Predmet.SudioniciListNazivOIB_1">
      <item>, OIB 85821130368</item>
      <item>, OIB 54546317910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2298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2015-11-06T13:39:00Z</dcterms:created>
  <dc:creator>user</dc:creator>
  <cp:lastModifiedBy>Marko Makaj</cp:lastModifiedBy>
  <cp:lastPrinted>2015-11-06T13:39:00Z</cp:lastPrinted>
  <dcterms:modified xmlns:xsi="http://www.w3.org/2001/XMLSchema-instance" xsi:type="dcterms:W3CDTF">2015-11-06T13:40:00Z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