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45b9" w14:paraId="1c045b9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>BREATHE DIVE &amp; SAIL</w:t>
      </w:r>
      <w:r w:rsidR="00A1091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>Josipa Račića 4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>76597354720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>Davidu Paulu Ryanu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17.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 xml:space="preserve">David </w:t>
      </w:r>
      <w:proofErr w:type="spellStart"/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>Paul</w:t>
      </w:r>
      <w:proofErr w:type="spellEnd"/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 xml:space="preserve"> Ryan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David </w:t>
      </w:r>
      <w:proofErr w:type="spellStart"/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>Paul</w:t>
      </w:r>
      <w:proofErr w:type="spellEnd"/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Ryan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 xml:space="preserve">David </w:t>
      </w:r>
      <w:proofErr w:type="spellStart"/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>Paul</w:t>
      </w:r>
      <w:proofErr w:type="spellEnd"/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 xml:space="preserve"> Ryan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C6560">
        <w:rPr>
          <w:rFonts w:eastAsia="Times New Roman" w:hAnsi="Times New Roman" w:ascii="Times New Roman"/>
          <w:sz w:val="24"/>
          <w:szCs w:val="24"/>
          <w:lang w:eastAsia="hr-HR"/>
        </w:rPr>
        <w:t xml:space="preserve">Ulica Josipa Račića 4,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CC1073" w:rsidP="00571970" w:rsidR="00CC107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–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RH,Ministarstvo financija, Porezna uprava – po ŽDO-u Zadar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560" w:rsidR="00DC656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560" w:rsidR="00DC656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560" w:rsidR="00DC65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560" w:rsidR="00DC65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B4D41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DC6560">
      <w:rPr>
        <w:rFonts w:eastAsia="Times New Roman" w:hAnsi="Times New Roman" w:ascii="Times New Roman"/>
        <w:sz w:val="24"/>
        <w:szCs w:val="24"/>
        <w:lang w:eastAsia="hr-HR"/>
      </w:rPr>
      <w:t>10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073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DC6560">
      <w:rPr>
        <w:rFonts w:eastAsia="Times New Roman" w:hAnsi="Times New Roman" w:ascii="Times New Roman"/>
        <w:sz w:val="24"/>
        <w:szCs w:val="24"/>
        <w:lang w:eastAsia="hr-HR"/>
      </w:rPr>
      <w:t>10</w:t>
    </w:r>
    <w:r>
      <w:rPr>
        <w:rFonts w:eastAsia="Times New Roman" w:hAnsi="Times New Roman" w:ascii="Times New Roman"/>
        <w:sz w:val="24"/>
        <w:szCs w:val="24"/>
        <w:lang w:eastAsia="hr-HR"/>
      </w:rPr>
      <w:t>/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201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8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201BA5"/>
    <w:rsid w:val="002B4D41"/>
    <w:rsid w:val="00304690"/>
    <w:rsid w:val="004A49DB"/>
    <w:rsid w:val="004F5F60"/>
    <w:rsid w:val="00571970"/>
    <w:rsid w:val="005A2B76"/>
    <w:rsid w:val="0063455C"/>
    <w:rsid w:val="008B4BAD"/>
    <w:rsid w:val="00A10919"/>
    <w:rsid w:val="00B87820"/>
    <w:rsid w:val="00BC566F"/>
    <w:rsid w:val="00C348E9"/>
    <w:rsid w:val="00CC1073"/>
    <w:rsid w:val="00CE570F"/>
    <w:rsid w:val="00D039AA"/>
    <w:rsid w:val="00DB016B"/>
    <w:rsid w:val="00DC6560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D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4D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4D4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4D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4D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D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4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4D4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4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4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St-10/2018</izvorni_sadrzaj>
    <derivirana_varijabla naziv="DomainObject.Predmet.OznakaBroj_1">St-10/2018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BREATHE DIVE &amp; SAIL d.o.o. za turizam i usluge</izvorni_sadrzaj>
    <derivirana_varijabla naziv="DomainObject.Predmet.ProtustrankaFormated_1">  BREATHE DIVE &amp; SAIL d.o.o. za turizam i usluge</derivirana_varijabla>
  </DomainObject.Predmet.ProtustrankaFormated>
  <DomainObject.Predmet.ProtustrankaFormatedOIB>
    <izvorni_sadrzaj>  BREATHE DIVE &amp; SAIL d.o.o. za turizam i usluge, OIB 76597354720</izvorni_sadrzaj>
    <derivirana_varijabla naziv="DomainObject.Predmet.ProtustrankaFormatedOIB_1">  BREATHE DIVE &amp; SAIL d.o.o. za turizam i usluge, OIB 76597354720</derivirana_varijabla>
  </DomainObject.Predmet.ProtustrankaFormatedOIB>
  <DomainObject.Predmet.ProtustrankaFormatedWithAdress>
    <izvorni_sadrzaj> BREATHE DIVE &amp; SAIL d.o.o. za turizam i usluge, Josipa Račića 4, 23000 Zadar</izvorni_sadrzaj>
    <derivirana_varijabla naziv="DomainObject.Predmet.ProtustrankaFormatedWithAdress_1"> BREATHE DIVE &amp; SAIL d.o.o. za turizam i usluge, Josipa Račića 4, 23000 Zadar</derivirana_varijabla>
  </DomainObject.Predmet.ProtustrankaFormatedWithAdress>
  <DomainObject.Predmet.ProtustrankaFormatedWithAdressOIB>
    <izvorni_sadrzaj> BREATHE DIVE &amp; SAIL d.o.o. za turizam i usluge, OIB 76597354720, Josipa Račića 4, 23000 Zadar</izvorni_sadrzaj>
    <derivirana_varijabla naziv="DomainObject.Predmet.ProtustrankaFormatedWithAdressOIB_1"> BREATHE DIVE &amp; SAIL d.o.o. za turizam i usluge, OIB 76597354720, Josipa Račića 4, 23000 Zadar</derivirana_varijabla>
  </DomainObject.Predmet.ProtustrankaFormatedWithAdressOIB>
  <DomainObject.Predmet.ProtustrankaWithAdress>
    <izvorni_sadrzaj>BREATHE DIVE &amp; SAIL d.o.o. za turizam i usluge Josipa Račića 4, 23000 Zadar</izvorni_sadrzaj>
    <derivirana_varijabla naziv="DomainObject.Predmet.ProtustrankaWithAdress_1">BREATHE DIVE &amp; SAIL d.o.o. za turizam i usluge Josipa Račića 4, 23000 Zadar</derivirana_varijabla>
  </DomainObject.Predmet.ProtustrankaWithAdress>
  <DomainObject.Predmet.ProtustrankaWithAdressOIB>
    <izvorni_sadrzaj>BREATHE DIVE &amp; SAIL d.o.o. za turizam i usluge, OIB 76597354720, Josipa Račića 4, 23000 Zadar</izvorni_sadrzaj>
    <derivirana_varijabla naziv="DomainObject.Predmet.ProtustrankaWithAdressOIB_1">BREATHE DIVE &amp; SAIL d.o.o. za turizam i usluge, OIB 76597354720, Josipa Račića 4, 23000 Zadar</derivirana_varijabla>
  </DomainObject.Predmet.ProtustrankaWithAdressOIB>
  <DomainObject.Predmet.ProtustrankaNazivFormated>
    <izvorni_sadrzaj>BREATHE DIVE &amp; SAIL d.o.o. za turizam i usluge</izvorni_sadrzaj>
    <derivirana_varijabla naziv="DomainObject.Predmet.ProtustrankaNazivFormated_1">BREATHE DIVE &amp; SAIL d.o.o. za turizam i usluge</derivirana_varijabla>
  </DomainObject.Predmet.ProtustrankaNazivFormated>
  <DomainObject.Predmet.ProtustrankaNazivFormatedOIB>
    <izvorni_sadrzaj>BREATHE DIVE &amp; SAIL d.o.o. za turizam i usluge, OIB 76597354720</izvorni_sadrzaj>
    <derivirana_varijabla naziv="DomainObject.Predmet.ProtustrankaNazivFormatedOIB_1">BREATHE DIVE &amp; SAIL d.o.o. za turizam i usluge, OIB 76597354720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Paul Ryan</izvorni_sadrzaj>
    <derivirana_varijabla naziv="DomainObject.Predmet.StrankaFormated_1">  FINA; David Paul Ryan</derivirana_varijabla>
  </DomainObject.Predmet.StrankaFormated>
  <DomainObject.Predmet.StrankaFormatedOIB>
    <izvorni_sadrzaj>  FINA, OIB 85821130368; David Paul Ryan, OIB 09488238992</izvorni_sadrzaj>
    <derivirana_varijabla naziv="DomainObject.Predmet.StrankaFormatedOIB_1">  FINA, OIB 85821130368; David Paul Ryan, OIB 09488238992</derivirana_varijabla>
  </DomainObject.Predmet.StrankaFormatedOIB>
  <DomainObject.Predmet.StrankaFormatedWithAdress>
    <izvorni_sadrzaj> FINA; David Paul Ryan, Ulica Josipa Račića 4, 23000 Zadar</izvorni_sadrzaj>
    <derivirana_varijabla naziv="DomainObject.Predmet.StrankaFormatedWithAdress_1"> FINA; David Paul Ryan, Ulica Josipa Račića 4, 23000 Zadar</derivirana_varijabla>
  </DomainObject.Predmet.StrankaFormatedWithAdress>
  <DomainObject.Predmet.StrankaFormatedWithAdressOIB>
    <izvorni_sadrzaj> FINA, OIB 85821130368; David Paul Ryan, OIB 09488238992, Ulica Josipa Račića 4, 23000 Zadar</izvorni_sadrzaj>
    <derivirana_varijabla naziv="DomainObject.Predmet.StrankaFormatedWithAdressOIB_1"> FINA, OIB 85821130368; David Paul Ryan, OIB 09488238992, Ulica Josipa Račića 4, 23000 Zadar</derivirana_varijabla>
  </DomainObject.Predmet.StrankaFormatedWithAdressOIB>
  <DomainObject.Predmet.StrankaWithAdress>
    <izvorni_sadrzaj>FINA ,David Paul Ryan Ulica Josipa Račića 4,23000 Zadar</izvorni_sadrzaj>
    <derivirana_varijabla naziv="DomainObject.Predmet.StrankaWithAdress_1">FINA ,David Paul Ryan Ulica Josipa Račića 4,23000 Zadar</derivirana_varijabla>
  </DomainObject.Predmet.StrankaWithAdress>
  <DomainObject.Predmet.StrankaWithAdressOIB>
    <izvorni_sadrzaj>FINA, OIB 85821130368,David Paul Ryan, OIB 09488238992, Ulica Josipa Račića 4,23000 Zadar</izvorni_sadrzaj>
    <derivirana_varijabla naziv="DomainObject.Predmet.StrankaWithAdressOIB_1">FINA, OIB 85821130368,David Paul Ryan, OIB 09488238992, Ulica Josipa Račića 4,23000 Zadar</derivirana_varijabla>
  </DomainObject.Predmet.StrankaWithAdressOIB>
  <DomainObject.Predmet.StrankaNazivFormated>
    <izvorni_sadrzaj>FINA,David Paul Ryan</izvorni_sadrzaj>
    <derivirana_varijabla naziv="DomainObject.Predmet.StrankaNazivFormated_1">FINA,David Paul Ryan</derivirana_varijabla>
  </DomainObject.Predmet.StrankaNazivFormated>
  <DomainObject.Predmet.StrankaNazivFormatedOIB>
    <izvorni_sadrzaj>FINA, OIB 85821130368,David Paul Ryan, OIB 09488238992</izvorni_sadrzaj>
    <derivirana_varijabla naziv="DomainObject.Predmet.StrankaNazivFormatedOIB_1">FINA, OIB 85821130368,David Paul Ryan, OIB 09488238992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David Paul Ryan</item>
    </izvorni_sadrzaj>
    <derivirana_varijabla naziv="DomainObject.Predmet.StrankaListFormated_1">
      <item>FINA</item>
      <item>David Paul Ryan</item>
    </derivirana_varijabla>
  </DomainObject.Predmet.StrankaListFormated>
  <DomainObject.Predmet.StrankaListFormatedOIB>
    <izvorni_sadrzaj>
      <item>FINA, OIB 85821130368</item>
      <item>David Paul Ryan, OIB 09488238992</item>
    </izvorni_sadrzaj>
    <derivirana_varijabla naziv="DomainObject.Predmet.StrankaListFormatedOIB_1">
      <item>FINA, OIB 85821130368</item>
      <item>David Paul Ryan, OIB 09488238992</item>
    </derivirana_varijabla>
  </DomainObject.Predmet.StrankaListFormatedOIB>
  <DomainObject.Predmet.StrankaListFormatedWithAdress>
    <izvorni_sadrzaj>
      <item>FINA</item>
      <item>David Paul Ryan, Ulica Josipa Račića 4, 23000 Zadar</item>
    </izvorni_sadrzaj>
    <derivirana_varijabla naziv="DomainObject.Predmet.StrankaListFormatedWithAdress_1">
      <item>FINA</item>
      <item>David Paul Ryan, Ulica Josipa Račića 4, 23000 Zadar</item>
    </derivirana_varijabla>
  </DomainObject.Predmet.StrankaListFormatedWithAdress>
  <DomainObject.Predmet.StrankaListFormatedWithAdressOIB>
    <izvorni_sadrzaj>
      <item>FINA, OIB 85821130368</item>
      <item>David Paul Ryan, OIB 09488238992, Ulica Josipa Račića 4, 23000 Zadar</item>
    </izvorni_sadrzaj>
    <derivirana_varijabla naziv="DomainObject.Predmet.StrankaListFormatedWithAdressOIB_1">
      <item>FINA, OIB 85821130368</item>
      <item>David Paul Ryan, OIB 09488238992, Ulica Josipa Račića 4, 23000 Zadar</item>
    </derivirana_varijabla>
  </DomainObject.Predmet.StrankaListFormatedWithAdressOIB>
  <DomainObject.Predmet.StrankaListNazivFormated>
    <izvorni_sadrzaj>
      <item>FINA</item>
      <item>David Paul Ryan</item>
    </izvorni_sadrzaj>
    <derivirana_varijabla naziv="DomainObject.Predmet.StrankaListNazivFormated_1">
      <item>FINA</item>
      <item>David Paul Ryan</item>
    </derivirana_varijabla>
  </DomainObject.Predmet.StrankaListNazivFormated>
  <DomainObject.Predmet.StrankaListNazivFormatedOIB>
    <izvorni_sadrzaj>
      <item>FINA, OIB 85821130368</item>
      <item>David Paul Ryan, OIB 09488238992</item>
    </izvorni_sadrzaj>
    <derivirana_varijabla naziv="DomainObject.Predmet.StrankaListNazivFormatedOIB_1">
      <item>FINA, OIB 85821130368</item>
      <item>David Paul Ryan, OIB 09488238992</item>
    </derivirana_varijabla>
  </DomainObject.Predmet.StrankaListNazivFormatedOIB>
  <DomainObject.Predmet.ProtuStrankaListFormated>
    <izvorni_sadrzaj>
      <item>BREATHE DIVE &amp; SAIL d.o.o. za turizam i usluge</item>
    </izvorni_sadrzaj>
    <derivirana_varijabla naziv="DomainObject.Predmet.ProtuStrankaListFormated_1">
      <item>BREATHE DIVE &amp; SAIL d.o.o. za turizam i usluge</item>
    </derivirana_varijabla>
  </DomainObject.Predmet.ProtuStrankaListFormated>
  <DomainObject.Predmet.ProtuStrankaListFormatedOIB>
    <izvorni_sadrzaj>
      <item>BREATHE DIVE &amp; SAIL d.o.o. za turizam i usluge, OIB 76597354720</item>
    </izvorni_sadrzaj>
    <derivirana_varijabla naziv="DomainObject.Predmet.ProtuStrankaListFormatedOIB_1">
      <item>BREATHE DIVE &amp; SAIL d.o.o. za turizam i usluge, OIB 76597354720</item>
    </derivirana_varijabla>
  </DomainObject.Predmet.ProtuStrankaListFormatedOIB>
  <DomainObject.Predmet.ProtuStrankaListFormatedWithAdress>
    <izvorni_sadrzaj>
      <item>BREATHE DIVE &amp; SAIL d.o.o. za turizam i usluge, Josipa Račića 4, 23000 Zadar</item>
    </izvorni_sadrzaj>
    <derivirana_varijabla naziv="DomainObject.Predmet.ProtuStrankaListFormatedWithAdress_1">
      <item>BREATHE DIVE &amp; SAIL d.o.o. za turizam i usluge, Josipa Račića 4, 23000 Zadar</item>
    </derivirana_varijabla>
  </DomainObject.Predmet.ProtuStrankaListFormatedWithAdress>
  <DomainObject.Predmet.ProtuStrankaListFormatedWithAdressOIB>
    <izvorni_sadrzaj>
      <item>BREATHE DIVE &amp; SAIL d.o.o. za turizam i usluge, OIB 76597354720, Josipa Račića 4, 23000 Zadar</item>
    </izvorni_sadrzaj>
    <derivirana_varijabla naziv="DomainObject.Predmet.ProtuStrankaListFormatedWithAdressOIB_1">
      <item>BREATHE DIVE &amp; SAIL d.o.o. za turizam i usluge, OIB 76597354720, Josipa Račića 4, 23000 Zadar</item>
    </derivirana_varijabla>
  </DomainObject.Predmet.ProtuStrankaListFormatedWithAdressOIB>
  <DomainObject.Predmet.ProtuStrankaListNazivFormated>
    <izvorni_sadrzaj>
      <item>BREATHE DIVE &amp; SAIL d.o.o. za turizam i usluge</item>
    </izvorni_sadrzaj>
    <derivirana_varijabla naziv="DomainObject.Predmet.ProtuStrankaListNazivFormated_1">
      <item>BREATHE DIVE &amp; SAIL d.o.o. za turizam i usluge</item>
    </derivirana_varijabla>
  </DomainObject.Predmet.ProtuStrankaListNazivFormated>
  <DomainObject.Predmet.ProtuStrankaListNazivFormatedOIB>
    <izvorni_sadrzaj>
      <item>BREATHE DIVE &amp; SAIL d.o.o. za turizam i usluge, OIB 76597354720</item>
    </izvorni_sadrzaj>
    <derivirana_varijabla naziv="DomainObject.Predmet.ProtuStrankaListNazivFormatedOIB_1">
      <item>BREATHE DIVE &amp; SAIL d.o.o. za turizam i usluge, OIB 76597354720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BREATHE DIVE &amp; SAIL d.o.o. za turizam i usluge</izvorni_sadrzaj>
    <derivirana_varijabla naziv="DomainObject.Predmet.ProtustrankaIDrugi_1">BREATHE DIVE &amp; SAIL d.o.o. za turizam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BREATHE DIVE &amp; SAIL d.o.o. za turizam i usluge, OIB 76597354720, Josipa Račića 4, 23000 Zadar</izvorni_sadrzaj>
    <derivirana_varijabla naziv="DomainObject.Predmet.ProtustrankaIDrugiAdressOIB_1">BREATHE DIVE &amp; SAIL d.o.o. za turizam i usluge, OIB 76597354720,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BREATHE DIVE &amp; SAIL d.o.o. za turizam i usluge</item>
      <item>FINA</item>
      <item>David Paul Ryan</item>
    </izvorni_sadrzaj>
    <derivirana_varijabla naziv="DomainObject.Predmet.SudioniciListNaziv_1">
      <item>BREATHE DIVE &amp; SAIL d.o.o. za turizam i usluge</item>
      <item>FINA</item>
      <item>David Paul Ryan</item>
    </derivirana_varijabla>
  </DomainObject.Predmet.SudioniciListNaziv>
  <DomainObject.Predmet.SudioniciListAdressOIB>
    <izvorni_sadrzaj>
      <item>BREATHE DIVE &amp; SAIL d.o.o. za turizam i usluge, OIB 76597354720, Josipa Račića 4,23000 Zadar</item>
      <item>FINA, OIB 85821130368</item>
      <item>David Paul Ryan, OIB 09488238992, Ulica Josipa Račića 4,23000 Zadar</item>
    </izvorni_sadrzaj>
    <derivirana_varijabla naziv="DomainObject.Predmet.SudioniciListAdressOIB_1">
      <item>BREATHE DIVE &amp; SAIL d.o.o. za turizam i usluge, OIB 76597354720, Josipa Račića 4,23000 Zadar</item>
      <item>FINA, OIB 85821130368</item>
      <item>David Paul Ryan, OIB 09488238992, Ulica Josipa Račića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76597354720</item>
      <item>, OIB 85821130368</item>
      <item>, OIB 09488238992</item>
    </izvorni_sadrzaj>
    <derivirana_varijabla naziv="DomainObject.Predmet.SudioniciListNazivOIB_1">
      <item>, OIB 76597354720</item>
      <item>, OIB 85821130368</item>
      <item>, OIB 09488238992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1798</properties:Characters>
  <properties:Lines>52</properties:Lines>
  <properties:Paragraphs>20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Nena Mužanović</cp:lastModifiedBy>
  <cp:lastPrinted>2018-04-12T06:15:00Z</cp:lastPrinted>
  <dcterms:modified xmlns:xsi="http://www.w3.org/2001/XMLSchema-instance" xsi:type="dcterms:W3CDTF">2018-04-12T06:36:00Z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(3.St-10-2018 Breathe dive &amp; sail - preth.post..docx)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