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b3e2" w14:paraId="ef2b3e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AA6F6C">
        <w:rPr>
          <w:rFonts w:hAnsi="Times New Roman" w:ascii="Times New Roman"/>
          <w:b/>
          <w:sz w:val="24"/>
          <w:szCs w:val="24"/>
        </w:rPr>
        <w:t>75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AA6F6C">
        <w:rPr>
          <w:rFonts w:hAnsi="Times New Roman" w:ascii="Times New Roman"/>
        </w:rPr>
        <w:t>75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0330C">
        <w:rPr>
          <w:rFonts w:hAnsi="Times New Roman" w:ascii="Times New Roman"/>
        </w:rPr>
        <w:t xml:space="preserve"> </w:t>
      </w:r>
      <w:r w:rsidR="00AA6F6C" w:rsidRPr="00AA6F6C">
        <w:rPr>
          <w:rFonts w:hAnsi="Times New Roman" w:ascii="Times New Roman"/>
        </w:rPr>
        <w:t>BRANITELJI - AGRO 2006 zadruga za proizvodnju, preradu i razvoj</w:t>
      </w:r>
      <w:r w:rsidR="00AA6F6C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Sunja,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AA6F6C" w:rsidRPr="00AA6F6C">
        <w:rPr>
          <w:rFonts w:hAnsi="Times New Roman" w:ascii="Times New Roman"/>
        </w:rPr>
        <w:t>97726664617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A7A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A7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A7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A7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A7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A7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A7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A7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A7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9375</izvorni_sadrzaj>
    <derivirana_varijabla naziv="DomainObject.Predmet.Broj_1">9375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St-9375/2015</izvorni_sadrzaj>
    <derivirana_varijabla naziv="DomainObject.Predmet.OznakaBroj_1">St-9375/2015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BRANITELJI - AGRO 2006 zadruga za proizvodnju, preradu i razvoj</izvorni_sadrzaj>
    <derivirana_varijabla naziv="DomainObject.Predmet.ProtustrankaFormated_1">  BRANITELJI - AGRO 2006 zadruga za proizvodnju, preradu i razvoj</derivirana_varijabla>
  </DomainObject.Predmet.ProtustrankaFormated>
  <DomainObject.Predmet.ProtustrankaFormatedOIB>
    <izvorni_sadrzaj>  BRANITELJI - AGRO 2006 zadruga za proizvodnju, preradu i razvoj, OIB 97726664617</izvorni_sadrzaj>
    <derivirana_varijabla naziv="DomainObject.Predmet.ProtustrankaFormatedOIB_1">  BRANITELJI - AGRO 2006 zadruga za proizvodnju, preradu i razvoj, OIB 97726664617</derivirana_varijabla>
  </DomainObject.Predmet.ProtustrankaFormatedOIB>
  <DomainObject.Predmet.ProtustrankaFormatedWithAdress>
    <izvorni_sadrzaj> BRANITELJI - AGRO 2006 zadruga za proizvodnju, preradu i razvoj, Crkveni Bok 126, 44210 Sunja</izvorni_sadrzaj>
    <derivirana_varijabla naziv="DomainObject.Predmet.ProtustrankaFormatedWithAdress_1"> BRANITELJI - AGRO 2006 zadruga za proizvodnju, preradu i razvoj, Crkveni Bok 126, 44210 Sunja</derivirana_varijabla>
  </DomainObject.Predmet.ProtustrankaFormatedWithAdress>
  <DomainObject.Predmet.ProtustrankaFormatedWithAdressOIB>
    <izvorni_sadrzaj> BRANITELJI - AGRO 2006 zadruga za proizvodnju, preradu i razvoj, OIB 97726664617, Crkveni Bok 126, 44210 Sunja</izvorni_sadrzaj>
    <derivirana_varijabla naziv="DomainObject.Predmet.ProtustrankaFormatedWithAdressOIB_1"> BRANITELJI - AGRO 2006 zadruga za proizvodnju, preradu i razvoj, OIB 97726664617, Crkveni Bok 126, 44210 Sunja</derivirana_varijabla>
  </DomainObject.Predmet.ProtustrankaFormatedWithAdressOIB>
  <DomainObject.Predmet.ProtustrankaWithAdress>
    <izvorni_sadrzaj>BRANITELJI - AGRO 2006 zadruga za proizvodnju, preradu i razvoj Crkveni Bok 126, 44210 Sunja</izvorni_sadrzaj>
    <derivirana_varijabla naziv="DomainObject.Predmet.ProtustrankaWithAdress_1">BRANITELJI - AGRO 2006 zadruga za proizvodnju, preradu i razvoj Crkveni Bok 126, 44210 Sunja</derivirana_varijabla>
  </DomainObject.Predmet.ProtustrankaWithAdress>
  <DomainObject.Predmet.ProtustrankaWithAdressOIB>
    <izvorni_sadrzaj>BRANITELJI - AGRO 2006 zadruga za proizvodnju, preradu i razvoj, OIB 97726664617, Crkveni Bok 126, 44210 Sunja</izvorni_sadrzaj>
    <derivirana_varijabla naziv="DomainObject.Predmet.ProtustrankaWithAdressOIB_1">BRANITELJI - AGRO 2006 zadruga za proizvodnju, preradu i razvoj, OIB 97726664617, Crkveni Bok 126, 44210 Sunja</derivirana_varijabla>
  </DomainObject.Predmet.ProtustrankaWithAdressOIB>
  <DomainObject.Predmet.ProtustrankaNazivFormated>
    <izvorni_sadrzaj>BRANITELJI - AGRO 2006 zadruga za proizvodnju, preradu i razvoj</izvorni_sadrzaj>
    <derivirana_varijabla naziv="DomainObject.Predmet.ProtustrankaNazivFormated_1">BRANITELJI - AGRO 2006 zadruga za proizvodnju, preradu i razvoj</derivirana_varijabla>
  </DomainObject.Predmet.ProtustrankaNazivFormated>
  <DomainObject.Predmet.ProtustrankaNazivFormatedOIB>
    <izvorni_sadrzaj>BRANITELJI - AGRO 2006 zadruga za proizvodnju, preradu i razvoj, OIB 97726664617</izvorni_sadrzaj>
    <derivirana_varijabla naziv="DomainObject.Predmet.ProtustrankaNazivFormatedOIB_1">BRANITELJI - AGRO 2006 zadruga za proizvodnju, preradu i razvoj, OIB 97726664617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BRANITELJI - AGRO 2006 zadruga za proizvodnju, preradu i razvoj</item>
    </izvorni_sadrzaj>
    <derivirana_varijabla naziv="DomainObject.Predmet.ProtuStrankaListFormated_1">
      <item>BRANITELJI - AGRO 2006 zadruga za proizvodnju, preradu i razvoj</item>
    </derivirana_varijabla>
  </DomainObject.Predmet.ProtuStrankaListFormated>
  <DomainObject.Predmet.ProtuStrankaListFormatedOIB>
    <izvorni_sadrzaj>
      <item>BRANITELJI - AGRO 2006 zadruga za proizvodnju, preradu i razvoj, OIB 97726664617</item>
    </izvorni_sadrzaj>
    <derivirana_varijabla naziv="DomainObject.Predmet.ProtuStrankaListFormatedOIB_1">
      <item>BRANITELJI - AGRO 2006 zadruga za proizvodnju, preradu i razvoj, OIB 97726664617</item>
    </derivirana_varijabla>
  </DomainObject.Predmet.ProtuStrankaListFormatedOIB>
  <DomainObject.Predmet.ProtuStrankaListFormatedWithAdress>
    <izvorni_sadrzaj>
      <item>BRANITELJI - AGRO 2006 zadruga za proizvodnju, preradu i razvoj, Crkveni Bok 126, 44210 Sunja</item>
    </izvorni_sadrzaj>
    <derivirana_varijabla naziv="DomainObject.Predmet.ProtuStrankaListFormatedWithAdress_1">
      <item>BRANITELJI - AGRO 2006 zadruga za proizvodnju, preradu i razvoj, Crkveni Bok 126, 44210 Sunja</item>
    </derivirana_varijabla>
  </DomainObject.Predmet.ProtuStrankaListFormatedWithAdress>
  <DomainObject.Predmet.ProtuStrankaListFormatedWithAdressOIB>
    <izvorni_sadrzaj>
      <item>BRANITELJI - AGRO 2006 zadruga za proizvodnju, preradu i razvoj, OIB 97726664617, Crkveni Bok 126, 44210 Sunja</item>
    </izvorni_sadrzaj>
    <derivirana_varijabla naziv="DomainObject.Predmet.ProtuStrankaListFormatedWithAdressOIB_1">
      <item>BRANITELJI - AGRO 2006 zadruga za proizvodnju, preradu i razvoj, OIB 97726664617, Crkveni Bok 126, 44210 Sunja</item>
    </derivirana_varijabla>
  </DomainObject.Predmet.ProtuStrankaListFormatedWithAdressOIB>
  <DomainObject.Predmet.ProtuStrankaListNazivFormated>
    <izvorni_sadrzaj>
      <item>BRANITELJI - AGRO 2006 zadruga za proizvodnju, preradu i razvoj</item>
    </izvorni_sadrzaj>
    <derivirana_varijabla naziv="DomainObject.Predmet.ProtuStrankaListNazivFormated_1">
      <item>BRANITELJI - AGRO 2006 zadruga za proizvodnju, preradu i razvoj</item>
    </derivirana_varijabla>
  </DomainObject.Predmet.ProtuStrankaListNazivFormated>
  <DomainObject.Predmet.ProtuStrankaListNazivFormatedOIB>
    <izvorni_sadrzaj>
      <item>BRANITELJI - AGRO 2006 zadruga za proizvodnju, preradu i razvoj, OIB 97726664617</item>
    </izvorni_sadrzaj>
    <derivirana_varijabla naziv="DomainObject.Predmet.ProtuStrankaListNazivFormatedOIB_1">
      <item>BRANITELJI - AGRO 2006 zadruga za proizvodnju, preradu i razvoj, OIB 97726664617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BRANITELJI - AGRO 2006 zadruga za proizvodnju, preradu i razvoj</izvorni_sadrzaj>
    <derivirana_varijabla naziv="DomainObject.Predmet.ProtustrankaIDrugi_1">BRANITELJI - AGRO 2006 zadruga za proizvodnju, preradu 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BRANITELJI - AGRO 2006 zadruga za proizvodnju, preradu i razvoj, OIB 97726664617, Crkveni Bok 126, 44210 Sunja</izvorni_sadrzaj>
    <derivirana_varijabla naziv="DomainObject.Predmet.ProtustrankaIDrugiAdressOIB_1">BRANITELJI - AGRO 2006 zadruga za proizvodnju, preradu i razvoj, OIB 97726664617, Crkveni Bok 126,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BRANITELJI - AGRO 2006 zadruga za proizvodnju, preradu i razvoj</item>
    </izvorni_sadrzaj>
    <derivirana_varijabla naziv="DomainObject.Predmet.SudioniciListNaziv_1">
      <item>FINA Regionalni centar Zagreb</item>
      <item>BRANITELJI - AGRO 2006 zadruga za proizvodnju, preradu i razvoj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BRANITELJI - AGRO 2006 zadruga za proizvodnju, preradu i razvoj, OIB 97726664617, Crkveni Bok 126,44210 Sunja</item>
    </izvorni_sadrzaj>
    <derivirana_varijabla naziv="DomainObject.Predmet.SudioniciListAdressOIB_1">
      <item>FINA Regionalni centar Zagreb, OIB 85821130368, Trg svibanjskih žrtava 1995. 1,10000 Zagreb</item>
      <item>BRANITELJI - AGRO 2006 zadruga za proizvodnju, preradu i razvoj, OIB 97726664617, Crkveni Bok 126,44210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97726664617</item>
    </izvorni_sadrzaj>
    <derivirana_varijabla naziv="DomainObject.Predmet.SudioniciListNazivOIB_1">
      <item>, OIB 85821130368</item>
      <item>, OIB 97726664617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795</properties:Characters>
  <properties:Lines>50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2016-04-16T11:17:00Z</cp:lastPrinted>
  <dcterms:modified xmlns:xsi="http://www.w3.org/2001/XMLSchema-instance" xsi:type="dcterms:W3CDTF">2016-04-16T11:17:00Z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