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432A0F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432A0F">
                    <w:t>2041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82a1799" w14:paraId="82a179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432A0F">
        <w:t xml:space="preserve"> TAE KWON-DO KLUB “ZAGREB“, Zagreb, </w:t>
      </w:r>
      <w:proofErr w:type="spellStart"/>
      <w:r w:rsidR="00432A0F">
        <w:t>Ivanićgradska</w:t>
      </w:r>
      <w:proofErr w:type="spellEnd"/>
      <w:r w:rsidR="00432A0F">
        <w:t xml:space="preserve"> 24, registarski broj: 21000950, OIB: 05416975736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A32CF">
        <w:t>11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432A0F">
        <w:t xml:space="preserve">TAE KWON-DO KLUB “ZAGREB“, Zagreb, </w:t>
      </w:r>
      <w:proofErr w:type="spellStart"/>
      <w:r w:rsidR="00432A0F">
        <w:t>Ivanićgradska</w:t>
      </w:r>
      <w:proofErr w:type="spellEnd"/>
      <w:r w:rsidR="00432A0F">
        <w:t xml:space="preserve"> 24, registarski broj: 21000950, OIB: 05416975736</w:t>
      </w:r>
      <w:r>
        <w:t xml:space="preserve">, na temelju neizvršenih osnova za plaćanje iznosi </w:t>
      </w:r>
      <w:r w:rsidR="00432A0F">
        <w:t>43.304,25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D36CD6">
        <w:t xml:space="preserve"> – predsjednik </w:t>
      </w:r>
      <w:r w:rsidR="00432A0F">
        <w:t xml:space="preserve">kluba Boris </w:t>
      </w:r>
      <w:proofErr w:type="spellStart"/>
      <w:r w:rsidR="00432A0F">
        <w:t>Budor</w:t>
      </w:r>
      <w:proofErr w:type="spellEnd"/>
      <w:r w:rsidR="00533B54">
        <w:t>, OIB: 04039011567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432A0F">
        <w:t>2041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A32CF">
        <w:t>11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A6331C" w:rsidP="00A6331C" w:rsidR="00E63D95">
      <w:pPr>
        <w:ind w:left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E63D95">
        <w:tab/>
      </w:r>
      <w:r w:rsidR="00E63D95">
        <w:tab/>
        <w:t xml:space="preserve">        </w:t>
      </w:r>
      <w:r w:rsidR="009D424F">
        <w:tab/>
        <w:t xml:space="preserve">   </w:t>
      </w:r>
      <w:r w:rsidR="00E63D95">
        <w:t xml:space="preserve"> </w:t>
      </w:r>
      <w:r w:rsidR="009D424F">
        <w:t xml:space="preserve">Ivan Čulić </w:t>
      </w:r>
    </w:p>
    <w:p w:rsidRDefault="00101A70" w:rsidP="00A6331C" w:rsidR="00101A70">
      <w:pPr>
        <w:ind w:left="720"/>
        <w:jc w:val="both"/>
      </w:pPr>
    </w:p>
    <w:p w:rsidRDefault="00E63D95" w:rsidP="00A6331C" w:rsidR="00E63D95">
      <w:pPr>
        <w:ind w:left="720"/>
        <w:jc w:val="both"/>
      </w:pPr>
      <w:r>
        <w:tab/>
        <w:t xml:space="preserve">      </w:t>
      </w:r>
    </w:p>
    <w:p w:rsidRDefault="00A6331C" w:rsidP="00A6331C" w:rsidR="00A6331C">
      <w:r>
        <w:lastRenderedPageBreak/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>
        <w:tab/>
        <w:t xml:space="preserve"> </w:t>
      </w:r>
    </w:p>
    <w:p w:rsidRDefault="00A6331C" w:rsidP="00A6331C" w:rsidR="00A6331C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  <w:r w:rsidR="00101A70">
        <w:tab/>
        <w:t xml:space="preserve">    </w:t>
      </w:r>
    </w:p>
    <w:p w:rsidRDefault="00A6331C" w:rsidP="00A6331C" w:rsidR="00A6331C">
      <w:pPr>
        <w:numPr>
          <w:ilvl w:val="0"/>
          <w:numId w:val="1"/>
        </w:numPr>
      </w:pPr>
      <w:r>
        <w:t xml:space="preserve">kal. </w:t>
      </w:r>
      <w:r w:rsidR="00432A0F">
        <w:t>05</w:t>
      </w:r>
      <w:r>
        <w:t>.03.</w:t>
      </w:r>
    </w:p>
    <w:p w:rsidRDefault="00B07EA8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A04E3"/>
    <w:rsid w:val="000D4EF7"/>
    <w:rsid w:val="000E3CD9"/>
    <w:rsid w:val="000F5B48"/>
    <w:rsid w:val="00101A70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3393C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32A0F"/>
    <w:rsid w:val="0044678F"/>
    <w:rsid w:val="00463C3F"/>
    <w:rsid w:val="00474135"/>
    <w:rsid w:val="005260B0"/>
    <w:rsid w:val="0053194B"/>
    <w:rsid w:val="005334A7"/>
    <w:rsid w:val="00533B54"/>
    <w:rsid w:val="00533FE2"/>
    <w:rsid w:val="005566BB"/>
    <w:rsid w:val="00577D4F"/>
    <w:rsid w:val="0059612B"/>
    <w:rsid w:val="005A3617"/>
    <w:rsid w:val="005B5061"/>
    <w:rsid w:val="005B6AB1"/>
    <w:rsid w:val="005F161D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6331C"/>
    <w:rsid w:val="00A958D2"/>
    <w:rsid w:val="00AA24C9"/>
    <w:rsid w:val="00AB536E"/>
    <w:rsid w:val="00AC553E"/>
    <w:rsid w:val="00AC638E"/>
    <w:rsid w:val="00AD67F8"/>
    <w:rsid w:val="00B07EA8"/>
    <w:rsid w:val="00B456CC"/>
    <w:rsid w:val="00B6125C"/>
    <w:rsid w:val="00B83D32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D36CD6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E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EA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EA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EA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EA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E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EA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EA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EA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EA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2019.</izvorni_sadrzaj>
    <derivirana_varijabla naziv="DomainObject.DatumDonosenjaOdluke_1">11.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2041</izvorni_sadrzaj>
    <derivirana_varijabla naziv="DomainObject.Predmet.Broj_1">2041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St-2041/2018</izvorni_sadrzaj>
    <derivirana_varijabla naziv="DomainObject.Predmet.OznakaBroj_1">St-2041/2018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TAE KWON-DO KLUB "ZAGREB"</izvorni_sadrzaj>
    <derivirana_varijabla naziv="DomainObject.Predmet.ProtustrankaFormated_1">  TAE KWON-DO KLUB "ZAGREB"</derivirana_varijabla>
  </DomainObject.Predmet.ProtustrankaFormated>
  <DomainObject.Predmet.ProtustrankaFormatedOIB>
    <izvorni_sadrzaj>  TAE KWON-DO KLUB "ZAGREB", OIB 05416975736</izvorni_sadrzaj>
    <derivirana_varijabla naziv="DomainObject.Predmet.ProtustrankaFormatedOIB_1">  TAE KWON-DO KLUB "ZAGREB", OIB 05416975736</derivirana_varijabla>
  </DomainObject.Predmet.ProtustrankaFormatedOIB>
  <DomainObject.Predmet.ProtustrankaFormatedWithAdress>
    <izvorni_sadrzaj> TAE KWON-DO KLUB "ZAGREB", Ivanićgradska 24, 10000 Zagreb</izvorni_sadrzaj>
    <derivirana_varijabla naziv="DomainObject.Predmet.ProtustrankaFormatedWithAdress_1"> TAE KWON-DO KLUB "ZAGREB", Ivanićgradska 24, 10000 Zagreb</derivirana_varijabla>
  </DomainObject.Predmet.ProtustrankaFormatedWithAdress>
  <DomainObject.Predmet.ProtustrankaFormatedWithAdressOIB>
    <izvorni_sadrzaj> TAE KWON-DO KLUB "ZAGREB", OIB 05416975736, Ivanićgradska 24, 10000 Zagreb</izvorni_sadrzaj>
    <derivirana_varijabla naziv="DomainObject.Predmet.ProtustrankaFormatedWithAdressOIB_1"> TAE KWON-DO KLUB "ZAGREB", OIB 05416975736, Ivanićgradska 24, 10000 Zagreb</derivirana_varijabla>
  </DomainObject.Predmet.ProtustrankaFormatedWithAdressOIB>
  <DomainObject.Predmet.ProtustrankaWithAdress>
    <izvorni_sadrzaj>TAE KWON-DO KLUB "ZAGREB" Ivanićgradska 24, 10000 Zagreb</izvorni_sadrzaj>
    <derivirana_varijabla naziv="DomainObject.Predmet.ProtustrankaWithAdress_1">TAE KWON-DO KLUB "ZAGREB" Ivanićgradska 24, 10000 Zagreb</derivirana_varijabla>
  </DomainObject.Predmet.ProtustrankaWithAdress>
  <DomainObject.Predmet.ProtustrankaWithAdressOIB>
    <izvorni_sadrzaj>TAE KWON-DO KLUB "ZAGREB", OIB 05416975736, Ivanićgradska 24, 10000 Zagreb</izvorni_sadrzaj>
    <derivirana_varijabla naziv="DomainObject.Predmet.ProtustrankaWithAdressOIB_1">TAE KWON-DO KLUB "ZAGREB", OIB 05416975736, Ivanićgradska 24, 10000 Zagreb</derivirana_varijabla>
  </DomainObject.Predmet.ProtustrankaWithAdressOIB>
  <DomainObject.Predmet.ProtustrankaNazivFormated>
    <izvorni_sadrzaj>TAE KWON-DO KLUB "ZAGREB"</izvorni_sadrzaj>
    <derivirana_varijabla naziv="DomainObject.Predmet.ProtustrankaNazivFormated_1">TAE KWON-DO KLUB "ZAGREB"</derivirana_varijabla>
  </DomainObject.Predmet.ProtustrankaNazivFormated>
  <DomainObject.Predmet.ProtustrankaNazivFormatedOIB>
    <izvorni_sadrzaj>TAE KWON-DO KLUB "ZAGREB", OIB 05416975736</izvorni_sadrzaj>
    <derivirana_varijabla naziv="DomainObject.Predmet.ProtustrankaNazivFormatedOIB_1">TAE KWON-DO KLUB "ZAGREB", OIB 05416975736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 KWON-DO KLUB "ZAGREB"</item>
    </izvorni_sadrzaj>
    <derivirana_varijabla naziv="DomainObject.Predmet.ProtuStrankaListFormated_1">
      <item>TAE KWON-DO KLUB "ZAGREB"</item>
    </derivirana_varijabla>
  </DomainObject.Predmet.ProtuStrankaListFormated>
  <DomainObject.Predmet.ProtuStrankaListFormatedOIB>
    <izvorni_sadrzaj>
      <item>TAE KWON-DO KLUB "ZAGREB", OIB 05416975736</item>
    </izvorni_sadrzaj>
    <derivirana_varijabla naziv="DomainObject.Predmet.ProtuStrankaListFormatedOIB_1">
      <item>TAE KWON-DO KLUB "ZAGREB", OIB 05416975736</item>
    </derivirana_varijabla>
  </DomainObject.Predmet.ProtuStrankaListFormatedOIB>
  <DomainObject.Predmet.ProtuStrankaListFormatedWithAdress>
    <izvorni_sadrzaj>
      <item>TAE KWON-DO KLUB "ZAGREB", Ivanićgradska 24, 10000 Zagreb</item>
    </izvorni_sadrzaj>
    <derivirana_varijabla naziv="DomainObject.Predmet.ProtuStrankaListFormatedWithAdress_1">
      <item>TAE KWON-DO KLUB "ZAGREB", Ivanićgradska 24, 10000 Zagreb</item>
    </derivirana_varijabla>
  </DomainObject.Predmet.ProtuStrankaListFormatedWithAdress>
  <DomainObject.Predmet.ProtuStrankaListFormatedWithAdressOIB>
    <izvorni_sadrzaj>
      <item>TAE KWON-DO KLUB "ZAGREB", OIB 05416975736, Ivanićgradska 24, 10000 Zagreb</item>
    </izvorni_sadrzaj>
    <derivirana_varijabla naziv="DomainObject.Predmet.ProtuStrankaListFormatedWithAdressOIB_1">
      <item>TAE KWON-DO KLUB "ZAGREB", OIB 05416975736, Ivanićgradska 24, 10000 Zagreb</item>
    </derivirana_varijabla>
  </DomainObject.Predmet.ProtuStrankaListFormatedWithAdressOIB>
  <DomainObject.Predmet.ProtuStrankaListNazivFormated>
    <izvorni_sadrzaj>
      <item>TAE KWON-DO KLUB "ZAGREB"</item>
    </izvorni_sadrzaj>
    <derivirana_varijabla naziv="DomainObject.Predmet.ProtuStrankaListNazivFormated_1">
      <item>TAE KWON-DO KLUB "ZAGREB"</item>
    </derivirana_varijabla>
  </DomainObject.Predmet.ProtuStrankaListNazivFormated>
  <DomainObject.Predmet.ProtuStrankaListNazivFormatedOIB>
    <izvorni_sadrzaj>
      <item>TAE KWON-DO KLUB "ZAGREB", OIB 05416975736</item>
    </izvorni_sadrzaj>
    <derivirana_varijabla naziv="DomainObject.Predmet.ProtuStrankaListNazivFormatedOIB_1">
      <item>TAE KWON-DO KLUB "ZAGREB", OIB 05416975736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2019.</izvorni_sadrzaj>
    <derivirana_varijabla naziv="DomainObject.Datum_1">14.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 KWON-DO KLUB "ZAGREB"</izvorni_sadrzaj>
    <derivirana_varijabla naziv="DomainObject.Predmet.ProtustrankaIDrugi_1">TAE KWON-DO KLUB "ZAGREB"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 KWON-DO KLUB "ZAGREB", OIB 05416975736, Ivanićgradska 24, 10000 Zagreb</izvorni_sadrzaj>
    <derivirana_varijabla naziv="DomainObject.Predmet.ProtustrankaIDrugiAdressOIB_1">TAE KWON-DO KLUB "ZAGREB", OIB 05416975736, Ivanićgradska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TAE KWON-DO KLUB "ZAGREB"</item>
      <item>FINA Regionalni centar Zagreb</item>
    </izvorni_sadrzaj>
    <derivirana_varijabla naziv="DomainObject.Predmet.SudioniciListNaziv_1">
      <item>TAE KWON-DO KLUB "ZAGREB"</item>
      <item>FINA Regionalni centar Zagreb</item>
    </derivirana_varijabla>
  </DomainObject.Predmet.SudioniciListNaziv>
  <DomainObject.Predmet.SudioniciListAdressOIB>
    <izvorni_sadrzaj>
      <item>TAE KWON-DO KLUB "ZAGREB", OIB 05416975736, Ivanićgradska 24,10000 Zagreb</item>
      <item>FINA Regionalni centar Zagreb, OIB 85821130368, Trg svibanjskih žrtava 1995. 1,10000 Zagreb</item>
    </izvorni_sadrzaj>
    <derivirana_varijabla naziv="DomainObject.Predmet.SudioniciListAdressOIB_1">
      <item>TAE KWON-DO KLUB "ZAGREB", OIB 05416975736, Ivanićgradska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05416975736</item>
      <item>, OIB 85821130368</item>
    </izvorni_sadrzaj>
    <derivirana_varijabla naziv="DomainObject.Predmet.SudioniciListNazivOIB_1">
      <item>, OIB 05416975736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263BF3-0FFB-4A32-877E-740E705DFB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2143</properties:Characters>
  <properties:Lines>53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2019-01-11T13:32:00Z</dcterms:created>
  <dc:creator>Snježana Andrijanić</dc:creator>
  <cp:lastModifiedBy>Sanda Gučić</cp:lastModifiedBy>
  <cp:lastPrinted>2019-01-11T13:28:00Z</cp:lastPrinted>
  <dcterms:modified xmlns:xsi="http://www.w3.org/2001/XMLSchema-instance" xsi:type="dcterms:W3CDTF">2019-01-14T06:49:00Z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(St-2041-18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