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dd4d" w14:paraId="0efdd4d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600354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8D2D52">
              <w:t>4</w:t>
            </w:r>
            <w:r w:rsidR="00600354">
              <w:t>9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600354">
        <w:t xml:space="preserve"> </w:t>
      </w:r>
      <w:proofErr w:type="spellStart"/>
      <w:r w:rsidR="00600354" w:rsidRPr="00600354">
        <w:t>MIDMOS</w:t>
      </w:r>
      <w:proofErr w:type="spellEnd"/>
      <w:r w:rsidR="00600354" w:rsidRPr="00600354">
        <w:t xml:space="preserve"> jednostavno društvo s ograničenom </w:t>
      </w:r>
      <w:proofErr w:type="spellStart"/>
      <w:r w:rsidR="00600354" w:rsidRPr="00600354">
        <w:t>odgvornošću</w:t>
      </w:r>
      <w:proofErr w:type="spellEnd"/>
      <w:r w:rsidR="00600354" w:rsidRPr="00600354">
        <w:t xml:space="preserve"> za ugostiteljstvo, trgovinu i usluge</w:t>
      </w:r>
      <w:r w:rsidR="00600354">
        <w:t xml:space="preserve"> Osijek, Pavla Pejačevića 11a, </w:t>
      </w:r>
      <w:proofErr w:type="spellStart"/>
      <w:r w:rsidR="00600354">
        <w:t>OIB</w:t>
      </w:r>
      <w:proofErr w:type="spellEnd"/>
      <w:r w:rsidR="00600354">
        <w:t xml:space="preserve">: </w:t>
      </w:r>
      <w:r w:rsidR="00600354" w:rsidRPr="00600354">
        <w:t>58221639382</w:t>
      </w:r>
      <w:r w:rsidR="00600354">
        <w:t xml:space="preserve"> </w:t>
      </w:r>
      <w:proofErr w:type="spellStart"/>
      <w:r w:rsidR="00600354">
        <w:t>MBS</w:t>
      </w:r>
      <w:proofErr w:type="spellEnd"/>
      <w:r w:rsidR="00600354">
        <w:t xml:space="preserve">: </w:t>
      </w:r>
      <w:r w:rsidR="00600354" w:rsidRPr="00600354">
        <w:t>030183540</w:t>
      </w:r>
      <w:r w:rsidR="00600354">
        <w:t xml:space="preserve">, </w:t>
      </w:r>
      <w:r>
        <w:t>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D2D52">
        <w:rPr>
          <w:bCs/>
        </w:rPr>
        <w:t xml:space="preserve"> </w:t>
      </w:r>
      <w:proofErr w:type="spellStart"/>
      <w:r w:rsidR="00600354" w:rsidRPr="00600354">
        <w:t>MIDMOS</w:t>
      </w:r>
      <w:proofErr w:type="spellEnd"/>
      <w:r w:rsidR="00600354" w:rsidRPr="00600354">
        <w:t xml:space="preserve"> jednostavno društvo s ograničenom </w:t>
      </w:r>
      <w:proofErr w:type="spellStart"/>
      <w:r w:rsidR="00600354" w:rsidRPr="00600354">
        <w:t>odgvornošću</w:t>
      </w:r>
      <w:proofErr w:type="spellEnd"/>
      <w:r w:rsidR="00600354" w:rsidRPr="00600354">
        <w:t xml:space="preserve"> za ugostiteljstvo, trgovinu i usluge</w:t>
      </w:r>
      <w:r w:rsidR="00600354">
        <w:t xml:space="preserve"> Osijek, Pavla Pejačevića 11a, </w:t>
      </w:r>
      <w:proofErr w:type="spellStart"/>
      <w:r w:rsidR="00600354">
        <w:t>OIB</w:t>
      </w:r>
      <w:proofErr w:type="spellEnd"/>
      <w:r w:rsidR="00600354">
        <w:t xml:space="preserve">: </w:t>
      </w:r>
      <w:r w:rsidR="00600354" w:rsidRPr="00600354">
        <w:t>58221639382</w:t>
      </w:r>
      <w:r w:rsidR="00600354">
        <w:t xml:space="preserve"> </w:t>
      </w:r>
      <w:proofErr w:type="spellStart"/>
      <w:r w:rsidR="00600354">
        <w:t>MBS</w:t>
      </w:r>
      <w:proofErr w:type="spellEnd"/>
      <w:r w:rsidR="00600354">
        <w:t xml:space="preserve">: </w:t>
      </w:r>
      <w:r w:rsidR="00600354" w:rsidRPr="00600354">
        <w:t>030183540</w:t>
      </w:r>
      <w:r w:rsidR="00600354">
        <w:t>, iznosi 202.982,64 kn.</w:t>
      </w:r>
      <w:r w:rsidR="002F3840">
        <w:t xml:space="preserve">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600354">
        <w:t xml:space="preserve">Mario </w:t>
      </w:r>
      <w:proofErr w:type="spellStart"/>
      <w:r w:rsidR="00600354">
        <w:t>Majher</w:t>
      </w:r>
      <w:proofErr w:type="spellEnd"/>
      <w:r w:rsidR="00BF3DA2">
        <w:t xml:space="preserve"> iz Osijeka</w:t>
      </w:r>
      <w:r w:rsidR="00551AF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D2D52">
        <w:t>4</w:t>
      </w:r>
      <w:r w:rsidR="00600354">
        <w:t>9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0994"/>
    <w:rsid w:val="004E1DE7"/>
    <w:rsid w:val="0053343C"/>
    <w:rsid w:val="00536D6F"/>
    <w:rsid w:val="00541C63"/>
    <w:rsid w:val="00551AF7"/>
    <w:rsid w:val="00554F67"/>
    <w:rsid w:val="00563840"/>
    <w:rsid w:val="005761C7"/>
    <w:rsid w:val="0058185D"/>
    <w:rsid w:val="005B153D"/>
    <w:rsid w:val="005B6C7F"/>
    <w:rsid w:val="005B7479"/>
    <w:rsid w:val="005E3513"/>
    <w:rsid w:val="00600354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D2D52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31F24"/>
    <w:rsid w:val="00B60967"/>
    <w:rsid w:val="00B743CD"/>
    <w:rsid w:val="00B82754"/>
    <w:rsid w:val="00B83E6F"/>
    <w:rsid w:val="00BC2944"/>
    <w:rsid w:val="00BC3193"/>
    <w:rsid w:val="00BD6B1F"/>
    <w:rsid w:val="00BE2BFE"/>
    <w:rsid w:val="00BF3DA2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E099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099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99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99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E099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099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99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99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St-49/2019</izvorni_sadrzaj>
    <derivirana_varijabla naziv="DomainObject.Predmet.OznakaBroj_1">St-49/2019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MIDMOS jednostavno društvo s ograničenom odgvornošću za ugostiteljstvo, trgovinu i usluge</izvorni_sadrzaj>
    <derivirana_varijabla naziv="DomainObject.Predmet.ProtustrankaFormated_1">  MIDMOS jednostavno društvo s ograničenom odgvornošću za ugostiteljstvo, trgovinu i usluge</derivirana_varijabla>
  </DomainObject.Predmet.ProtustrankaFormated>
  <DomainObject.Predmet.ProtustrankaFormatedOIB>
    <izvorni_sadrzaj>  MIDMOS jednostavno društvo s ograničenom odgvornošću za ugostiteljstvo, trgovinu i usluge, OIB 58221639382</izvorni_sadrzaj>
    <derivirana_varijabla naziv="DomainObject.Predmet.ProtustrankaFormatedOIB_1">  MIDMOS jednostavno društvo s ograničenom odgvornošću za ugostiteljstvo, trgovinu i usluge, OIB 58221639382</derivirana_varijabla>
  </DomainObject.Predmet.ProtustrankaFormatedOIB>
  <DomainObject.Predmet.ProtustrankaFormatedWithAdress>
    <izvorni_sadrzaj> MIDMOS jednostavno društvo s ograničenom odgvornošću za ugostiteljstvo, trgovinu i usluge, Pavla Pejačevića 11A, 31000 Osijek</izvorni_sadrzaj>
    <derivirana_varijabla naziv="DomainObject.Predmet.ProtustrankaFormatedWithAdress_1"> MIDMOS jednostavno društvo s ograničenom odgvornošću za ugostiteljstvo, trgovinu i usluge, Pavla Pejačevića 11A, 31000 Osijek</derivirana_varijabla>
  </DomainObject.Predmet.ProtustrankaFormatedWithAdress>
  <DomainObject.Predmet.ProtustrankaFormatedWithAdressOIB>
    <izvorni_sadrzaj> MIDMOS jednostavno društvo s ograničenom odgvornošću za ugostiteljstvo, trgovinu i usluge, OIB 58221639382, Pavla Pejačevića 11A, 31000 Osijek</izvorni_sadrzaj>
    <derivirana_varijabla naziv="DomainObject.Predmet.ProtustrankaFormatedWithAdressOIB_1"> MIDMOS jednostavno društvo s ograničenom odgvornošću za ugostiteljstvo, trgovinu i usluge, OIB 58221639382, Pavla Pejačevića 11A, 31000 Osijek</derivirana_varijabla>
  </DomainObject.Predmet.ProtustrankaFormatedWithAdressOIB>
  <DomainObject.Predmet.ProtustrankaWithAdress>
    <izvorni_sadrzaj>MIDMOS jednostavno društvo s ograničenom odgvornošću za ugostiteljstvo, trgovinu i usluge Pavla Pejačevića 11A, 31000 Osijek</izvorni_sadrzaj>
    <derivirana_varijabla naziv="DomainObject.Predmet.ProtustrankaWithAdress_1">MIDMOS jednostavno društvo s ograničenom odgvornošću za ugostiteljstvo, trgovinu i usluge Pavla Pejačevića 11A, 31000 Osijek</derivirana_varijabla>
  </DomainObject.Predmet.ProtustrankaWithAdress>
  <DomainObject.Predmet.ProtustrankaWithAdressOIB>
    <izvorni_sadrzaj>MIDMOS jednostavno društvo s ograničenom odgvornošću za ugostiteljstvo, trgovinu i usluge, OIB 58221639382, Pavla Pejačevića 11A, 31000 Osijek</izvorni_sadrzaj>
    <derivirana_varijabla naziv="DomainObject.Predmet.ProtustrankaWithAdressOIB_1">MIDMOS jednostavno društvo s ograničenom odgvornošću za ugostiteljstvo, trgovinu i usluge, OIB 58221639382, Pavla Pejačevića 11A, 31000 Osijek</derivirana_varijabla>
  </DomainObject.Predmet.ProtustrankaWithAdressOIB>
  <DomainObject.Predmet.ProtustrankaNazivFormated>
    <izvorni_sadrzaj>MIDMOS jednostavno društvo s ograničenom odgvornošću za ugostiteljstvo, trgovinu i usluge</izvorni_sadrzaj>
    <derivirana_varijabla naziv="DomainObject.Predmet.ProtustrankaNazivFormated_1">MIDMOS jednostavno društvo s ograničenom odgvornošću za ugostiteljstvo, trgovinu i usluge</derivirana_varijabla>
  </DomainObject.Predmet.ProtustrankaNazivFormated>
  <DomainObject.Predmet.ProtustrankaNazivFormatedOIB>
    <izvorni_sadrzaj>MIDMOS jednostavno društvo s ograničenom odgvornošću za ugostiteljstvo, trgovinu i usluge, OIB 58221639382</izvorni_sadrzaj>
    <derivirana_varijabla naziv="DomainObject.Predmet.ProtustrankaNazivFormatedOIB_1">MIDMOS jednostavno društvo s ograničenom odgvornošću za ugostiteljstvo, trgovinu i usluge, OIB 58221639382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MIDMOS jednostavno društvo s ograničenom odgvornošću za ugostiteljstvo, trgovinu i usluge</item>
    </izvorni_sadrzaj>
    <derivirana_varijabla naziv="DomainObject.Predmet.ProtuStrankaListFormated_1">
      <item>MIDMOS jednostavno društvo s ograničenom odgvornošću za ugostiteljstvo, trgovinu i usluge</item>
    </derivirana_varijabla>
  </DomainObject.Predmet.ProtuStrankaListFormated>
  <DomainObject.Predmet.ProtuStrankaListFormatedOIB>
    <izvorni_sadrzaj>
      <item>MIDMOS jednostavno društvo s ograničenom odgvornošću za ugostiteljstvo, trgovinu i usluge, OIB 58221639382</item>
    </izvorni_sadrzaj>
    <derivirana_varijabla naziv="DomainObject.Predmet.ProtuStrankaListFormatedOIB_1">
      <item>MIDMOS jednostavno društvo s ograničenom odgvornošću za ugostiteljstvo, trgovinu i usluge, OIB 58221639382</item>
    </derivirana_varijabla>
  </DomainObject.Predmet.ProtuStrankaListFormatedOIB>
  <DomainObject.Predmet.ProtuStrankaListFormatedWithAdress>
    <izvorni_sadrzaj>
      <item>MIDMOS jednostavno društvo s ograničenom odgvornošću za ugostiteljstvo, trgovinu i usluge, Pavla Pejačevića 11A, 31000 Osijek</item>
    </izvorni_sadrzaj>
    <derivirana_varijabla naziv="DomainObject.Predmet.ProtuStrankaListFormatedWithAdress_1">
      <item>MIDMOS jednostavno društvo s ograničenom odgvornošću za ugostiteljstvo, trgovinu i usluge, Pavla Pejačevića 11A, 31000 Osijek</item>
    </derivirana_varijabla>
  </DomainObject.Predmet.ProtuStrankaListFormatedWithAdress>
  <DomainObject.Predmet.ProtuStrankaListFormatedWithAdressOIB>
    <izvorni_sadrzaj>
      <item>MIDMOS jednostavno društvo s ograničenom odgvornošću za ugostiteljstvo, trgovinu i usluge, OIB 58221639382, Pavla Pejačevića 11A, 31000 Osijek</item>
    </izvorni_sadrzaj>
    <derivirana_varijabla naziv="DomainObject.Predmet.ProtuStrankaListFormatedWithAdressOIB_1">
      <item>MIDMOS jednostavno društvo s ograničenom odgvornošću za ugostiteljstvo, trgovinu i usluge, OIB 58221639382, Pavla Pejačevića 11A, 31000 Osijek</item>
    </derivirana_varijabla>
  </DomainObject.Predmet.ProtuStrankaListFormatedWithAdressOIB>
  <DomainObject.Predmet.ProtuStrankaListNazivFormated>
    <izvorni_sadrzaj>
      <item>MIDMOS jednostavno društvo s ograničenom odgvornošću za ugostiteljstvo, trgovinu i usluge</item>
    </izvorni_sadrzaj>
    <derivirana_varijabla naziv="DomainObject.Predmet.ProtuStrankaListNazivFormated_1">
      <item>MIDMOS jednostavno društvo s ograničenom odgvornošću za ugostiteljstvo, trgovinu i usluge</item>
    </derivirana_varijabla>
  </DomainObject.Predmet.ProtuStrankaListNazivFormated>
  <DomainObject.Predmet.ProtuStrankaListNazivFormatedOIB>
    <izvorni_sadrzaj>
      <item>MIDMOS jednostavno društvo s ograničenom odgvornošću za ugostiteljstvo, trgovinu i usluge, OIB 58221639382</item>
    </izvorni_sadrzaj>
    <derivirana_varijabla naziv="DomainObject.Predmet.ProtuStrankaListNazivFormatedOIB_1">
      <item>MIDMOS jednostavno društvo s ograničenom odgvornošću za ugostiteljstvo, trgovinu i usluge, OIB 58221639382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MIDMOS jednostavno društvo s ograničenom odgvornošću za ugostiteljstvo, trgovinu i usluge</izvorni_sadrzaj>
    <derivirana_varijabla naziv="DomainObject.Predmet.ProtustrankaIDrugi_1">MIDMOS jednostavno društvo s ograničenom odgvornošću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MIDMOS jednostavno društvo s ograničenom odgvornošću za ugostiteljstvo, trgovinu i usluge, OIB 58221639382, Pavla Pejačevića 11A, 31000 Osijek</izvorni_sadrzaj>
    <derivirana_varijabla naziv="DomainObject.Predmet.ProtustrankaIDrugiAdressOIB_1">MIDMOS jednostavno društvo s ograničenom odgvornošću za ugostiteljstvo, trgovinu i usluge, OIB 58221639382, Pavla Pejačevića 11A,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MIDMOS jednostavno društvo s ograničenom odgvornošću za ugostiteljstvo, trgovinu i usluge</item>
    </izvorni_sadrzaj>
    <derivirana_varijabla naziv="DomainObject.Predmet.SudioniciListNaziv_1">
      <item>FINA RC OSIJEK</item>
      <item>MIDMOS jednostavno društvo s ograničenom odgvornošću za ugostiteljstvo, trgovinu i usluge</item>
    </derivirana_varijabla>
  </DomainObject.Predmet.SudioniciListNaziv>
  <DomainObject.Predmet.SudioniciListAdressOIB>
    <izvorni_sadrzaj>
      <item>FINA RC OSIJEK, OIB 85821130368</item>
      <item>MIDMOS jednostavno društvo s ograničenom odgvornošću za ugostiteljstvo, trgovinu i usluge, OIB 58221639382, Pavla Pejačevića 11A,31000 Osijek</item>
    </izvorni_sadrzaj>
    <derivirana_varijabla naziv="DomainObject.Predmet.SudioniciListAdressOIB_1">
      <item>FINA RC OSIJEK, OIB 85821130368</item>
      <item>MIDMOS jednostavno društvo s ograničenom odgvornošću za ugostiteljstvo, trgovinu i usluge, OIB 58221639382, Pavla Pejačevića 11A,31000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58221639382</item>
    </izvorni_sadrzaj>
    <derivirana_varijabla naziv="DomainObject.Predmet.SudioniciListNazivOIB_1">
      <item>, OIB 85821130368</item>
      <item>, OIB 58221639382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79F7F-FD7B-4DE8-BFCB-DED1129BA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2082</properties:Characters>
  <properties:Lines>51</properties:Lines>
  <properties:Paragraphs>18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2019-02-07T11:10:00Z</cp:lastPrinted>
  <dcterms:modified xmlns:xsi="http://www.w3.org/2001/XMLSchema-instance" xsi:type="dcterms:W3CDTF">2019-02-07T11:10:00Z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