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2ce09" w14:paraId="b42ce09" w:rsidRDefault="00374534" w:rsidP="00374534" w:rsidR="00374534">
      <w:pPr>
        <w15:collapsed w:val="false"/>
      </w:pPr>
      <w:bookmarkStart w:name="_GoBack" w:id="0"/>
      <w:bookmarkEnd w:id="0"/>
      <w:r>
        <w:rPr>
          <w:noProof/>
        </w:rPr>
        <w:drawing>
          <wp:inline distR="0" distL="0" distB="0" distT="0">
            <wp:extent cy="716280" cx="569595"/>
            <wp:effectExtent b="7620" r="190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69595"/>
                    </a:xfrm>
                    <a:prstGeom prst="rect">
                      <a:avLst/>
                    </a:prstGeom>
                    <a:noFill/>
                    <a:ln>
                      <a:noFill/>
                    </a:ln>
                  </pic:spPr>
                </pic:pic>
              </a:graphicData>
            </a:graphic>
          </wp:inline>
        </w:drawing>
      </w:r>
    </w:p>
    <w:p w:rsidRDefault="00374534" w:rsidP="00374534" w:rsidR="00374534">
      <w:pPr>
        <w:rPr>
          <w:b/>
        </w:rPr>
      </w:pPr>
      <w:r>
        <w:rPr>
          <w:b/>
        </w:rPr>
        <w:t xml:space="preserve">REPUBLIKA HRVATSKA                                                                   </w:t>
      </w:r>
    </w:p>
    <w:p w:rsidRDefault="00374534" w:rsidP="00374534" w:rsidR="00374534">
      <w:pPr>
        <w:rPr>
          <w:b/>
        </w:rPr>
      </w:pPr>
      <w:r>
        <w:rPr>
          <w:b/>
        </w:rPr>
        <w:t>TRGOVAČKI SUD U OSIJEKU</w:t>
      </w:r>
    </w:p>
    <w:p w:rsidRDefault="00374534" w:rsidP="00374534" w:rsidR="00374534">
      <w:pPr>
        <w:rPr>
          <w:b/>
        </w:rPr>
      </w:pPr>
      <w:r>
        <w:rPr>
          <w:b/>
        </w:rPr>
        <w:t xml:space="preserve">STALNA SLUŽBA   U SLAVONSKOM BRODU                </w:t>
      </w:r>
      <w:r>
        <w:rPr>
          <w:b/>
        </w:rPr>
        <w:tab/>
        <w:t xml:space="preserve"> Broj:7/St-</w:t>
      </w:r>
      <w:r w:rsidR="0020389F">
        <w:rPr>
          <w:b/>
        </w:rPr>
        <w:t>743</w:t>
      </w:r>
      <w:r>
        <w:rPr>
          <w:b/>
        </w:rPr>
        <w:t>/2016-</w:t>
      </w:r>
      <w:r w:rsidR="0036640C">
        <w:rPr>
          <w:b/>
        </w:rPr>
        <w:t>7</w:t>
      </w:r>
      <w:r w:rsidR="00B5343A">
        <w:rPr>
          <w:b/>
        </w:rPr>
        <w:t>5</w:t>
      </w:r>
    </w:p>
    <w:p w:rsidRDefault="00374534" w:rsidP="00374534" w:rsidR="00374534">
      <w:pPr>
        <w:rPr>
          <w:b/>
        </w:rPr>
      </w:pPr>
      <w:r>
        <w:rPr>
          <w:b/>
        </w:rPr>
        <w:t>Trg pobjede 13</w:t>
      </w:r>
    </w:p>
    <w:p w:rsidRDefault="00374534" w:rsidP="00374534" w:rsidR="00374534">
      <w:pPr>
        <w:rPr>
          <w:b/>
        </w:rPr>
      </w:pPr>
      <w:r>
        <w:rPr>
          <w:b/>
        </w:rPr>
        <w:t>SLAVONSKI BROD</w:t>
      </w:r>
    </w:p>
    <w:p w:rsidRDefault="00374534" w:rsidP="00374534" w:rsidR="00374534">
      <w:pPr>
        <w:rPr>
          <w:b/>
        </w:rPr>
      </w:pPr>
    </w:p>
    <w:p w:rsidRDefault="00374534" w:rsidP="00374534" w:rsidR="00374534">
      <w:pPr>
        <w:jc w:val="center"/>
        <w:rPr>
          <w:b/>
        </w:rPr>
      </w:pPr>
      <w:r>
        <w:rPr>
          <w:b/>
        </w:rPr>
        <w:t>Z A K L J U Č A K</w:t>
      </w:r>
    </w:p>
    <w:p w:rsidRDefault="00374534" w:rsidP="00374534" w:rsidR="00374534"/>
    <w:p w:rsidRDefault="00374534" w:rsidP="00374534" w:rsidR="00374534">
      <w:pPr>
        <w:ind w:firstLine="708"/>
        <w:jc w:val="both"/>
      </w:pPr>
      <w:r>
        <w:t xml:space="preserve"> </w:t>
      </w:r>
      <w:r>
        <w:tab/>
        <w:t xml:space="preserve"> TRGOVAČKI SUD U OSIJEKU, STALNA SLUŽBA U SLAVONSKOM BRODU, po stečajnoj sutkinji Mirni Vujčić, u stečajnom postupku nad stečajnim dužnikom </w:t>
      </w:r>
      <w:r w:rsidR="001A4AC1" w:rsidRPr="001A4AC1">
        <w:t>GRUPA FERDINAND društvo s ograničenom odgovornošću za promidžbu i trgovinu, skraćena tvrtka: GRUPA FERDINAND d.o.o., Pakrac, Radničko naselje 6, OIB: 45488760710</w:t>
      </w:r>
      <w:r w:rsidR="001A4AC1">
        <w:t>, dana 1</w:t>
      </w:r>
      <w:r w:rsidR="00152914">
        <w:t>4</w:t>
      </w:r>
      <w:r>
        <w:t xml:space="preserve">. </w:t>
      </w:r>
      <w:r w:rsidR="001A4AC1">
        <w:t>rujna</w:t>
      </w:r>
      <w:r>
        <w:t xml:space="preserve"> 2017. godine</w:t>
      </w:r>
    </w:p>
    <w:p w:rsidRDefault="001A4AC1" w:rsidP="00374534" w:rsidR="001A4AC1">
      <w:pPr>
        <w:ind w:firstLine="708"/>
        <w:jc w:val="both"/>
      </w:pPr>
    </w:p>
    <w:p w:rsidRDefault="00374534" w:rsidP="00374534" w:rsidR="00374534">
      <w:pPr>
        <w:jc w:val="center"/>
      </w:pPr>
      <w:r>
        <w:t>z a k l j u č i o     j e</w:t>
      </w:r>
    </w:p>
    <w:p w:rsidRDefault="00374534" w:rsidP="00374534" w:rsidR="00374534"/>
    <w:p w:rsidRDefault="00374534" w:rsidP="00374534" w:rsidR="00374534">
      <w:pPr>
        <w:ind w:firstLine="708"/>
        <w:jc w:val="both"/>
      </w:pPr>
      <w:r>
        <w:t xml:space="preserve"> </w:t>
      </w:r>
      <w:r>
        <w:tab/>
      </w:r>
      <w:r>
        <w:rPr>
          <w:b/>
        </w:rPr>
        <w:t>I.</w:t>
      </w:r>
      <w:r>
        <w:t xml:space="preserve"> Po osnovi pravomoćnog rješenja o prodaji  ovoga suda posl</w:t>
      </w:r>
      <w:r w:rsidR="001A4AC1">
        <w:t>ovni broj 7/St-743/2016-5</w:t>
      </w:r>
      <w:r w:rsidR="003C2B61">
        <w:t>7</w:t>
      </w:r>
      <w:r w:rsidR="001A4AC1">
        <w:t xml:space="preserve"> od 30</w:t>
      </w:r>
      <w:r>
        <w:t xml:space="preserve">. </w:t>
      </w:r>
      <w:r w:rsidR="001A4AC1">
        <w:t>svibnja</w:t>
      </w:r>
      <w:r>
        <w:t xml:space="preserve"> 2017. godine utvrđuje se vrijednost predmeta stečajne mase stečajnog dužnika u stečajnom postupku koje s</w:t>
      </w:r>
      <w:r w:rsidR="00904DB4">
        <w:t>e izlažu prodaji i to</w:t>
      </w:r>
      <w:r>
        <w:t xml:space="preserve">: </w:t>
      </w:r>
    </w:p>
    <w:p w:rsidRDefault="00374534" w:rsidP="00374534" w:rsidR="00374534">
      <w:pPr>
        <w:ind w:firstLine="708"/>
        <w:jc w:val="both"/>
      </w:pPr>
    </w:p>
    <w:p w:rsidRDefault="00374534" w:rsidP="00091F82" w:rsidR="00091F82" w:rsidRPr="00091F82">
      <w:pPr>
        <w:ind w:firstLine="708"/>
        <w:jc w:val="both"/>
      </w:pPr>
      <w:r>
        <w:t xml:space="preserve"> </w:t>
      </w:r>
      <w:r>
        <w:tab/>
      </w:r>
      <w:r w:rsidR="00152914" w:rsidRPr="00152914">
        <w:t xml:space="preserve">1. </w:t>
      </w:r>
      <w:r w:rsidR="00904DB4">
        <w:t xml:space="preserve">nekretnina upisnih u  </w:t>
      </w:r>
      <w:proofErr w:type="spellStart"/>
      <w:r w:rsidR="00091F82" w:rsidRPr="00091F82">
        <w:t>zk.ul</w:t>
      </w:r>
      <w:proofErr w:type="spellEnd"/>
      <w:r w:rsidR="00091F82" w:rsidRPr="00091F82">
        <w:t>. 141 k.o. 321982 Pakrac i to:</w:t>
      </w:r>
    </w:p>
    <w:p w:rsidRDefault="00091F82" w:rsidP="00091F82" w:rsidR="00091F82" w:rsidRPr="00091F82">
      <w:pPr>
        <w:ind w:firstLine="708"/>
        <w:jc w:val="both"/>
      </w:pPr>
      <w:r>
        <w:t xml:space="preserve"> </w:t>
      </w:r>
      <w:r>
        <w:tab/>
        <w:t xml:space="preserve"> </w:t>
      </w:r>
      <w:r w:rsidRPr="00091F82">
        <w:t xml:space="preserve">- kč.br. 2292/3 – oranica </w:t>
      </w:r>
      <w:proofErr w:type="spellStart"/>
      <w:r w:rsidRPr="00091F82">
        <w:t>Vranovica</w:t>
      </w:r>
      <w:proofErr w:type="spellEnd"/>
      <w:r w:rsidRPr="00091F82">
        <w:t xml:space="preserve"> sa 330 </w:t>
      </w:r>
      <w:proofErr w:type="spellStart"/>
      <w:r w:rsidRPr="00091F82">
        <w:t>čhv</w:t>
      </w:r>
      <w:proofErr w:type="spellEnd"/>
    </w:p>
    <w:p w:rsidRDefault="00091F82" w:rsidP="00091F82" w:rsidR="00091F82" w:rsidRPr="00091F82">
      <w:pPr>
        <w:ind w:firstLine="708"/>
        <w:jc w:val="both"/>
      </w:pPr>
    </w:p>
    <w:p w:rsidRDefault="00091F82" w:rsidP="00091F82" w:rsidR="00091F82">
      <w:pPr>
        <w:ind w:firstLine="708"/>
        <w:jc w:val="both"/>
      </w:pPr>
      <w:r w:rsidRPr="00091F82">
        <w:t xml:space="preserve">a koje su opterećene </w:t>
      </w:r>
      <w:proofErr w:type="spellStart"/>
      <w:r w:rsidRPr="00091F82">
        <w:t>razlučnim</w:t>
      </w:r>
      <w:proofErr w:type="spellEnd"/>
      <w:r w:rsidRPr="00091F82">
        <w:t xml:space="preserve"> pravom u korist Republike Hrvatske, OIB 52634238587 i  Nove Ljubljanske banke d.d. Ljubljana Trg Republike 2, Slovenija, OIB 17719334242,</w:t>
      </w:r>
    </w:p>
    <w:p w:rsidRDefault="00091F82" w:rsidP="00091F82" w:rsidR="00091F82" w:rsidRPr="00091F82">
      <w:pPr>
        <w:ind w:firstLine="708"/>
        <w:jc w:val="center"/>
      </w:pPr>
      <w:r w:rsidRPr="00091F82">
        <w:rPr>
          <w:b/>
        </w:rPr>
        <w:t>utvrđuje se u vrijednosti od</w:t>
      </w:r>
      <w:r w:rsidR="00DB0C72">
        <w:rPr>
          <w:b/>
        </w:rPr>
        <w:t xml:space="preserve"> </w:t>
      </w:r>
      <w:r w:rsidR="00B74DA9">
        <w:rPr>
          <w:b/>
        </w:rPr>
        <w:t xml:space="preserve">19.822,83 </w:t>
      </w:r>
      <w:r w:rsidRPr="00091F82">
        <w:rPr>
          <w:b/>
        </w:rPr>
        <w:t>Kn</w:t>
      </w:r>
      <w:r w:rsidR="00505E33">
        <w:rPr>
          <w:b/>
        </w:rPr>
        <w:t>,</w:t>
      </w:r>
    </w:p>
    <w:p w:rsidRDefault="00091F82" w:rsidP="00091F82" w:rsidR="00091F82" w:rsidRPr="00091F82">
      <w:pPr>
        <w:ind w:firstLine="708"/>
        <w:jc w:val="both"/>
      </w:pPr>
    </w:p>
    <w:p w:rsidRDefault="00091F82" w:rsidP="00091F82" w:rsidR="00091F82" w:rsidRPr="00091F82">
      <w:pPr>
        <w:ind w:firstLine="708"/>
        <w:jc w:val="both"/>
      </w:pPr>
      <w:r>
        <w:t xml:space="preserve"> </w:t>
      </w:r>
      <w:r>
        <w:tab/>
      </w:r>
      <w:r w:rsidRPr="00091F82">
        <w:t xml:space="preserve"> 2.</w:t>
      </w:r>
      <w:r w:rsidR="00B74DA9" w:rsidRPr="00B74DA9">
        <w:t xml:space="preserve"> nekretnina upisnih u  </w:t>
      </w:r>
      <w:proofErr w:type="spellStart"/>
      <w:r w:rsidRPr="00091F82">
        <w:t>zk.ul</w:t>
      </w:r>
      <w:proofErr w:type="spellEnd"/>
      <w:r w:rsidRPr="00091F82">
        <w:t>. 708 k.o. 321982 Pakrac i to:</w:t>
      </w:r>
    </w:p>
    <w:p w:rsidRDefault="00091F82" w:rsidP="00091F82" w:rsidR="00091F82" w:rsidRPr="00091F82">
      <w:pPr>
        <w:ind w:firstLine="708"/>
        <w:jc w:val="both"/>
      </w:pPr>
      <w:r>
        <w:t xml:space="preserve"> </w:t>
      </w:r>
      <w:r>
        <w:tab/>
      </w:r>
      <w:r w:rsidRPr="00091F82">
        <w:t>- kč.br. 2260/2 – livada sa 2090 m2,</w:t>
      </w:r>
    </w:p>
    <w:p w:rsidRDefault="00091F82" w:rsidP="00091F82" w:rsidR="00091F82" w:rsidRPr="00091F82">
      <w:pPr>
        <w:ind w:firstLine="708"/>
        <w:jc w:val="both"/>
      </w:pPr>
      <w:r>
        <w:t xml:space="preserve"> </w:t>
      </w:r>
      <w:r>
        <w:tab/>
      </w:r>
      <w:r w:rsidRPr="00091F82">
        <w:t xml:space="preserve">- kč.br. </w:t>
      </w:r>
      <w:r w:rsidRPr="00091F82">
        <w:rPr>
          <w:bCs/>
        </w:rPr>
        <w:t>2262/1</w:t>
      </w:r>
      <w:r w:rsidRPr="00091F82">
        <w:t>– livada sa 154 m2,</w:t>
      </w:r>
    </w:p>
    <w:p w:rsidRDefault="00091F82" w:rsidP="00091F82" w:rsidR="00091F82" w:rsidRPr="00091F82">
      <w:pPr>
        <w:ind w:firstLine="708"/>
        <w:jc w:val="both"/>
      </w:pPr>
      <w:r>
        <w:t xml:space="preserve"> </w:t>
      </w:r>
      <w:r>
        <w:tab/>
      </w:r>
      <w:r w:rsidRPr="00091F82">
        <w:t xml:space="preserve">- kč.br. </w:t>
      </w:r>
      <w:r w:rsidRPr="00091F82">
        <w:rPr>
          <w:bCs/>
        </w:rPr>
        <w:t>2263</w:t>
      </w:r>
      <w:r w:rsidRPr="00091F82">
        <w:t xml:space="preserve">– </w:t>
      </w:r>
      <w:proofErr w:type="spellStart"/>
      <w:r w:rsidRPr="00091F82">
        <w:t>pješćenjak</w:t>
      </w:r>
      <w:proofErr w:type="spellEnd"/>
      <w:r w:rsidRPr="00091F82">
        <w:t xml:space="preserve"> i pašnjak sa 910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2264 –pašnjak sa 137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2265 – pašnjak sa 508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2266 – pašnjak sa 607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2267/1 – livada sa 253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2267/2 – livada sa 253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2268 – livada sa 664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2269 – livada sa 959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kč.br. 2270/1 – livada sa 2174 m2,</w:t>
      </w:r>
    </w:p>
    <w:p w:rsidRDefault="00091F82" w:rsidP="00091F82" w:rsidR="00091F82" w:rsidRPr="00091F82">
      <w:pPr>
        <w:ind w:firstLine="708"/>
        <w:jc w:val="both"/>
      </w:pPr>
      <w:r>
        <w:t xml:space="preserve"> </w:t>
      </w:r>
      <w:r>
        <w:tab/>
      </w:r>
      <w:r w:rsidRPr="00091F82">
        <w:t>- kč.br. 2271/1 – livada sa 2100 m2,</w:t>
      </w:r>
    </w:p>
    <w:p w:rsidRDefault="00091F82" w:rsidP="00091F82" w:rsidR="00091F82" w:rsidRPr="00091F82">
      <w:pPr>
        <w:ind w:firstLine="708"/>
        <w:jc w:val="both"/>
      </w:pPr>
      <w:r>
        <w:t xml:space="preserve"> </w:t>
      </w:r>
      <w:r>
        <w:tab/>
      </w:r>
      <w:r w:rsidRPr="00091F82">
        <w:t>- kč.br. 2271/2 – neplodno sa 1810 m2,</w:t>
      </w:r>
    </w:p>
    <w:p w:rsidRDefault="00091F82" w:rsidP="00091F82" w:rsidR="00091F82" w:rsidRPr="00091F82">
      <w:pPr>
        <w:ind w:firstLine="708"/>
        <w:jc w:val="both"/>
      </w:pPr>
      <w:r>
        <w:t xml:space="preserve"> </w:t>
      </w:r>
      <w:r>
        <w:tab/>
      </w:r>
      <w:r w:rsidRPr="00091F82">
        <w:t>- kč.br. 2271/3 – neplodno sa 1235 m2,</w:t>
      </w:r>
    </w:p>
    <w:p w:rsidRDefault="00091F82" w:rsidP="00091F82" w:rsidR="00091F82">
      <w:pPr>
        <w:ind w:firstLine="708"/>
        <w:jc w:val="both"/>
      </w:pPr>
      <w:r>
        <w:t xml:space="preserve"> </w:t>
      </w:r>
      <w:r>
        <w:tab/>
      </w:r>
      <w:r w:rsidRPr="00091F82">
        <w:t>- kč.br. 2272/2 – livada sa 628 m2,</w:t>
      </w:r>
    </w:p>
    <w:p w:rsidRDefault="00A37852" w:rsidP="00091F82" w:rsidR="00A37852" w:rsidRPr="00091F82">
      <w:pPr>
        <w:ind w:firstLine="708"/>
        <w:jc w:val="both"/>
      </w:pPr>
    </w:p>
    <w:p w:rsidRDefault="00091F82" w:rsidP="00091F82" w:rsidR="00A37852">
      <w:pPr>
        <w:ind w:firstLine="708"/>
        <w:jc w:val="both"/>
      </w:pPr>
      <w:r>
        <w:t xml:space="preserve"> </w:t>
      </w:r>
      <w:r>
        <w:tab/>
      </w:r>
    </w:p>
    <w:p w:rsidRDefault="00A37852" w:rsidP="00A37852" w:rsidR="00A37852">
      <w:pPr>
        <w:ind w:firstLine="708"/>
        <w:jc w:val="right"/>
        <w:rPr>
          <w:b/>
        </w:rPr>
      </w:pPr>
      <w:r w:rsidRPr="00A37852">
        <w:rPr>
          <w:b/>
        </w:rPr>
        <w:lastRenderedPageBreak/>
        <w:t>Broj:7/St-743/2016-75</w:t>
      </w:r>
    </w:p>
    <w:p w:rsidRDefault="00A37852" w:rsidP="00A37852" w:rsidR="00A37852">
      <w:pPr>
        <w:ind w:firstLine="708"/>
        <w:jc w:val="right"/>
      </w:pPr>
    </w:p>
    <w:p w:rsidRDefault="00A37852" w:rsidP="00091F82" w:rsidR="00091F82" w:rsidRPr="00091F82">
      <w:pPr>
        <w:ind w:firstLine="708"/>
        <w:jc w:val="both"/>
      </w:pPr>
      <w:r>
        <w:t xml:space="preserve"> </w:t>
      </w:r>
      <w:r>
        <w:tab/>
      </w:r>
      <w:r w:rsidR="00091F82" w:rsidRPr="00091F82">
        <w:t xml:space="preserve">- kč.br. 2304/1 – dvorište, zgrada pilane, kotlovnica, strojarnica, porta, zgrada   </w:t>
      </w:r>
      <w:r w:rsidR="00091F82">
        <w:t xml:space="preserve"> </w:t>
      </w:r>
      <w:r w:rsidR="00091F82">
        <w:tab/>
      </w:r>
      <w:r w:rsidR="00091F82" w:rsidRPr="00091F82">
        <w:t xml:space="preserve">  </w:t>
      </w:r>
      <w:r w:rsidR="00091F82">
        <w:t xml:space="preserve"> </w:t>
      </w:r>
      <w:r w:rsidR="00091F82">
        <w:tab/>
      </w:r>
      <w:r w:rsidR="00091F82" w:rsidRPr="00091F82">
        <w:t>društvene prehrane i zajedničkih službi sa 69210 m2,</w:t>
      </w:r>
    </w:p>
    <w:p w:rsidRDefault="00091F82" w:rsidP="00091F82" w:rsidR="00091F82" w:rsidRPr="00091F82">
      <w:pPr>
        <w:ind w:firstLine="708"/>
        <w:jc w:val="both"/>
      </w:pPr>
      <w:r>
        <w:t xml:space="preserve"> </w:t>
      </w:r>
      <w:r>
        <w:tab/>
      </w:r>
      <w:r w:rsidRPr="00091F82">
        <w:t xml:space="preserve">- kč.br. 2367/2 – oranica tabor sa 364 </w:t>
      </w:r>
      <w:proofErr w:type="spellStart"/>
      <w:r w:rsidRPr="00091F82">
        <w:t>čhv</w:t>
      </w:r>
      <w:proofErr w:type="spellEnd"/>
      <w:r w:rsidRPr="00091F82">
        <w:t>,</w:t>
      </w:r>
    </w:p>
    <w:p w:rsidRDefault="00091F82" w:rsidP="00091F82" w:rsidR="00091F82" w:rsidRPr="00091F82">
      <w:pPr>
        <w:ind w:firstLine="708"/>
        <w:jc w:val="both"/>
      </w:pPr>
      <w:r>
        <w:t xml:space="preserve">          </w:t>
      </w:r>
      <w:r w:rsidRPr="00091F82">
        <w:t xml:space="preserve"> odnosno ukupno 4655 </w:t>
      </w:r>
      <w:proofErr w:type="spellStart"/>
      <w:r w:rsidRPr="00091F82">
        <w:t>čhv</w:t>
      </w:r>
      <w:proofErr w:type="spellEnd"/>
      <w:r w:rsidRPr="00091F82">
        <w:t xml:space="preserve"> i 79401 m2;</w:t>
      </w:r>
    </w:p>
    <w:p w:rsidRDefault="00091F82" w:rsidP="00091F82" w:rsidR="00091F82" w:rsidRPr="00091F82">
      <w:pPr>
        <w:ind w:firstLine="708"/>
        <w:jc w:val="both"/>
      </w:pPr>
    </w:p>
    <w:p w:rsidRDefault="00091F82" w:rsidP="00091F82" w:rsidR="00091F82">
      <w:pPr>
        <w:ind w:firstLine="708"/>
        <w:jc w:val="both"/>
      </w:pPr>
      <w:r w:rsidRPr="00091F82">
        <w:t xml:space="preserve">a koje su opterećene </w:t>
      </w:r>
      <w:proofErr w:type="spellStart"/>
      <w:r w:rsidRPr="00091F82">
        <w:t>razlučnim</w:t>
      </w:r>
      <w:proofErr w:type="spellEnd"/>
      <w:r w:rsidRPr="00091F82">
        <w:t xml:space="preserve"> pravom u korist Republike Hrvatske, OIB 52634238587 i  Nove Ljubljanske banke d.d. Ljubljana Trg Republike 2, Slovenija, OIB 17719334242,</w:t>
      </w:r>
    </w:p>
    <w:p w:rsidRDefault="00091F82" w:rsidP="00091F82" w:rsidR="00091F82">
      <w:pPr>
        <w:ind w:firstLine="708"/>
        <w:jc w:val="center"/>
        <w:rPr>
          <w:b/>
        </w:rPr>
      </w:pPr>
      <w:r w:rsidRPr="00091F82">
        <w:rPr>
          <w:b/>
        </w:rPr>
        <w:t>utvrđuje se u vrijednosti od</w:t>
      </w:r>
      <w:r w:rsidR="00B74DA9">
        <w:rPr>
          <w:b/>
        </w:rPr>
        <w:t xml:space="preserve"> 3.993.287,17</w:t>
      </w:r>
      <w:r w:rsidRPr="00091F82">
        <w:rPr>
          <w:b/>
        </w:rPr>
        <w:t xml:space="preserve"> Kn</w:t>
      </w:r>
      <w:r w:rsidR="00505E33">
        <w:rPr>
          <w:b/>
        </w:rPr>
        <w:t>,</w:t>
      </w:r>
    </w:p>
    <w:p w:rsidRDefault="00091F82" w:rsidP="00091F82" w:rsidR="00091F82" w:rsidRPr="00091F82">
      <w:pPr>
        <w:ind w:firstLine="708"/>
        <w:jc w:val="center"/>
      </w:pPr>
    </w:p>
    <w:p w:rsidRDefault="00091F82" w:rsidP="00091F82" w:rsidR="00091F82" w:rsidRPr="00091F82">
      <w:pPr>
        <w:ind w:firstLine="708"/>
        <w:jc w:val="both"/>
      </w:pPr>
      <w:r>
        <w:t xml:space="preserve"> </w:t>
      </w:r>
      <w:r>
        <w:tab/>
      </w:r>
      <w:r w:rsidRPr="00091F82">
        <w:t xml:space="preserve"> 3.</w:t>
      </w:r>
      <w:r w:rsidR="00B74DA9" w:rsidRPr="00B74DA9">
        <w:t xml:space="preserve"> nekretnina upisnih u  </w:t>
      </w:r>
      <w:proofErr w:type="spellStart"/>
      <w:r w:rsidRPr="00091F82">
        <w:t>zk.ul</w:t>
      </w:r>
      <w:proofErr w:type="spellEnd"/>
      <w:r w:rsidRPr="00091F82">
        <w:t>. 3351 k.o. 321982 Pakrac i to:</w:t>
      </w:r>
    </w:p>
    <w:p w:rsidRDefault="00091F82" w:rsidP="00091F82" w:rsidR="00091F82" w:rsidRPr="00091F82">
      <w:pPr>
        <w:ind w:firstLine="708"/>
        <w:jc w:val="both"/>
      </w:pPr>
      <w:r>
        <w:t xml:space="preserve"> </w:t>
      </w:r>
      <w:r>
        <w:tab/>
      </w:r>
      <w:r w:rsidRPr="00091F82">
        <w:t xml:space="preserve">- kč.br. 2275 –  zgrada u </w:t>
      </w:r>
      <w:proofErr w:type="spellStart"/>
      <w:r w:rsidRPr="00091F82">
        <w:t>Vranovici</w:t>
      </w:r>
      <w:proofErr w:type="spellEnd"/>
      <w:r w:rsidRPr="00091F82">
        <w:t xml:space="preserve"> sa 72 </w:t>
      </w:r>
      <w:proofErr w:type="spellStart"/>
      <w:r w:rsidRPr="00091F82">
        <w:t>čhv</w:t>
      </w:r>
      <w:proofErr w:type="spellEnd"/>
      <w:r w:rsidRPr="00091F82">
        <w:t xml:space="preserve">, </w:t>
      </w:r>
    </w:p>
    <w:p w:rsidRDefault="00091F82" w:rsidP="00091F82" w:rsidR="00091F82" w:rsidRPr="00091F82">
      <w:pPr>
        <w:ind w:firstLine="708"/>
        <w:jc w:val="both"/>
      </w:pPr>
      <w:r w:rsidRPr="00091F82">
        <w:t xml:space="preserve">          - oranica u </w:t>
      </w:r>
      <w:proofErr w:type="spellStart"/>
      <w:r w:rsidRPr="00091F82">
        <w:t>vranovici</w:t>
      </w:r>
      <w:proofErr w:type="spellEnd"/>
      <w:r w:rsidRPr="00091F82">
        <w:t xml:space="preserve"> sa 650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2276 – livada u </w:t>
      </w:r>
      <w:proofErr w:type="spellStart"/>
      <w:r w:rsidRPr="00091F82">
        <w:t>Vranovici</w:t>
      </w:r>
      <w:proofErr w:type="spellEnd"/>
      <w:r w:rsidRPr="00091F82">
        <w:t xml:space="preserve"> sa 156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2278 – oranica u </w:t>
      </w:r>
      <w:proofErr w:type="spellStart"/>
      <w:r w:rsidRPr="00091F82">
        <w:t>Vranovici</w:t>
      </w:r>
      <w:proofErr w:type="spellEnd"/>
      <w:r w:rsidRPr="00091F82">
        <w:t xml:space="preserve"> sa 1019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2280 – livada </w:t>
      </w:r>
      <w:proofErr w:type="spellStart"/>
      <w:r w:rsidRPr="00091F82">
        <w:t>Vranovica</w:t>
      </w:r>
      <w:proofErr w:type="spellEnd"/>
      <w:r w:rsidRPr="00091F82">
        <w:t xml:space="preserve"> u </w:t>
      </w:r>
      <w:proofErr w:type="spellStart"/>
      <w:r w:rsidRPr="00091F82">
        <w:t>Sovnjaku</w:t>
      </w:r>
      <w:proofErr w:type="spellEnd"/>
      <w:r w:rsidRPr="00091F82">
        <w:t xml:space="preserve"> sa 108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2281 – livada </w:t>
      </w:r>
      <w:proofErr w:type="spellStart"/>
      <w:r w:rsidRPr="00091F82">
        <w:t>Vranovica</w:t>
      </w:r>
      <w:proofErr w:type="spellEnd"/>
      <w:r w:rsidRPr="00091F82">
        <w:t xml:space="preserve"> u </w:t>
      </w:r>
      <w:proofErr w:type="spellStart"/>
      <w:r w:rsidRPr="00091F82">
        <w:t>Sovnjaku</w:t>
      </w:r>
      <w:proofErr w:type="spellEnd"/>
      <w:r w:rsidRPr="00091F82">
        <w:t xml:space="preserve"> sa 750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2282 – livada u </w:t>
      </w:r>
      <w:proofErr w:type="spellStart"/>
      <w:r w:rsidRPr="00091F82">
        <w:t>Vranovici</w:t>
      </w:r>
      <w:proofErr w:type="spellEnd"/>
      <w:r w:rsidRPr="00091F82">
        <w:t xml:space="preserve"> sa 266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2283 – livada u </w:t>
      </w:r>
      <w:proofErr w:type="spellStart"/>
      <w:r w:rsidRPr="00091F82">
        <w:t>Vranovici</w:t>
      </w:r>
      <w:proofErr w:type="spellEnd"/>
      <w:r w:rsidRPr="00091F82">
        <w:t xml:space="preserve"> sa 123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2293/2 – oranica </w:t>
      </w:r>
      <w:proofErr w:type="spellStart"/>
      <w:r w:rsidRPr="00091F82">
        <w:t>Vranovica</w:t>
      </w:r>
      <w:proofErr w:type="spellEnd"/>
      <w:r w:rsidRPr="00091F82">
        <w:t xml:space="preserve"> sa 631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2301 – kuća broj 455 u </w:t>
      </w:r>
      <w:proofErr w:type="spellStart"/>
      <w:r w:rsidRPr="00091F82">
        <w:t>Vranovici</w:t>
      </w:r>
      <w:proofErr w:type="spellEnd"/>
      <w:r w:rsidRPr="00091F82">
        <w:t xml:space="preserve"> sa 22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2302 – pašnjak u </w:t>
      </w:r>
      <w:proofErr w:type="spellStart"/>
      <w:r w:rsidRPr="00091F82">
        <w:t>Vranovici</w:t>
      </w:r>
      <w:proofErr w:type="spellEnd"/>
      <w:r w:rsidRPr="00091F82">
        <w:t xml:space="preserve"> sa 126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2303 – vrt u </w:t>
      </w:r>
      <w:proofErr w:type="spellStart"/>
      <w:r w:rsidRPr="00091F82">
        <w:t>Vranovici</w:t>
      </w:r>
      <w:proofErr w:type="spellEnd"/>
      <w:r w:rsidRPr="00091F82">
        <w:t xml:space="preserve"> sa 71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2305 – kuća broj 460 u </w:t>
      </w:r>
      <w:proofErr w:type="spellStart"/>
      <w:r w:rsidRPr="00091F82">
        <w:t>Vranovici</w:t>
      </w:r>
      <w:proofErr w:type="spellEnd"/>
      <w:r w:rsidRPr="00091F82">
        <w:t xml:space="preserve"> sa 28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2306/1 –  put </w:t>
      </w:r>
      <w:proofErr w:type="spellStart"/>
      <w:r w:rsidRPr="00091F82">
        <w:t>Vranovica</w:t>
      </w:r>
      <w:proofErr w:type="spellEnd"/>
      <w:r w:rsidRPr="00091F82">
        <w:t xml:space="preserve"> 858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2306/2 –  put </w:t>
      </w:r>
      <w:proofErr w:type="spellStart"/>
      <w:r w:rsidRPr="00091F82">
        <w:t>Vranovica</w:t>
      </w:r>
      <w:proofErr w:type="spellEnd"/>
      <w:r w:rsidRPr="00091F82">
        <w:t xml:space="preserve"> 148 </w:t>
      </w:r>
      <w:proofErr w:type="spellStart"/>
      <w:r w:rsidRPr="00091F82">
        <w:t>čhv</w:t>
      </w:r>
      <w:proofErr w:type="spellEnd"/>
      <w:r w:rsidRPr="00091F82">
        <w:t>,</w:t>
      </w:r>
    </w:p>
    <w:p w:rsidRDefault="00091F82" w:rsidP="00091F82" w:rsidR="00091F82" w:rsidRPr="00091F82">
      <w:pPr>
        <w:ind w:firstLine="708"/>
        <w:jc w:val="both"/>
      </w:pPr>
      <w:r>
        <w:t xml:space="preserve">   </w:t>
      </w:r>
      <w:r w:rsidRPr="00091F82">
        <w:t xml:space="preserve">        odnosno ukupno 4378 </w:t>
      </w:r>
      <w:proofErr w:type="spellStart"/>
      <w:r w:rsidRPr="00091F82">
        <w:t>čhv</w:t>
      </w:r>
      <w:proofErr w:type="spellEnd"/>
    </w:p>
    <w:p w:rsidRDefault="00091F82" w:rsidP="00091F82" w:rsidR="00091F82" w:rsidRPr="00091F82">
      <w:pPr>
        <w:ind w:firstLine="708"/>
        <w:jc w:val="both"/>
      </w:pPr>
    </w:p>
    <w:p w:rsidRDefault="00091F82" w:rsidP="00091F82" w:rsidR="00091F82">
      <w:pPr>
        <w:ind w:firstLine="708"/>
        <w:jc w:val="both"/>
      </w:pPr>
      <w:r w:rsidRPr="00091F82">
        <w:t xml:space="preserve">a koje su opterećene </w:t>
      </w:r>
      <w:proofErr w:type="spellStart"/>
      <w:r w:rsidRPr="00091F82">
        <w:t>razlučnim</w:t>
      </w:r>
      <w:proofErr w:type="spellEnd"/>
      <w:r w:rsidRPr="00091F82">
        <w:t xml:space="preserve"> pravom u korist Republike Hrvatske, OIB 52634238587 i  Nove Ljubljanske banka d.d. Ljubljana, Trg Republike 2, Slovenija, OIB 17719334242,</w:t>
      </w:r>
    </w:p>
    <w:p w:rsidRDefault="00091F82" w:rsidP="00091F82" w:rsidR="00091F82">
      <w:pPr>
        <w:ind w:firstLine="708"/>
        <w:jc w:val="both"/>
      </w:pPr>
    </w:p>
    <w:p w:rsidRDefault="00091F82" w:rsidP="00091F82" w:rsidR="00091F82" w:rsidRPr="00091F82">
      <w:pPr>
        <w:ind w:firstLine="708"/>
        <w:jc w:val="center"/>
      </w:pPr>
      <w:r w:rsidRPr="00091F82">
        <w:rPr>
          <w:b/>
        </w:rPr>
        <w:t xml:space="preserve">utvrđuje se u vrijednosti od </w:t>
      </w:r>
      <w:r w:rsidR="00B74DA9">
        <w:rPr>
          <w:b/>
        </w:rPr>
        <w:t xml:space="preserve">301.968,53 </w:t>
      </w:r>
      <w:r w:rsidRPr="00091F82">
        <w:rPr>
          <w:b/>
        </w:rPr>
        <w:t>Kn</w:t>
      </w:r>
      <w:r w:rsidR="00505E33">
        <w:rPr>
          <w:b/>
        </w:rPr>
        <w:t>,</w:t>
      </w:r>
    </w:p>
    <w:p w:rsidRDefault="00091F82" w:rsidP="00091F82" w:rsidR="00091F82" w:rsidRPr="00091F82">
      <w:pPr>
        <w:ind w:firstLine="708"/>
        <w:jc w:val="both"/>
      </w:pPr>
    </w:p>
    <w:p w:rsidRDefault="00091F82" w:rsidP="00091F82" w:rsidR="00091F82" w:rsidRPr="00091F82">
      <w:pPr>
        <w:ind w:firstLine="708"/>
        <w:jc w:val="both"/>
      </w:pPr>
      <w:r>
        <w:t xml:space="preserve"> </w:t>
      </w:r>
      <w:r>
        <w:tab/>
      </w:r>
      <w:r w:rsidRPr="00091F82">
        <w:t xml:space="preserve"> 4.</w:t>
      </w:r>
      <w:r w:rsidR="00B74DA9" w:rsidRPr="00B74DA9">
        <w:t xml:space="preserve"> nekretnina upisnih u  </w:t>
      </w:r>
      <w:proofErr w:type="spellStart"/>
      <w:r w:rsidRPr="00091F82">
        <w:t>zk.ul</w:t>
      </w:r>
      <w:proofErr w:type="spellEnd"/>
      <w:r w:rsidRPr="00091F82">
        <w:t>. 978 k.o. 321982 Pakrac i to:</w:t>
      </w:r>
    </w:p>
    <w:p w:rsidRDefault="00091F82" w:rsidP="00091F82" w:rsidR="00091F82" w:rsidRPr="00091F82">
      <w:pPr>
        <w:ind w:firstLine="708"/>
        <w:jc w:val="both"/>
      </w:pPr>
      <w:r>
        <w:t xml:space="preserve"> </w:t>
      </w:r>
      <w:r>
        <w:tab/>
      </w:r>
      <w:r w:rsidRPr="00091F82">
        <w:t xml:space="preserve">- kč.br. 2284 – livada sa 151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2292/4 – oranica sa 178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2340 – vrt u </w:t>
      </w:r>
      <w:proofErr w:type="spellStart"/>
      <w:r w:rsidRPr="00091F82">
        <w:t>Vranovici</w:t>
      </w:r>
      <w:proofErr w:type="spellEnd"/>
      <w:r w:rsidRPr="00091F82">
        <w:t xml:space="preserve"> sa 1 jutro i 566 </w:t>
      </w:r>
      <w:proofErr w:type="spellStart"/>
      <w:r w:rsidRPr="00091F82">
        <w:t>čhv</w:t>
      </w:r>
      <w:proofErr w:type="spellEnd"/>
      <w:r w:rsidRPr="00091F82">
        <w:t>,</w:t>
      </w:r>
    </w:p>
    <w:p w:rsidRDefault="00091F82" w:rsidP="00091F82" w:rsidR="00091F82" w:rsidRPr="00091F82">
      <w:pPr>
        <w:ind w:firstLine="708"/>
        <w:jc w:val="both"/>
      </w:pPr>
      <w:r>
        <w:t xml:space="preserve"> </w:t>
      </w:r>
      <w:r>
        <w:tab/>
      </w:r>
      <w:r w:rsidRPr="00091F82">
        <w:t xml:space="preserve">- kč.br. 2341 – livada u </w:t>
      </w:r>
      <w:proofErr w:type="spellStart"/>
      <w:r w:rsidRPr="00091F82">
        <w:t>Vranovici</w:t>
      </w:r>
      <w:proofErr w:type="spellEnd"/>
      <w:r w:rsidRPr="00091F82">
        <w:t xml:space="preserve"> sa 861 </w:t>
      </w:r>
      <w:proofErr w:type="spellStart"/>
      <w:r w:rsidRPr="00091F82">
        <w:t>čhv</w:t>
      </w:r>
      <w:proofErr w:type="spellEnd"/>
      <w:r w:rsidRPr="00091F82">
        <w:t>,</w:t>
      </w:r>
    </w:p>
    <w:p w:rsidRDefault="00091F82" w:rsidP="00091F82" w:rsidR="00091F82" w:rsidRPr="00091F82">
      <w:pPr>
        <w:ind w:firstLine="708"/>
        <w:jc w:val="both"/>
      </w:pPr>
      <w:r>
        <w:t xml:space="preserve"> </w:t>
      </w:r>
      <w:r w:rsidRPr="00091F82">
        <w:t xml:space="preserve">         odnosno ukupno 1 jutro i 1756 </w:t>
      </w:r>
      <w:proofErr w:type="spellStart"/>
      <w:r w:rsidRPr="00091F82">
        <w:t>čhv</w:t>
      </w:r>
      <w:proofErr w:type="spellEnd"/>
    </w:p>
    <w:p w:rsidRDefault="00091F82" w:rsidP="00091F82" w:rsidR="00091F82" w:rsidRPr="00091F82">
      <w:pPr>
        <w:ind w:firstLine="708"/>
        <w:jc w:val="both"/>
      </w:pPr>
    </w:p>
    <w:p w:rsidRDefault="00091F82" w:rsidP="00091F82" w:rsidR="00091F82">
      <w:pPr>
        <w:ind w:firstLine="708"/>
        <w:jc w:val="both"/>
      </w:pPr>
      <w:r w:rsidRPr="00091F82">
        <w:t xml:space="preserve">a koje su opterećene </w:t>
      </w:r>
      <w:proofErr w:type="spellStart"/>
      <w:r w:rsidRPr="00091F82">
        <w:t>razlučnim</w:t>
      </w:r>
      <w:proofErr w:type="spellEnd"/>
      <w:r w:rsidRPr="00091F82">
        <w:t xml:space="preserve"> pravom u korist Republike Hrvatske, OIB 52634238587 i  Nove Ljubljanske banke d.d. Ljubljana Trg Republike 2, Slovenija, OIB 17719334242,</w:t>
      </w:r>
    </w:p>
    <w:p w:rsidRDefault="00091F82" w:rsidP="00091F82" w:rsidR="00091F82">
      <w:pPr>
        <w:ind w:firstLine="708"/>
        <w:jc w:val="both"/>
      </w:pPr>
    </w:p>
    <w:p w:rsidRDefault="00091F82" w:rsidP="00091F82" w:rsidR="00091F82">
      <w:pPr>
        <w:ind w:firstLine="708"/>
        <w:jc w:val="center"/>
        <w:rPr>
          <w:b/>
        </w:rPr>
      </w:pPr>
      <w:r w:rsidRPr="00091F82">
        <w:rPr>
          <w:b/>
        </w:rPr>
        <w:t>utvrđuje se u vrijednosti od</w:t>
      </w:r>
      <w:r w:rsidR="00B74DA9">
        <w:rPr>
          <w:b/>
        </w:rPr>
        <w:t xml:space="preserve"> 201.568,40</w:t>
      </w:r>
      <w:r w:rsidRPr="00091F82">
        <w:rPr>
          <w:b/>
        </w:rPr>
        <w:t xml:space="preserve"> Kn</w:t>
      </w:r>
      <w:r w:rsidR="00505E33">
        <w:rPr>
          <w:b/>
        </w:rPr>
        <w:t>,</w:t>
      </w:r>
    </w:p>
    <w:p w:rsidRDefault="00091F82" w:rsidP="00091F82" w:rsidR="00091F82">
      <w:pPr>
        <w:ind w:firstLine="708"/>
        <w:jc w:val="center"/>
        <w:rPr>
          <w:b/>
        </w:rPr>
      </w:pPr>
    </w:p>
    <w:p w:rsidRDefault="00091F82" w:rsidP="00091F82" w:rsidR="00091F82">
      <w:pPr>
        <w:ind w:firstLine="708"/>
        <w:jc w:val="center"/>
        <w:rPr>
          <w:b/>
        </w:rPr>
      </w:pPr>
    </w:p>
    <w:p w:rsidRDefault="002D29EC" w:rsidP="002D29EC" w:rsidR="00091F82" w:rsidRPr="00091F82">
      <w:pPr>
        <w:ind w:firstLine="708"/>
        <w:jc w:val="right"/>
      </w:pPr>
      <w:r w:rsidRPr="002D29EC">
        <w:rPr>
          <w:b/>
        </w:rPr>
        <w:lastRenderedPageBreak/>
        <w:t>Broj:7/St-743/2016-75</w:t>
      </w:r>
    </w:p>
    <w:p w:rsidRDefault="00091F82" w:rsidP="00091F82" w:rsidR="00091F82" w:rsidRPr="00091F82">
      <w:pPr>
        <w:ind w:firstLine="708"/>
        <w:jc w:val="both"/>
      </w:pPr>
    </w:p>
    <w:p w:rsidRDefault="00091F82" w:rsidP="00091F82" w:rsidR="00091F82" w:rsidRPr="00091F82">
      <w:pPr>
        <w:ind w:firstLine="708"/>
        <w:jc w:val="both"/>
      </w:pPr>
      <w:r>
        <w:t xml:space="preserve"> </w:t>
      </w:r>
      <w:r>
        <w:tab/>
      </w:r>
      <w:r w:rsidRPr="00091F82">
        <w:t xml:space="preserve"> 5. </w:t>
      </w:r>
      <w:r w:rsidR="00B74DA9" w:rsidRPr="00B74DA9">
        <w:t xml:space="preserve">nekretnina upisnih u  </w:t>
      </w:r>
      <w:proofErr w:type="spellStart"/>
      <w:r w:rsidRPr="00091F82">
        <w:t>zk.ul</w:t>
      </w:r>
      <w:proofErr w:type="spellEnd"/>
      <w:r w:rsidRPr="00091F82">
        <w:t>. 1046 k.o. 321982 Pakrac i to:</w:t>
      </w:r>
    </w:p>
    <w:p w:rsidRDefault="00091F82" w:rsidP="00091F82" w:rsidR="00091F82" w:rsidRPr="00091F82">
      <w:pPr>
        <w:ind w:firstLine="708"/>
        <w:jc w:val="both"/>
      </w:pPr>
      <w:r>
        <w:t xml:space="preserve"> </w:t>
      </w:r>
      <w:r>
        <w:tab/>
      </w:r>
      <w:r w:rsidRPr="00091F82">
        <w:t xml:space="preserve">- kč.br. 2277 – šupa za rezanu građu, priprema lokala i skladište, zgrade i       dvorište sa 340 </w:t>
      </w:r>
      <w:proofErr w:type="spellStart"/>
      <w:r w:rsidRPr="00091F82">
        <w:t>čhv</w:t>
      </w:r>
      <w:proofErr w:type="spellEnd"/>
      <w:r w:rsidRPr="00091F82">
        <w:t>,</w:t>
      </w:r>
    </w:p>
    <w:p w:rsidRDefault="00091F82" w:rsidP="00091F82" w:rsidR="00091F82" w:rsidRPr="00091F82">
      <w:pPr>
        <w:ind w:firstLine="708"/>
        <w:jc w:val="both"/>
      </w:pPr>
      <w:r w:rsidRPr="00091F82">
        <w:t xml:space="preserve"> </w:t>
      </w:r>
      <w:r>
        <w:t xml:space="preserve"> </w:t>
      </w:r>
      <w:r>
        <w:tab/>
      </w:r>
      <w:r w:rsidRPr="00091F82">
        <w:t xml:space="preserve"> - kč.br. 2279 – zgrada u </w:t>
      </w:r>
      <w:proofErr w:type="spellStart"/>
      <w:r w:rsidRPr="00091F82">
        <w:t>Sovnjaku</w:t>
      </w:r>
      <w:proofErr w:type="spellEnd"/>
      <w:r w:rsidRPr="00091F82">
        <w:t xml:space="preserve"> sa 60 </w:t>
      </w:r>
      <w:proofErr w:type="spellStart"/>
      <w:r w:rsidRPr="00091F82">
        <w:t>čhv</w:t>
      </w:r>
      <w:proofErr w:type="spellEnd"/>
      <w:r w:rsidRPr="00091F82">
        <w:t xml:space="preserve"> </w:t>
      </w:r>
    </w:p>
    <w:p w:rsidRDefault="00091F82" w:rsidP="00091F82" w:rsidR="00091F82" w:rsidRPr="00091F82">
      <w:pPr>
        <w:ind w:firstLine="708"/>
        <w:jc w:val="both"/>
      </w:pPr>
      <w:r w:rsidRPr="00091F82">
        <w:t xml:space="preserve"> </w:t>
      </w:r>
      <w:r>
        <w:t xml:space="preserve">         </w:t>
      </w:r>
      <w:r w:rsidRPr="00091F82">
        <w:t xml:space="preserve">  - oranica u </w:t>
      </w:r>
      <w:proofErr w:type="spellStart"/>
      <w:r w:rsidRPr="00091F82">
        <w:t>Sovnjaku</w:t>
      </w:r>
      <w:proofErr w:type="spellEnd"/>
      <w:r w:rsidRPr="00091F82">
        <w:t xml:space="preserve"> sa 300 </w:t>
      </w:r>
      <w:proofErr w:type="spellStart"/>
      <w:r w:rsidRPr="00091F82">
        <w:t>čhv</w:t>
      </w:r>
      <w:proofErr w:type="spellEnd"/>
      <w:r w:rsidRPr="00091F82">
        <w:t>,</w:t>
      </w:r>
    </w:p>
    <w:p w:rsidRDefault="00091F82" w:rsidP="00091F82" w:rsidR="00091F82" w:rsidRPr="00091F82">
      <w:pPr>
        <w:ind w:firstLine="708"/>
        <w:jc w:val="both"/>
        <w:rPr>
          <w:b/>
        </w:rPr>
      </w:pPr>
      <w:r>
        <w:t xml:space="preserve"> </w:t>
      </w:r>
      <w:r>
        <w:tab/>
      </w:r>
      <w:r w:rsidRPr="00091F82">
        <w:t xml:space="preserve">  odnosno ukupno 400 </w:t>
      </w:r>
      <w:proofErr w:type="spellStart"/>
      <w:r w:rsidRPr="00091F82">
        <w:t>čhv</w:t>
      </w:r>
      <w:proofErr w:type="spellEnd"/>
      <w:r w:rsidRPr="00091F82">
        <w:tab/>
      </w:r>
    </w:p>
    <w:p w:rsidRDefault="00091F82" w:rsidP="00091F82" w:rsidR="00091F82" w:rsidRPr="00091F82">
      <w:pPr>
        <w:ind w:firstLine="708"/>
        <w:jc w:val="both"/>
      </w:pPr>
    </w:p>
    <w:p w:rsidRDefault="00DB0C72" w:rsidP="00DB0C72" w:rsidR="00DB0C72">
      <w:pPr>
        <w:jc w:val="both"/>
      </w:pPr>
      <w:r>
        <w:t xml:space="preserve"> </w:t>
      </w:r>
      <w:r>
        <w:tab/>
      </w:r>
      <w:r>
        <w:tab/>
      </w:r>
      <w:r w:rsidR="00091F82" w:rsidRPr="00091F82">
        <w:t xml:space="preserve">a koje su opterećene </w:t>
      </w:r>
      <w:proofErr w:type="spellStart"/>
      <w:r w:rsidR="00091F82" w:rsidRPr="00091F82">
        <w:t>razlučnim</w:t>
      </w:r>
      <w:proofErr w:type="spellEnd"/>
      <w:r w:rsidR="00091F82" w:rsidRPr="00091F82">
        <w:t xml:space="preserve"> pravom u korist Republike Hrvatske, OIB 52634238587 i  Nove Ljubljanske banke d.d. Ljubljana, Trg Republike 2, Slovenija, OIB 17719334242,</w:t>
      </w:r>
      <w:r w:rsidR="00152914" w:rsidRPr="00152914">
        <w:t xml:space="preserve">  </w:t>
      </w:r>
    </w:p>
    <w:p w:rsidRDefault="00152914" w:rsidP="00DB0C72" w:rsidR="00374534" w:rsidRPr="00152914">
      <w:pPr>
        <w:jc w:val="both"/>
      </w:pPr>
      <w:r w:rsidRPr="00152914">
        <w:t xml:space="preserve">                                                        </w:t>
      </w:r>
    </w:p>
    <w:p w:rsidRDefault="00CD4939" w:rsidP="00B74DA9" w:rsidR="00374534">
      <w:pPr>
        <w:ind w:firstLine="708"/>
        <w:jc w:val="center"/>
      </w:pPr>
      <w:r w:rsidRPr="00CD4939">
        <w:rPr>
          <w:b/>
        </w:rPr>
        <w:t>utvrđuje se u vrijednosti od</w:t>
      </w:r>
      <w:r w:rsidR="003E2E2D">
        <w:rPr>
          <w:b/>
        </w:rPr>
        <w:t xml:space="preserve"> </w:t>
      </w:r>
      <w:r w:rsidR="00B74DA9">
        <w:rPr>
          <w:b/>
        </w:rPr>
        <w:t xml:space="preserve">24.031,25 </w:t>
      </w:r>
      <w:r>
        <w:rPr>
          <w:b/>
        </w:rPr>
        <w:t>Kn</w:t>
      </w:r>
      <w:r w:rsidR="003E2E2D">
        <w:rPr>
          <w:b/>
        </w:rPr>
        <w:t>.</w:t>
      </w:r>
      <w:r w:rsidR="00374534">
        <w:t xml:space="preserve"> </w:t>
      </w:r>
      <w:r w:rsidR="00374534">
        <w:tab/>
      </w:r>
    </w:p>
    <w:p w:rsidRDefault="00374534" w:rsidP="00374534" w:rsidR="00374534">
      <w:pPr>
        <w:ind w:firstLine="708"/>
        <w:jc w:val="right"/>
      </w:pPr>
    </w:p>
    <w:p w:rsidRDefault="00374534" w:rsidP="00374534" w:rsidR="00374534">
      <w:pPr>
        <w:ind w:firstLine="708"/>
        <w:jc w:val="both"/>
      </w:pPr>
      <w:r>
        <w:t xml:space="preserve">      </w:t>
      </w:r>
      <w:r>
        <w:tab/>
      </w:r>
      <w:r>
        <w:rPr>
          <w:b/>
        </w:rPr>
        <w:t>II.</w:t>
      </w:r>
      <w:r>
        <w:t xml:space="preserve"> Prodaju će provesti Financijska agencija elektroničkom javnom dražbom.</w:t>
      </w:r>
    </w:p>
    <w:p w:rsidRDefault="00374534" w:rsidP="00374534" w:rsidR="00374534">
      <w:pPr>
        <w:ind w:firstLine="708"/>
        <w:jc w:val="both"/>
      </w:pPr>
    </w:p>
    <w:p w:rsidRDefault="00374534" w:rsidP="00374534" w:rsidR="00374534">
      <w:pPr>
        <w:ind w:firstLine="708"/>
        <w:jc w:val="both"/>
      </w:pPr>
      <w:r>
        <w:t xml:space="preserve"> </w:t>
      </w:r>
      <w:r>
        <w:tab/>
      </w:r>
      <w:r>
        <w:rPr>
          <w:b/>
        </w:rPr>
        <w:t>III. a)</w:t>
      </w:r>
      <w:r>
        <w:t xml:space="preserve"> Nekretnine iz točke I. 1). izreke o</w:t>
      </w:r>
      <w:r w:rsidR="00B509E5">
        <w:t xml:space="preserve">vog zaključka upisane u </w:t>
      </w:r>
      <w:proofErr w:type="spellStart"/>
      <w:r w:rsidR="00B509E5">
        <w:t>zk.ul</w:t>
      </w:r>
      <w:proofErr w:type="spellEnd"/>
      <w:r w:rsidR="00B509E5">
        <w:t xml:space="preserve">. </w:t>
      </w:r>
      <w:r w:rsidR="00DB0C72" w:rsidRPr="00DB0C72">
        <w:t>141 k.o. 321982 Pakrac</w:t>
      </w:r>
      <w:r w:rsidR="00B509E5">
        <w:t xml:space="preserve">,  </w:t>
      </w:r>
      <w:r>
        <w:t>ne mogu se prodati:</w:t>
      </w:r>
    </w:p>
    <w:p w:rsidRDefault="00374534" w:rsidP="00374534" w:rsidR="00374534">
      <w:pPr>
        <w:numPr>
          <w:ilvl w:val="0"/>
          <w:numId w:val="1"/>
        </w:numPr>
        <w:jc w:val="both"/>
      </w:pPr>
      <w:r>
        <w:t xml:space="preserve">na prvoj dražbi ispod tri četvrtine utvrđene vrijednosti nekretnina odnosno ispod iznosa od </w:t>
      </w:r>
      <w:r w:rsidR="00C24249">
        <w:t xml:space="preserve">14.867,10 </w:t>
      </w:r>
      <w:r>
        <w:t>Kn</w:t>
      </w:r>
    </w:p>
    <w:p w:rsidRDefault="00374534" w:rsidP="00374534" w:rsidR="00374534">
      <w:pPr>
        <w:numPr>
          <w:ilvl w:val="0"/>
          <w:numId w:val="1"/>
        </w:numPr>
        <w:jc w:val="both"/>
      </w:pPr>
      <w:r>
        <w:t xml:space="preserve">na drugoj dražbi ispod jedne polovine utvrđene vrijednosti nekretnina odnosno ispod iznosa od </w:t>
      </w:r>
      <w:r w:rsidR="00C24249" w:rsidRPr="00C24249">
        <w:t>9.911,42</w:t>
      </w:r>
      <w:r w:rsidRPr="00C24249">
        <w:t xml:space="preserve"> </w:t>
      </w:r>
      <w:r>
        <w:t>Kn</w:t>
      </w:r>
    </w:p>
    <w:p w:rsidRDefault="00374534" w:rsidP="00374534" w:rsidR="00374534">
      <w:pPr>
        <w:numPr>
          <w:ilvl w:val="0"/>
          <w:numId w:val="1"/>
        </w:numPr>
        <w:jc w:val="both"/>
      </w:pPr>
      <w:r>
        <w:t xml:space="preserve">na trećoj dražbi ispod jedne četvrtine utvrđene vrijednosti nekretnina odnosno ispod iznosa od </w:t>
      </w:r>
      <w:r w:rsidR="00C24249" w:rsidRPr="00C24249">
        <w:t>4.955,70</w:t>
      </w:r>
      <w:r>
        <w:t xml:space="preserve"> Kn </w:t>
      </w:r>
      <w:r>
        <w:tab/>
      </w:r>
    </w:p>
    <w:p w:rsidRDefault="00374534" w:rsidP="00374534" w:rsidR="00374534">
      <w:pPr>
        <w:ind w:firstLine="708"/>
        <w:jc w:val="both"/>
      </w:pPr>
      <w:r>
        <w:t xml:space="preserve">            Na četvrtoj dražbi nekretnine se prodaju po početnoj cijeni od  1,00 Kn.</w:t>
      </w:r>
    </w:p>
    <w:p w:rsidRDefault="00374534" w:rsidP="00374534" w:rsidR="00374534">
      <w:pPr>
        <w:ind w:firstLine="708"/>
        <w:jc w:val="both"/>
      </w:pPr>
      <w:r>
        <w:tab/>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do početka prodaje elektroničkom javnom dražbom. </w:t>
      </w:r>
    </w:p>
    <w:p w:rsidRDefault="00374534" w:rsidP="00374534" w:rsidR="00374534">
      <w:pPr>
        <w:ind w:firstLine="708"/>
        <w:jc w:val="both"/>
      </w:pPr>
    </w:p>
    <w:p w:rsidRDefault="00374534" w:rsidP="00374534" w:rsidR="00374534">
      <w:pPr>
        <w:jc w:val="both"/>
      </w:pPr>
      <w:r>
        <w:rPr>
          <w:b/>
        </w:rPr>
        <w:t xml:space="preserve"> </w:t>
      </w:r>
      <w:r>
        <w:rPr>
          <w:b/>
        </w:rPr>
        <w:tab/>
        <w:t xml:space="preserve"> </w:t>
      </w:r>
      <w:r>
        <w:rPr>
          <w:b/>
        </w:rPr>
        <w:tab/>
        <w:t>b)</w:t>
      </w:r>
      <w:r>
        <w:t xml:space="preserve"> Nekretnine iz točke I. 2). izreke o</w:t>
      </w:r>
      <w:r w:rsidR="00152914">
        <w:t xml:space="preserve">vog zaključka upisane u </w:t>
      </w:r>
      <w:proofErr w:type="spellStart"/>
      <w:r w:rsidR="00B509E5" w:rsidRPr="00B509E5">
        <w:t>zk.ul</w:t>
      </w:r>
      <w:proofErr w:type="spellEnd"/>
      <w:r w:rsidR="00B509E5" w:rsidRPr="00B509E5">
        <w:t xml:space="preserve">. </w:t>
      </w:r>
      <w:r w:rsidR="00DB0C72" w:rsidRPr="00DB0C72">
        <w:t>708 k.o. 321982 Pakrac</w:t>
      </w:r>
      <w:r>
        <w:t xml:space="preserve"> ne mogu se prodati:</w:t>
      </w:r>
    </w:p>
    <w:p w:rsidRDefault="003E2E2D" w:rsidP="003E2E2D" w:rsidR="003E2E2D" w:rsidRPr="00B509E5">
      <w:pPr>
        <w:numPr>
          <w:ilvl w:val="0"/>
          <w:numId w:val="1"/>
        </w:numPr>
        <w:jc w:val="both"/>
      </w:pPr>
      <w:r w:rsidRPr="00B509E5">
        <w:t>na prvoj dražbi ispod tri četvrtine utvrđene vrijednosti nekretnina odnosno ispod iznosa od</w:t>
      </w:r>
      <w:r>
        <w:t xml:space="preserve"> </w:t>
      </w:r>
      <w:r w:rsidR="00C24249" w:rsidRPr="00A37852">
        <w:t>2.994.965,38</w:t>
      </w:r>
      <w:r w:rsidR="00C24249" w:rsidRPr="00C24249">
        <w:t xml:space="preserve"> </w:t>
      </w:r>
      <w:r w:rsidRPr="00B509E5">
        <w:t>Kn</w:t>
      </w:r>
    </w:p>
    <w:p w:rsidRDefault="003E2E2D" w:rsidP="003E2E2D" w:rsidR="003E2E2D" w:rsidRPr="00B509E5">
      <w:pPr>
        <w:numPr>
          <w:ilvl w:val="0"/>
          <w:numId w:val="1"/>
        </w:numPr>
        <w:jc w:val="both"/>
      </w:pPr>
      <w:r w:rsidRPr="00B509E5">
        <w:t xml:space="preserve">na drugoj dražbi ispod jedne polovine utvrđene vrijednosti nekretnina odnosno ispod iznosa od </w:t>
      </w:r>
      <w:r w:rsidR="00C24249" w:rsidRPr="00A37852">
        <w:t>1.996.643,59</w:t>
      </w:r>
      <w:r w:rsidR="00C24249" w:rsidRPr="00C24249">
        <w:t xml:space="preserve"> </w:t>
      </w:r>
      <w:r w:rsidRPr="00B509E5">
        <w:t>Kn</w:t>
      </w:r>
    </w:p>
    <w:p w:rsidRDefault="003E2E2D" w:rsidP="003E2E2D" w:rsidR="003E2E2D" w:rsidRPr="00B509E5">
      <w:pPr>
        <w:numPr>
          <w:ilvl w:val="0"/>
          <w:numId w:val="1"/>
        </w:numPr>
        <w:jc w:val="both"/>
      </w:pPr>
      <w:r w:rsidRPr="00B509E5">
        <w:t>na trećoj dražbi ispod jedne četvrtine utvrđene vrijednosti nekretnina odnosno ispod iznosa od</w:t>
      </w:r>
      <w:r>
        <w:t xml:space="preserve"> </w:t>
      </w:r>
      <w:r w:rsidR="00C24249" w:rsidRPr="00A37852">
        <w:t>998.321,80</w:t>
      </w:r>
      <w:r w:rsidR="00C24249" w:rsidRPr="00C24249">
        <w:t xml:space="preserve"> </w:t>
      </w:r>
      <w:r w:rsidRPr="00B509E5">
        <w:t xml:space="preserve">Kn </w:t>
      </w:r>
      <w:r w:rsidRPr="00B509E5">
        <w:tab/>
      </w:r>
    </w:p>
    <w:p w:rsidRDefault="003E2E2D" w:rsidP="003E2E2D" w:rsidR="003E2E2D">
      <w:pPr>
        <w:ind w:firstLine="708"/>
        <w:jc w:val="both"/>
      </w:pPr>
      <w:r w:rsidRPr="00B509E5">
        <w:t xml:space="preserve">           </w:t>
      </w:r>
      <w:r w:rsidRPr="00B509E5">
        <w:tab/>
        <w:t>Na četvrtoj dražbi nekretnine se prodaju po početnoj cijeni od  1,00 Kn.</w:t>
      </w:r>
    </w:p>
    <w:p w:rsidRDefault="003E2E2D" w:rsidP="00381128" w:rsidR="003E2E2D">
      <w:pPr>
        <w:ind w:firstLine="708"/>
        <w:jc w:val="both"/>
      </w:pPr>
      <w:r>
        <w:tab/>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do početka prodaje elektroničkom javnom dražbom.</w:t>
      </w:r>
    </w:p>
    <w:p w:rsidRDefault="00374534" w:rsidP="00374534" w:rsidR="00374534">
      <w:pPr>
        <w:ind w:firstLine="708"/>
        <w:jc w:val="both"/>
      </w:pPr>
    </w:p>
    <w:p w:rsidRDefault="00B509E5" w:rsidP="00B509E5" w:rsidR="00B509E5" w:rsidRPr="00B509E5">
      <w:pPr>
        <w:ind w:firstLine="708"/>
        <w:jc w:val="both"/>
      </w:pPr>
      <w:r>
        <w:t xml:space="preserve"> </w:t>
      </w:r>
      <w:r>
        <w:tab/>
      </w:r>
      <w:r w:rsidRPr="00B509E5">
        <w:rPr>
          <w:b/>
        </w:rPr>
        <w:t>c)</w:t>
      </w:r>
      <w:r>
        <w:t xml:space="preserve"> </w:t>
      </w:r>
      <w:r w:rsidRPr="00B509E5">
        <w:t xml:space="preserve">Nekretnine iz točke I. </w:t>
      </w:r>
      <w:r>
        <w:t>3</w:t>
      </w:r>
      <w:r w:rsidRPr="00B509E5">
        <w:t xml:space="preserve">). izreke ovog zaključka upisane u </w:t>
      </w:r>
      <w:proofErr w:type="spellStart"/>
      <w:r w:rsidRPr="00B509E5">
        <w:t>zk.ul</w:t>
      </w:r>
      <w:proofErr w:type="spellEnd"/>
      <w:r w:rsidRPr="00B509E5">
        <w:t xml:space="preserve">. </w:t>
      </w:r>
      <w:r w:rsidR="00DB0C72" w:rsidRPr="00DB0C72">
        <w:t>3351 k.o. 321982 Pakrac</w:t>
      </w:r>
      <w:r w:rsidRPr="00B509E5">
        <w:t xml:space="preserve"> ne mogu se prodati:</w:t>
      </w:r>
    </w:p>
    <w:p w:rsidRDefault="003E2E2D" w:rsidP="003E2E2D" w:rsidR="003E2E2D">
      <w:pPr>
        <w:numPr>
          <w:ilvl w:val="0"/>
          <w:numId w:val="1"/>
        </w:numPr>
        <w:jc w:val="both"/>
      </w:pPr>
      <w:r>
        <w:t xml:space="preserve">na prvoj dražbi ispod tri četvrtine utvrđene vrijednosti nekretnina odnosno ispod iznosa od </w:t>
      </w:r>
      <w:r w:rsidR="00C24249">
        <w:t xml:space="preserve">226.476,39 </w:t>
      </w:r>
      <w:r>
        <w:t>Kn</w:t>
      </w:r>
    </w:p>
    <w:p w:rsidRDefault="003E2E2D" w:rsidP="003E2E2D" w:rsidR="003E2E2D">
      <w:pPr>
        <w:numPr>
          <w:ilvl w:val="0"/>
          <w:numId w:val="1"/>
        </w:numPr>
        <w:jc w:val="both"/>
      </w:pPr>
      <w:r>
        <w:t xml:space="preserve">na drugoj dražbi ispod jedne polovine utvrđene vrijednosti nekretnina odnosno ispod iznosa od </w:t>
      </w:r>
      <w:r w:rsidR="00C24249">
        <w:t xml:space="preserve">150.984,26 </w:t>
      </w:r>
      <w:r w:rsidRPr="0036640C">
        <w:t>Kn</w:t>
      </w:r>
    </w:p>
    <w:p w:rsidRDefault="00304121" w:rsidP="00304121" w:rsidR="00304121">
      <w:pPr>
        <w:ind w:left="1773"/>
        <w:jc w:val="both"/>
      </w:pPr>
    </w:p>
    <w:p w:rsidRDefault="00304121" w:rsidP="00304121" w:rsidR="00304121">
      <w:pPr>
        <w:jc w:val="right"/>
      </w:pPr>
      <w:r w:rsidRPr="00304121">
        <w:rPr>
          <w:b/>
        </w:rPr>
        <w:lastRenderedPageBreak/>
        <w:t>Broj:7/St-743/2016-75</w:t>
      </w:r>
    </w:p>
    <w:p w:rsidRDefault="00304121" w:rsidP="00304121" w:rsidR="00304121">
      <w:pPr>
        <w:ind w:left="1413"/>
      </w:pPr>
    </w:p>
    <w:p w:rsidRDefault="003E2E2D" w:rsidP="00304121" w:rsidR="003E2E2D">
      <w:pPr>
        <w:pStyle w:val="Odlomakpopisa"/>
        <w:numPr>
          <w:ilvl w:val="0"/>
          <w:numId w:val="1"/>
        </w:numPr>
        <w:jc w:val="both"/>
      </w:pPr>
      <w:r>
        <w:t xml:space="preserve">na trećoj dražbi ispod jedne četvrtine utvrđene vrijednosti nekretnina odnosno ispod iznosa od </w:t>
      </w:r>
      <w:r w:rsidR="00C24249">
        <w:t xml:space="preserve">75.492,13 </w:t>
      </w:r>
      <w:r>
        <w:t xml:space="preserve">Kn </w:t>
      </w:r>
      <w:r>
        <w:tab/>
      </w:r>
    </w:p>
    <w:p w:rsidRDefault="003E2E2D" w:rsidP="003E2E2D" w:rsidR="003E2E2D">
      <w:pPr>
        <w:ind w:firstLine="708"/>
        <w:jc w:val="both"/>
      </w:pPr>
      <w:r>
        <w:tab/>
        <w:t>Na četvrtoj dražbi nekretnine se prodaju po početnoj cijeni od  1,00 Kn.</w:t>
      </w:r>
    </w:p>
    <w:p w:rsidRDefault="00B509E5" w:rsidP="00374534" w:rsidR="00CD4939">
      <w:pPr>
        <w:ind w:firstLine="708"/>
        <w:jc w:val="both"/>
      </w:pPr>
      <w:r w:rsidRPr="00B509E5">
        <w:tab/>
        <w:t xml:space="preserve">Prvi </w:t>
      </w:r>
      <w:proofErr w:type="spellStart"/>
      <w:r w:rsidRPr="00B509E5">
        <w:t>razlučni</w:t>
      </w:r>
      <w:proofErr w:type="spellEnd"/>
      <w:r w:rsidRPr="00B509E5">
        <w:t xml:space="preserve"> vjerovnik u </w:t>
      </w:r>
      <w:proofErr w:type="spellStart"/>
      <w:r w:rsidRPr="00B509E5">
        <w:t>prednosnom</w:t>
      </w:r>
      <w:proofErr w:type="spellEnd"/>
      <w:r w:rsidRPr="00B509E5">
        <w:t xml:space="preserve"> redu može izjaviti da kupuje nekretninu i da stavlja u prijeboj svoju tražbinu s </w:t>
      </w:r>
      <w:proofErr w:type="spellStart"/>
      <w:r w:rsidRPr="00B509E5">
        <w:t>protutražbinom</w:t>
      </w:r>
      <w:proofErr w:type="spellEnd"/>
      <w:r w:rsidRPr="00B509E5">
        <w:t xml:space="preserve"> stečajnog dužnika po osnovi cijene u visini utvrđene vrijednosti nekretnine do početka prodaje elektroničkom javnom dražbom.</w:t>
      </w:r>
    </w:p>
    <w:p w:rsidRDefault="00DB0C72" w:rsidP="00374534" w:rsidR="00DB0C72">
      <w:pPr>
        <w:ind w:firstLine="708"/>
        <w:jc w:val="both"/>
      </w:pPr>
    </w:p>
    <w:p w:rsidRDefault="00DB0C72" w:rsidP="00DB0C72" w:rsidR="00DB0C72" w:rsidRPr="00DB0C72">
      <w:pPr>
        <w:ind w:firstLine="708"/>
        <w:jc w:val="both"/>
      </w:pPr>
      <w:r>
        <w:t xml:space="preserve"> </w:t>
      </w:r>
      <w:r>
        <w:tab/>
        <w:t>d</w:t>
      </w:r>
      <w:r w:rsidRPr="00DB0C72">
        <w:rPr>
          <w:b/>
        </w:rPr>
        <w:t>)</w:t>
      </w:r>
      <w:r w:rsidRPr="00DB0C72">
        <w:t xml:space="preserve"> Nekretnine iz točke I.</w:t>
      </w:r>
      <w:r>
        <w:t>4</w:t>
      </w:r>
      <w:r w:rsidRPr="00DB0C72">
        <w:t xml:space="preserve">). izreke ovog zaključka upisane u </w:t>
      </w:r>
      <w:proofErr w:type="spellStart"/>
      <w:r w:rsidRPr="00DB0C72">
        <w:t>zk.ul</w:t>
      </w:r>
      <w:proofErr w:type="spellEnd"/>
      <w:r w:rsidRPr="00DB0C72">
        <w:t>. 978 k.o. 321982 Pakrac ne mogu se prodati:</w:t>
      </w:r>
    </w:p>
    <w:p w:rsidRDefault="00DB0C72" w:rsidP="00DB0C72" w:rsidR="00DB0C72" w:rsidRPr="00DB0C72">
      <w:pPr>
        <w:numPr>
          <w:ilvl w:val="0"/>
          <w:numId w:val="1"/>
        </w:numPr>
        <w:jc w:val="both"/>
      </w:pPr>
      <w:r w:rsidRPr="00DB0C72">
        <w:t xml:space="preserve">na prvoj dražbi ispod tri četvrtine utvrđene vrijednosti nekretnina odnosno ispod iznosa od </w:t>
      </w:r>
      <w:r w:rsidR="00E51152">
        <w:t xml:space="preserve">151.176,30 </w:t>
      </w:r>
      <w:r w:rsidRPr="00DB0C72">
        <w:t>Kn</w:t>
      </w:r>
    </w:p>
    <w:p w:rsidRDefault="00DB0C72" w:rsidP="00DB0C72" w:rsidR="00DB0C72" w:rsidRPr="00DB0C72">
      <w:pPr>
        <w:numPr>
          <w:ilvl w:val="0"/>
          <w:numId w:val="1"/>
        </w:numPr>
        <w:jc w:val="both"/>
      </w:pPr>
      <w:r w:rsidRPr="00DB0C72">
        <w:t xml:space="preserve">na drugoj dražbi ispod jedne polovine utvrđene vrijednosti nekretnina odnosno ispod iznosa od </w:t>
      </w:r>
      <w:r w:rsidR="00E51152">
        <w:t xml:space="preserve">100.784,20 </w:t>
      </w:r>
      <w:r w:rsidRPr="00DB0C72">
        <w:t>Kn</w:t>
      </w:r>
    </w:p>
    <w:p w:rsidRDefault="00DB0C72" w:rsidP="00DB0C72" w:rsidR="00DB0C72" w:rsidRPr="00DB0C72">
      <w:pPr>
        <w:numPr>
          <w:ilvl w:val="0"/>
          <w:numId w:val="1"/>
        </w:numPr>
        <w:jc w:val="both"/>
      </w:pPr>
      <w:r w:rsidRPr="00DB0C72">
        <w:t>na trećoj dražbi ispod jedne četvrtine utvrđene vrijednosti nekretnina odnosno ispod iznosa od</w:t>
      </w:r>
      <w:r w:rsidR="00E51152">
        <w:t xml:space="preserve"> 50.392,10</w:t>
      </w:r>
      <w:r w:rsidRPr="00DB0C72">
        <w:t xml:space="preserve"> Kn </w:t>
      </w:r>
      <w:r w:rsidRPr="00DB0C72">
        <w:tab/>
      </w:r>
    </w:p>
    <w:p w:rsidRDefault="00DB0C72" w:rsidP="00DB0C72" w:rsidR="00DB0C72" w:rsidRPr="00DB0C72">
      <w:pPr>
        <w:ind w:firstLine="708"/>
        <w:jc w:val="both"/>
      </w:pPr>
      <w:r w:rsidRPr="00DB0C72">
        <w:tab/>
        <w:t>Na četvrtoj dražbi nekretnine se prodaju po početnoj cijeni od  1,00 Kn.</w:t>
      </w:r>
    </w:p>
    <w:p w:rsidRDefault="00DB0C72" w:rsidP="00DB0C72" w:rsidR="00DB0C72">
      <w:pPr>
        <w:ind w:firstLine="708"/>
        <w:jc w:val="both"/>
      </w:pPr>
      <w:r w:rsidRPr="00DB0C72">
        <w:tab/>
        <w:t xml:space="preserve">Prvi </w:t>
      </w:r>
      <w:proofErr w:type="spellStart"/>
      <w:r w:rsidRPr="00DB0C72">
        <w:t>razlučni</w:t>
      </w:r>
      <w:proofErr w:type="spellEnd"/>
      <w:r w:rsidRPr="00DB0C72">
        <w:t xml:space="preserve"> vjerovnik u </w:t>
      </w:r>
      <w:proofErr w:type="spellStart"/>
      <w:r w:rsidRPr="00DB0C72">
        <w:t>prednosnom</w:t>
      </w:r>
      <w:proofErr w:type="spellEnd"/>
      <w:r w:rsidRPr="00DB0C72">
        <w:t xml:space="preserve"> redu može izjaviti da kupuje nekretninu i da stavlja u prijeboj svoju tražbinu s </w:t>
      </w:r>
      <w:proofErr w:type="spellStart"/>
      <w:r w:rsidRPr="00DB0C72">
        <w:t>protutražbinom</w:t>
      </w:r>
      <w:proofErr w:type="spellEnd"/>
      <w:r w:rsidRPr="00DB0C72">
        <w:t xml:space="preserve"> stečajnog dužnika po osnovi cijene u visini utvrđene vrijednosti nekretnine do početka prodaje elektroničkom javnom dražbom.</w:t>
      </w:r>
    </w:p>
    <w:p w:rsidRDefault="00DB0C72" w:rsidP="00DB0C72" w:rsidR="00DB0C72">
      <w:pPr>
        <w:ind w:firstLine="708"/>
        <w:jc w:val="both"/>
      </w:pPr>
    </w:p>
    <w:p w:rsidRDefault="00DB0C72" w:rsidP="00DB0C72" w:rsidR="00DB0C72" w:rsidRPr="00DB0C72">
      <w:pPr>
        <w:ind w:firstLine="708"/>
        <w:jc w:val="both"/>
      </w:pPr>
      <w:r>
        <w:t xml:space="preserve"> </w:t>
      </w:r>
      <w:r>
        <w:tab/>
        <w:t>e</w:t>
      </w:r>
      <w:r w:rsidRPr="00DB0C72">
        <w:rPr>
          <w:b/>
        </w:rPr>
        <w:t>)</w:t>
      </w:r>
      <w:r w:rsidRPr="00DB0C72">
        <w:t xml:space="preserve"> Nekretnine iz točke I. </w:t>
      </w:r>
      <w:r>
        <w:t>5</w:t>
      </w:r>
      <w:r w:rsidRPr="00DB0C72">
        <w:t xml:space="preserve">). izreke ovog zaključka upisane u </w:t>
      </w:r>
      <w:proofErr w:type="spellStart"/>
      <w:r w:rsidRPr="00DB0C72">
        <w:t>zk.ul</w:t>
      </w:r>
      <w:proofErr w:type="spellEnd"/>
      <w:r w:rsidRPr="00DB0C72">
        <w:t>. 1046 k.o. 321982 Pakrac ne mogu se prodati:</w:t>
      </w:r>
    </w:p>
    <w:p w:rsidRDefault="00DB0C72" w:rsidP="00DB0C72" w:rsidR="00DB0C72" w:rsidRPr="00DB0C72">
      <w:pPr>
        <w:numPr>
          <w:ilvl w:val="0"/>
          <w:numId w:val="1"/>
        </w:numPr>
        <w:jc w:val="both"/>
      </w:pPr>
      <w:r w:rsidRPr="00DB0C72">
        <w:t>na prvoj dražbi ispod tri četvrtine utvrđene vrijednosti nekretnina odnosno ispod iznosa od</w:t>
      </w:r>
      <w:r w:rsidR="00702947">
        <w:t xml:space="preserve"> 18.023,43</w:t>
      </w:r>
      <w:r w:rsidRPr="00DB0C72">
        <w:t xml:space="preserve"> Kn</w:t>
      </w:r>
    </w:p>
    <w:p w:rsidRDefault="00DB0C72" w:rsidP="00DB0C72" w:rsidR="00DB0C72" w:rsidRPr="00DB0C72">
      <w:pPr>
        <w:numPr>
          <w:ilvl w:val="0"/>
          <w:numId w:val="1"/>
        </w:numPr>
        <w:jc w:val="both"/>
      </w:pPr>
      <w:r w:rsidRPr="00DB0C72">
        <w:t xml:space="preserve">na drugoj dražbi ispod jedne polovine utvrđene vrijednosti nekretnina odnosno ispod iznosa od </w:t>
      </w:r>
      <w:r w:rsidR="00702947">
        <w:t xml:space="preserve">12.015,62 </w:t>
      </w:r>
      <w:r w:rsidRPr="00DB0C72">
        <w:t>Kn</w:t>
      </w:r>
    </w:p>
    <w:p w:rsidRDefault="00DB0C72" w:rsidP="00DB0C72" w:rsidR="00DB0C72" w:rsidRPr="00DB0C72">
      <w:pPr>
        <w:numPr>
          <w:ilvl w:val="0"/>
          <w:numId w:val="1"/>
        </w:numPr>
        <w:jc w:val="both"/>
      </w:pPr>
      <w:r w:rsidRPr="00DB0C72">
        <w:t xml:space="preserve">na trećoj dražbi ispod jedne četvrtine utvrđene vrijednosti nekretnina odnosno ispod iznosa od </w:t>
      </w:r>
      <w:r w:rsidR="006A197E">
        <w:t xml:space="preserve">6.007,81 </w:t>
      </w:r>
      <w:r w:rsidRPr="00DB0C72">
        <w:t xml:space="preserve">Kn </w:t>
      </w:r>
      <w:r w:rsidRPr="00DB0C72">
        <w:tab/>
      </w:r>
    </w:p>
    <w:p w:rsidRDefault="00DB0C72" w:rsidP="00DB0C72" w:rsidR="00DB0C72" w:rsidRPr="00DB0C72">
      <w:pPr>
        <w:ind w:firstLine="708"/>
        <w:jc w:val="both"/>
      </w:pPr>
      <w:r w:rsidRPr="00DB0C72">
        <w:tab/>
        <w:t>Na četvrtoj dražbi nekretnine se prodaju po početnoj cijeni od  1,00 Kn.</w:t>
      </w:r>
    </w:p>
    <w:p w:rsidRDefault="00DB0C72" w:rsidP="00374534" w:rsidR="00CD4939">
      <w:pPr>
        <w:ind w:firstLine="708"/>
        <w:jc w:val="both"/>
      </w:pPr>
      <w:r w:rsidRPr="00DB0C72">
        <w:tab/>
        <w:t xml:space="preserve">Prvi </w:t>
      </w:r>
      <w:proofErr w:type="spellStart"/>
      <w:r w:rsidRPr="00DB0C72">
        <w:t>razlučni</w:t>
      </w:r>
      <w:proofErr w:type="spellEnd"/>
      <w:r w:rsidRPr="00DB0C72">
        <w:t xml:space="preserve"> vjerovnik u </w:t>
      </w:r>
      <w:proofErr w:type="spellStart"/>
      <w:r w:rsidRPr="00DB0C72">
        <w:t>prednosnom</w:t>
      </w:r>
      <w:proofErr w:type="spellEnd"/>
      <w:r w:rsidRPr="00DB0C72">
        <w:t xml:space="preserve"> redu može izjaviti da kupuje nekretninu i da stavlja u prijeboj svoju tražbinu s </w:t>
      </w:r>
      <w:proofErr w:type="spellStart"/>
      <w:r w:rsidRPr="00DB0C72">
        <w:t>protutražbinom</w:t>
      </w:r>
      <w:proofErr w:type="spellEnd"/>
      <w:r w:rsidRPr="00DB0C72">
        <w:t xml:space="preserve"> stečajnog dužnika po osnovi cijene u visini utvrđene vrijednosti nekretnine do početka prodaje elektroničkom javnom dražbom</w:t>
      </w:r>
      <w:r>
        <w:t>.</w:t>
      </w:r>
    </w:p>
    <w:p w:rsidRDefault="00CD4939" w:rsidP="00374534" w:rsidR="00CD4939">
      <w:pPr>
        <w:ind w:firstLine="708"/>
        <w:jc w:val="both"/>
      </w:pPr>
    </w:p>
    <w:p w:rsidRDefault="00374534" w:rsidP="00374534" w:rsidR="00374534">
      <w:pPr>
        <w:ind w:firstLine="708"/>
        <w:jc w:val="both"/>
      </w:pPr>
      <w:r>
        <w:t xml:space="preserve"> </w:t>
      </w:r>
      <w:r>
        <w:tab/>
      </w:r>
      <w:r>
        <w:rPr>
          <w:b/>
        </w:rPr>
        <w:t>IV</w:t>
      </w:r>
      <w:r>
        <w:t>.  UVJETI PRODAJE:</w:t>
      </w:r>
    </w:p>
    <w:p w:rsidRDefault="00374534" w:rsidP="00374534" w:rsidR="00374534">
      <w:pPr>
        <w:ind w:firstLine="708"/>
        <w:jc w:val="both"/>
      </w:pPr>
    </w:p>
    <w:p w:rsidRDefault="00374534" w:rsidP="00374534" w:rsidR="00374534">
      <w:pPr>
        <w:ind w:firstLine="708"/>
        <w:jc w:val="both"/>
      </w:pPr>
      <w:r>
        <w:rPr>
          <w:b/>
        </w:rPr>
        <w:t xml:space="preserve">           - </w:t>
      </w:r>
      <w:r>
        <w:t>Početna cijena predmeta prodaje – nekretnina od koje počinje postupak nadmetanja za svaku nekretninu koja se izlaže prodaji utvrđena je u točci III. izreke ovoga zaključka, a sukladno odredbi čl. 247. st. 5. Stečajnog zakona ( NN 71/15 ) i uz primjenu odredbe čl. 21. Pravilnika o načinu i postupku provedbe prodaje pokretnina i nekretnina u ovršnom postupku ( NN 156/14 ).</w:t>
      </w:r>
    </w:p>
    <w:p w:rsidRDefault="00374534" w:rsidP="00374534" w:rsidR="00374534">
      <w:pPr>
        <w:ind w:firstLine="708"/>
        <w:jc w:val="both"/>
      </w:pPr>
      <w:r>
        <w:t xml:space="preserve"> </w:t>
      </w:r>
      <w:r>
        <w:tab/>
        <w:t>- Dražbeni korak za svaku nekretninu koja je predmetom prodaje određuje se sukladno odredbi čl. 20. Pravilnika o načinu i postupku provedbe prodaje pokretnina i nekretnina u ovršnom postupku.</w:t>
      </w:r>
    </w:p>
    <w:p w:rsidRDefault="00374534" w:rsidP="00374534" w:rsidR="00374534">
      <w:pPr>
        <w:ind w:firstLine="708"/>
        <w:jc w:val="both"/>
      </w:pPr>
      <w:r>
        <w:t xml:space="preserve">   </w:t>
      </w:r>
      <w:r>
        <w:tab/>
        <w:t>- Prodaja se obavlja po načelu viđeno – kupljeno, te se naknadne pritužbe isključuju. Porez na dodanu vrijednost plaća se sukladno pozitivnim propisima.</w:t>
      </w:r>
    </w:p>
    <w:p w:rsidRDefault="00374534" w:rsidP="00374534" w:rsidR="003A521C">
      <w:pPr>
        <w:ind w:firstLine="708"/>
        <w:jc w:val="both"/>
      </w:pPr>
      <w:r>
        <w:t xml:space="preserve">           -   Nekretnine</w:t>
      </w:r>
      <w:r w:rsidR="003A521C">
        <w:t xml:space="preserve"> upisane u zk.ul.</w:t>
      </w:r>
      <w:r w:rsidR="000222AB">
        <w:t>141 k.o. Pakrac,</w:t>
      </w:r>
      <w:r w:rsidR="003A521C">
        <w:t xml:space="preserve"> zk.ul.</w:t>
      </w:r>
      <w:r w:rsidR="000222AB">
        <w:t xml:space="preserve">978 k.o. Pakrac i </w:t>
      </w:r>
      <w:r w:rsidR="003A521C">
        <w:t xml:space="preserve"> zk.ul.</w:t>
      </w:r>
      <w:r w:rsidR="000222AB">
        <w:t>1046 k.o. Pakrac</w:t>
      </w:r>
      <w:r w:rsidR="003A521C">
        <w:t xml:space="preserve"> </w:t>
      </w:r>
      <w:r>
        <w:t xml:space="preserve"> su slobodne od osoba i stvari.</w:t>
      </w:r>
    </w:p>
    <w:p w:rsidRDefault="003A521C" w:rsidP="00374534" w:rsidR="00304121">
      <w:pPr>
        <w:ind w:firstLine="708"/>
        <w:jc w:val="both"/>
      </w:pPr>
      <w:r>
        <w:t xml:space="preserve"> </w:t>
      </w:r>
      <w:r>
        <w:tab/>
      </w:r>
    </w:p>
    <w:p w:rsidRDefault="00304121" w:rsidP="00304121" w:rsidR="00304121">
      <w:pPr>
        <w:ind w:firstLine="708"/>
        <w:jc w:val="right"/>
        <w:rPr>
          <w:b/>
        </w:rPr>
      </w:pPr>
      <w:r w:rsidRPr="00304121">
        <w:rPr>
          <w:b/>
        </w:rPr>
        <w:lastRenderedPageBreak/>
        <w:t>Broj:7/St-743/2016-75</w:t>
      </w:r>
    </w:p>
    <w:p w:rsidRDefault="00304121" w:rsidP="00304121" w:rsidR="00304121">
      <w:pPr>
        <w:ind w:firstLine="708"/>
        <w:jc w:val="right"/>
      </w:pPr>
    </w:p>
    <w:p w:rsidRDefault="00304121" w:rsidP="00374534" w:rsidR="00374534">
      <w:pPr>
        <w:ind w:firstLine="708"/>
        <w:jc w:val="both"/>
      </w:pPr>
      <w:r>
        <w:t xml:space="preserve"> </w:t>
      </w:r>
      <w:r>
        <w:tab/>
      </w:r>
      <w:r w:rsidR="003A521C">
        <w:t xml:space="preserve"> -</w:t>
      </w:r>
      <w:r w:rsidR="00374534">
        <w:t xml:space="preserve">  </w:t>
      </w:r>
      <w:r w:rsidR="003A521C">
        <w:t xml:space="preserve">Nekretnine upisane u </w:t>
      </w:r>
      <w:r w:rsidR="000222AB">
        <w:t xml:space="preserve"> zk.ul.708 k.o. Pakrac i zk.ul.3351 k.o. Pakrac</w:t>
      </w:r>
      <w:r w:rsidR="003A521C">
        <w:t xml:space="preserve">  nisu slobodne od osoba i stvari</w:t>
      </w:r>
    </w:p>
    <w:p w:rsidRDefault="00374534" w:rsidP="00374534" w:rsidR="00374534">
      <w:pPr>
        <w:ind w:firstLine="708"/>
        <w:jc w:val="both"/>
      </w:pPr>
      <w:r>
        <w:t xml:space="preserve">      </w:t>
      </w:r>
      <w:r>
        <w:tab/>
        <w:t xml:space="preserve">- Na dražbi mogu sudjelovati ponuditelji koji prije dražbe uplate jamčevinu u iznosu od 10% od utvrđene vrijednosti nekretnina na poseban račun Financijske agencije, a u iznosu, roku i na način utvrđen u pozivu na sudjelovanje u elektroničkoj javnoj dražbi. </w:t>
      </w:r>
    </w:p>
    <w:p w:rsidRDefault="00374534" w:rsidP="00152914" w:rsidR="00374534">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374534" w:rsidP="00374534" w:rsidR="00374534">
      <w:pPr>
        <w:jc w:val="both"/>
      </w:pPr>
      <w:r>
        <w:t xml:space="preserve"> </w:t>
      </w:r>
      <w:r>
        <w:tab/>
      </w:r>
      <w:r>
        <w:tab/>
        <w:t xml:space="preserve">- Kupac je dužan položiti </w:t>
      </w:r>
      <w:proofErr w:type="spellStart"/>
      <w:r>
        <w:t>kupovninu</w:t>
      </w:r>
      <w:proofErr w:type="spellEnd"/>
      <w:r>
        <w:t xml:space="preserve"> u roku od 30 dana od dana završetka elektroničke javne dražbe. Valjanom uplatom smatrat će se i uplata uplaćena u roku i evidentirana na računu Financijske agencije u roku od osam dana od isteka roka za uplatu.</w:t>
      </w:r>
    </w:p>
    <w:p w:rsidRDefault="00374534" w:rsidP="00374534" w:rsidR="00374534">
      <w:pPr>
        <w:ind w:firstLine="708"/>
        <w:jc w:val="both"/>
        <w:rPr>
          <w:b/>
        </w:rPr>
      </w:pPr>
      <w:r>
        <w:t xml:space="preserv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374534" w:rsidP="00374534" w:rsidR="00374534">
      <w:pPr>
        <w:ind w:firstLine="708"/>
        <w:jc w:val="both"/>
      </w:pPr>
      <w:r>
        <w:t xml:space="preserve">          - Porez na promet nekretnina i druge pristojbe i poreze  plaća kupac, a eventualni porez na dodanu vrijednost plaća se sukladno pozitivnim propisima.</w:t>
      </w:r>
    </w:p>
    <w:p w:rsidRDefault="00374534" w:rsidP="00374534" w:rsidR="00374534">
      <w:pPr>
        <w:ind w:firstLine="708"/>
        <w:jc w:val="both"/>
      </w:pPr>
      <w:r>
        <w:t xml:space="preserve">           </w:t>
      </w:r>
    </w:p>
    <w:p w:rsidRDefault="00374534" w:rsidP="00374534" w:rsidR="00374534">
      <w:pPr>
        <w:ind w:firstLine="708"/>
        <w:jc w:val="both"/>
      </w:pPr>
      <w:r>
        <w:t xml:space="preserve">          </w:t>
      </w:r>
      <w:r>
        <w:tab/>
      </w:r>
      <w:r>
        <w:rPr>
          <w:b/>
        </w:rPr>
        <w:t>V</w:t>
      </w:r>
      <w:r w:rsidR="007F0F18">
        <w:t xml:space="preserve">. Na nekretninama iz </w:t>
      </w:r>
      <w:proofErr w:type="spellStart"/>
      <w:r w:rsidR="007F0F18">
        <w:t>toč</w:t>
      </w:r>
      <w:proofErr w:type="spellEnd"/>
      <w:r w:rsidR="007F0F18">
        <w:t>. I.1) ,</w:t>
      </w:r>
      <w:r>
        <w:t xml:space="preserve"> I.2)</w:t>
      </w:r>
      <w:r w:rsidR="00DB0C72">
        <w:t>,</w:t>
      </w:r>
      <w:r w:rsidR="007F0F18">
        <w:t xml:space="preserve"> I.3)</w:t>
      </w:r>
      <w:r w:rsidR="00DB0C72">
        <w:t>, I.4) i I.5)</w:t>
      </w:r>
      <w:r>
        <w:t xml:space="preserve">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374534" w:rsidP="00374534" w:rsidR="00374534">
      <w:pPr>
        <w:ind w:firstLine="708"/>
        <w:jc w:val="both"/>
      </w:pPr>
    </w:p>
    <w:p w:rsidRDefault="00374534" w:rsidP="00374534" w:rsidR="00374534">
      <w:pPr>
        <w:ind w:firstLine="708"/>
        <w:jc w:val="both"/>
      </w:pPr>
      <w:r>
        <w:t xml:space="preserve"> </w:t>
      </w:r>
      <w:r>
        <w:tab/>
      </w:r>
      <w:r>
        <w:rPr>
          <w:b/>
        </w:rPr>
        <w:t>VI.</w:t>
      </w:r>
      <w:r>
        <w:t xml:space="preserve">  Zainteresirane osobe mogu razgledati nekretnine i dokumentaciju vezanu uz nekretnine u vrijeme dogovoreno sa stečajn</w:t>
      </w:r>
      <w:r w:rsidR="00152914">
        <w:t>i</w:t>
      </w:r>
      <w:r>
        <w:t>m upravitelj</w:t>
      </w:r>
      <w:r w:rsidR="00152914">
        <w:t xml:space="preserve">em Zlatkom </w:t>
      </w:r>
      <w:proofErr w:type="spellStart"/>
      <w:r w:rsidR="00152914">
        <w:t>Markasović</w:t>
      </w:r>
      <w:proofErr w:type="spellEnd"/>
      <w:r>
        <w:t xml:space="preserve"> uz prethodni dogovor na telefon 09</w:t>
      </w:r>
      <w:r w:rsidR="00152914">
        <w:t>8-9439-686</w:t>
      </w:r>
    </w:p>
    <w:p w:rsidRDefault="00374534" w:rsidP="00374534" w:rsidR="00374534">
      <w:pPr>
        <w:ind w:firstLine="708"/>
        <w:jc w:val="both"/>
      </w:pPr>
    </w:p>
    <w:p w:rsidRDefault="00374534" w:rsidP="00374534" w:rsidR="00374534">
      <w:pPr>
        <w:ind w:firstLine="708"/>
        <w:jc w:val="both"/>
      </w:pPr>
      <w:r>
        <w:t xml:space="preserve"> </w:t>
      </w:r>
      <w:r>
        <w:tab/>
      </w:r>
      <w:r>
        <w:rPr>
          <w:b/>
        </w:rPr>
        <w:t>VII.</w:t>
      </w:r>
      <w:r>
        <w:t xml:space="preserve">   Ovaj zaključak će se objaviti na mrežnoj stranici e-Oglasna ploča suda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374534" w:rsidP="0036640C" w:rsidR="0036640C">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374534" w:rsidP="00374534" w:rsidR="00374534">
      <w:pPr>
        <w:jc w:val="both"/>
      </w:pPr>
    </w:p>
    <w:p w:rsidRDefault="00374534" w:rsidP="00374534" w:rsidR="00374534">
      <w:pPr>
        <w:ind w:firstLine="708"/>
        <w:jc w:val="center"/>
      </w:pPr>
      <w:r>
        <w:t>Obrazloženje</w:t>
      </w:r>
    </w:p>
    <w:p w:rsidRDefault="00374534" w:rsidP="00374534" w:rsidR="00374534">
      <w:pPr>
        <w:ind w:firstLine="708"/>
        <w:jc w:val="both"/>
      </w:pPr>
    </w:p>
    <w:p w:rsidRDefault="00374534" w:rsidP="00374534" w:rsidR="00374534">
      <w:pPr>
        <w:ind w:firstLine="708"/>
        <w:jc w:val="both"/>
      </w:pPr>
      <w:r>
        <w:t xml:space="preserve"> </w:t>
      </w:r>
      <w:r>
        <w:tab/>
        <w:t>Na prijedlog stečajn</w:t>
      </w:r>
      <w:r w:rsidR="00152914">
        <w:t>og</w:t>
      </w:r>
      <w:r>
        <w:t xml:space="preserve"> upravitelj</w:t>
      </w:r>
      <w:r w:rsidR="00152914">
        <w:t>a</w:t>
      </w:r>
      <w:r>
        <w:t xml:space="preserve"> sud je donio pravomoćno rješenje poslovni broj 7/St-</w:t>
      </w:r>
      <w:r w:rsidR="00152914">
        <w:t>743</w:t>
      </w:r>
      <w:r>
        <w:t>/2016-</w:t>
      </w:r>
      <w:r w:rsidR="00DB0C72">
        <w:t>57</w:t>
      </w:r>
      <w:r>
        <w:t xml:space="preserve"> od </w:t>
      </w:r>
      <w:r w:rsidR="00152914">
        <w:t>30</w:t>
      </w:r>
      <w:r>
        <w:t xml:space="preserve">. </w:t>
      </w:r>
      <w:r w:rsidR="00152914">
        <w:t>svibnja</w:t>
      </w:r>
      <w:r>
        <w:t xml:space="preserve"> 2017. godine o prodaji nekretnina navedenih u točci I.  izreke ovog zaključka, a koje čine stečajnu masu stečajnog dužnika i na kojima postoji pravo odvojenog namirenja, a na način da će se iste prodavati elektroničkom javnom dražbom.</w:t>
      </w:r>
    </w:p>
    <w:p w:rsidRDefault="00374534" w:rsidP="00374534" w:rsidR="00374534">
      <w:pPr>
        <w:ind w:firstLine="708"/>
        <w:jc w:val="both"/>
      </w:pPr>
      <w:r>
        <w:t xml:space="preserve">       </w:t>
      </w:r>
      <w:r>
        <w:tab/>
        <w:t>Nakon održanog ročišta vrijednost nekretnina radi prodaje u stečajnom postupku utvrđena je na temelju</w:t>
      </w:r>
      <w:r w:rsidR="006A197E">
        <w:t xml:space="preserve"> procjene </w:t>
      </w:r>
      <w:r w:rsidR="007F0F18">
        <w:t xml:space="preserve"> tržišn</w:t>
      </w:r>
      <w:r w:rsidR="006A197E">
        <w:t>e</w:t>
      </w:r>
      <w:r w:rsidR="007F0F18">
        <w:t xml:space="preserve"> vrijedn</w:t>
      </w:r>
      <w:r w:rsidR="00A47470">
        <w:t>osti nekretnina</w:t>
      </w:r>
      <w:r>
        <w:t xml:space="preserve"> </w:t>
      </w:r>
      <w:r w:rsidR="007F0F18">
        <w:t xml:space="preserve"> staln</w:t>
      </w:r>
      <w:r w:rsidR="006A197E">
        <w:t>e</w:t>
      </w:r>
      <w:r w:rsidR="007F0F18">
        <w:t xml:space="preserve"> sudsk</w:t>
      </w:r>
      <w:r w:rsidR="006A197E">
        <w:t>e</w:t>
      </w:r>
      <w:r>
        <w:t xml:space="preserve"> vještak</w:t>
      </w:r>
      <w:r w:rsidR="007F0F18">
        <w:t>inj</w:t>
      </w:r>
      <w:r w:rsidR="006A197E">
        <w:t>e</w:t>
      </w:r>
      <w:r w:rsidR="007F0F18">
        <w:t xml:space="preserve"> An</w:t>
      </w:r>
      <w:r w:rsidR="006A197E">
        <w:t>e</w:t>
      </w:r>
      <w:r w:rsidR="007F0F18">
        <w:t xml:space="preserve"> Bunčić</w:t>
      </w:r>
      <w:r w:rsidR="00A47470">
        <w:t xml:space="preserve"> </w:t>
      </w:r>
      <w:proofErr w:type="spellStart"/>
      <w:r w:rsidR="00A47470">
        <w:t>di</w:t>
      </w:r>
      <w:r w:rsidR="00EE38E5">
        <w:t>p</w:t>
      </w:r>
      <w:r w:rsidR="00A47470">
        <w:t>l.ing</w:t>
      </w:r>
      <w:proofErr w:type="spellEnd"/>
      <w:r w:rsidR="00A47470">
        <w:t>.</w:t>
      </w:r>
      <w:r w:rsidR="007F0F18">
        <w:t xml:space="preserve"> </w:t>
      </w:r>
      <w:r w:rsidR="006A197E">
        <w:t xml:space="preserve">koju je vještakinja izvršila u ovršnom postupku </w:t>
      </w:r>
      <w:proofErr w:type="spellStart"/>
      <w:r w:rsidR="006A197E">
        <w:t>Ovr</w:t>
      </w:r>
      <w:proofErr w:type="spellEnd"/>
      <w:r w:rsidR="006A197E">
        <w:t xml:space="preserve">-1511/15 </w:t>
      </w:r>
      <w:r w:rsidR="00A47470">
        <w:t xml:space="preserve">i koju tržišnu vrijednost </w:t>
      </w:r>
      <w:r w:rsidR="00EE38E5">
        <w:t xml:space="preserve"> nekretnina </w:t>
      </w:r>
      <w:r w:rsidR="00A47470">
        <w:t xml:space="preserve">su prihvatili i </w:t>
      </w:r>
      <w:proofErr w:type="spellStart"/>
      <w:r w:rsidR="00A47470">
        <w:t>razlučni</w:t>
      </w:r>
      <w:proofErr w:type="spellEnd"/>
      <w:r w:rsidR="00A47470">
        <w:t xml:space="preserve"> vjerovnici</w:t>
      </w:r>
      <w:r w:rsidR="00EE38E5">
        <w:t>, te</w:t>
      </w:r>
      <w:r w:rsidR="007F0F18">
        <w:t xml:space="preserve"> nije prihvaćen prijedlog stečajnog upravitelja za uvećanje tržišne vrijednost</w:t>
      </w:r>
      <w:r w:rsidR="00A47470">
        <w:t>i</w:t>
      </w:r>
      <w:r w:rsidR="007F0F18">
        <w:t xml:space="preserve"> nekretnina</w:t>
      </w:r>
      <w:r w:rsidR="00A47470">
        <w:t xml:space="preserve"> koju je utvrdila sudska vještakinja</w:t>
      </w:r>
      <w:r w:rsidR="007F0F18">
        <w:t xml:space="preserve"> za 25 %</w:t>
      </w:r>
      <w:r>
        <w:t xml:space="preserve"> </w:t>
      </w:r>
      <w:r w:rsidR="00A47470">
        <w:t>za koje uvećan</w:t>
      </w:r>
      <w:r w:rsidR="00EE38E5">
        <w:t>j</w:t>
      </w:r>
      <w:r w:rsidR="00A47470">
        <w:t>e</w:t>
      </w:r>
      <w:r w:rsidR="00EE38E5">
        <w:t xml:space="preserve"> vrijednosti </w:t>
      </w:r>
      <w:r w:rsidR="00A47470">
        <w:t xml:space="preserve"> stečajni upravitelj nije dao jasne razloge</w:t>
      </w:r>
      <w:r w:rsidR="007F0F18">
        <w:t xml:space="preserve">, </w:t>
      </w:r>
      <w:r>
        <w:t>dok je početna cijena nekretnina od koje počinje postupak nadmetanja određena na temelju odredbe čl. 247. st. 5. Stečajnog zakona( NN 71/15 ) i uz primjenu odredbe čl. 21. Pravilnika o načinu i postupku provedbe prodaje pokretnina i nekretnina u ovršnom postupku ( NN 156/14) .</w:t>
      </w:r>
    </w:p>
    <w:p w:rsidRDefault="00304121" w:rsidP="00304121" w:rsidR="00081E84">
      <w:pPr>
        <w:ind w:firstLine="708"/>
        <w:jc w:val="right"/>
      </w:pPr>
      <w:r w:rsidRPr="00304121">
        <w:rPr>
          <w:b/>
        </w:rPr>
        <w:lastRenderedPageBreak/>
        <w:t>Broj:7/St-743/2016-75</w:t>
      </w:r>
    </w:p>
    <w:p w:rsidRDefault="00081E84" w:rsidP="00374534" w:rsidR="00081E84">
      <w:pPr>
        <w:ind w:firstLine="708"/>
        <w:jc w:val="both"/>
      </w:pPr>
    </w:p>
    <w:p w:rsidRDefault="00374534" w:rsidP="00374534" w:rsidR="00374534">
      <w:pPr>
        <w:ind w:firstLine="708"/>
        <w:jc w:val="both"/>
      </w:pPr>
      <w:r>
        <w:t xml:space="preserve">   </w:t>
      </w:r>
      <w:r>
        <w:tab/>
        <w:t>Stoga je na temelju odredbe čl. 247. Stečajnog zakona  i  uz primjenu odredbi čl. 92. do 1</w:t>
      </w:r>
      <w:r w:rsidR="0030514D">
        <w:t xml:space="preserve">00. Ovršnog zakona  (NN 112/12, 25/13 </w:t>
      </w:r>
      <w:r>
        <w:t xml:space="preserve">i 93/14 ) odlučeno kao u izreci zaključka.      </w:t>
      </w:r>
    </w:p>
    <w:p w:rsidRDefault="00374534" w:rsidP="00374534" w:rsidR="00374534"/>
    <w:p w:rsidRDefault="00152914" w:rsidP="00374534" w:rsidR="00304121">
      <w:pPr>
        <w:jc w:val="center"/>
      </w:pPr>
      <w:r>
        <w:t>U Slavonskom Brodu, 14</w:t>
      </w:r>
      <w:r w:rsidR="00374534">
        <w:t xml:space="preserve">. </w:t>
      </w:r>
      <w:r>
        <w:t>rujna</w:t>
      </w:r>
      <w:r w:rsidR="00374534">
        <w:t xml:space="preserve"> 2017. godine</w:t>
      </w:r>
    </w:p>
    <w:p w:rsidRDefault="00304121" w:rsidP="00374534" w:rsidR="00304121">
      <w:pPr>
        <w:jc w:val="center"/>
      </w:pPr>
    </w:p>
    <w:p w:rsidRDefault="00374534" w:rsidP="00374534" w:rsidR="00374534">
      <w:r>
        <w:t xml:space="preserve">                            </w:t>
      </w:r>
      <w:r>
        <w:tab/>
      </w:r>
      <w:r>
        <w:tab/>
      </w:r>
      <w:r>
        <w:tab/>
      </w:r>
      <w:r>
        <w:tab/>
      </w:r>
      <w:r>
        <w:tab/>
      </w:r>
      <w:r>
        <w:tab/>
      </w:r>
      <w:r>
        <w:tab/>
      </w:r>
      <w:r>
        <w:tab/>
      </w:r>
      <w:r>
        <w:tab/>
      </w:r>
      <w:r>
        <w:tab/>
      </w:r>
      <w:r>
        <w:tab/>
      </w:r>
      <w:r>
        <w:tab/>
      </w:r>
      <w:r>
        <w:tab/>
      </w:r>
      <w:r>
        <w:tab/>
      </w:r>
      <w:r>
        <w:tab/>
      </w:r>
      <w:r>
        <w:tab/>
      </w:r>
      <w:r>
        <w:tab/>
      </w:r>
      <w:r>
        <w:tab/>
        <w:t xml:space="preserve">      </w:t>
      </w:r>
      <w:r w:rsidR="00304121">
        <w:t xml:space="preserve">      </w:t>
      </w:r>
      <w:r>
        <w:t xml:space="preserve">  Stečajna sutkinja</w:t>
      </w:r>
      <w:r>
        <w:tab/>
      </w:r>
      <w:r>
        <w:tab/>
      </w:r>
      <w:r>
        <w:tab/>
        <w:t xml:space="preserve"> </w:t>
      </w:r>
      <w:r w:rsidR="00304121">
        <w:t xml:space="preserve">       </w:t>
      </w:r>
      <w:r w:rsidR="00304121">
        <w:tab/>
      </w:r>
      <w:r w:rsidR="00304121">
        <w:tab/>
      </w:r>
      <w:r w:rsidR="00304121">
        <w:tab/>
      </w:r>
      <w:r w:rsidR="00304121">
        <w:tab/>
      </w:r>
      <w:r w:rsidR="00304121">
        <w:tab/>
      </w:r>
      <w:r w:rsidR="00304121">
        <w:tab/>
        <w:t xml:space="preserve">             </w:t>
      </w:r>
      <w:r>
        <w:t xml:space="preserve">     Mirna Vujčić                                                                   </w:t>
      </w:r>
    </w:p>
    <w:p w:rsidRDefault="00374534" w:rsidP="00374534" w:rsidR="00374534">
      <w:pPr>
        <w:rPr>
          <w:sz w:val="20"/>
          <w:szCs w:val="20"/>
        </w:rPr>
      </w:pPr>
      <w:r>
        <w:rPr>
          <w:sz w:val="20"/>
          <w:szCs w:val="20"/>
        </w:rPr>
        <w:t>POUKA O PRAVNOM LIJEKU:</w:t>
      </w:r>
    </w:p>
    <w:p w:rsidRDefault="00374534" w:rsidP="00374534" w:rsidR="00374534">
      <w:pPr>
        <w:rPr>
          <w:sz w:val="20"/>
          <w:szCs w:val="20"/>
        </w:rPr>
      </w:pPr>
      <w:r>
        <w:rPr>
          <w:sz w:val="20"/>
          <w:szCs w:val="20"/>
        </w:rPr>
        <w:t>Protiv ovog zaključka nije dopušten pravni lijek.</w:t>
      </w:r>
    </w:p>
    <w:p w:rsidRDefault="00374534" w:rsidP="00374534" w:rsidR="00374534"/>
    <w:p w:rsidRDefault="00374534" w:rsidP="00374534" w:rsidR="00374534"/>
    <w:p w:rsidRDefault="00374534" w:rsidP="00374534" w:rsidR="00374534"/>
    <w:p w:rsidRDefault="00374534" w:rsidP="00374534" w:rsidR="00374534"/>
    <w:p w:rsidRDefault="00374534" w:rsidP="00374534" w:rsidR="00374534">
      <w:r>
        <w:t>DNA:</w:t>
      </w:r>
    </w:p>
    <w:p w:rsidRDefault="00374534" w:rsidP="00374534" w:rsidR="00374534">
      <w:r>
        <w:t>- objaviti na mrežnoj stranici e-Oglasnoj ploči sudova i web stranici Stečaj</w:t>
      </w:r>
    </w:p>
    <w:p w:rsidRDefault="00374534" w:rsidP="00374534" w:rsidR="00374534">
      <w:r>
        <w:t>Dostaviti:</w:t>
      </w:r>
    </w:p>
    <w:p w:rsidRDefault="00374534" w:rsidP="00374534" w:rsidR="00374534">
      <w:r>
        <w:t>- stečajno</w:t>
      </w:r>
      <w:r w:rsidR="002D42F2">
        <w:t>m</w:t>
      </w:r>
      <w:r>
        <w:t xml:space="preserve"> upravitelj</w:t>
      </w:r>
      <w:r w:rsidR="002D42F2">
        <w:t>u</w:t>
      </w:r>
      <w:r>
        <w:t xml:space="preserve"> </w:t>
      </w:r>
    </w:p>
    <w:p w:rsidRDefault="00374534" w:rsidP="00374534" w:rsidR="00374534">
      <w:r>
        <w:t xml:space="preserve">- FINI Regionalnom centru Osijek, L. </w:t>
      </w:r>
      <w:proofErr w:type="spellStart"/>
      <w:r>
        <w:t>Jager</w:t>
      </w:r>
      <w:proofErr w:type="spellEnd"/>
      <w:r>
        <w:t xml:space="preserve"> 1-3 zajedno sa zahtjevom za prodaju nekretnine u stečajnom postupku, rješenjem o određivanju prodaje te ZK izdatcima za nekretnine</w:t>
      </w:r>
    </w:p>
    <w:p w:rsidRDefault="00DB052E" w:rsidP="00374534" w:rsidR="00DB052E" w:rsidRPr="00374534"/>
    <w:sectPr w:rsidR="00DB052E" w:rsidRPr="0037453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541CE"/>
    <w:multiLevelType w:val="hybridMultilevel"/>
    <w:tmpl w:val="173CC270"/>
    <w:lvl w:tplc="F594BC8E" w:ilvl="0">
      <w:start w:val="2"/>
      <w:numFmt w:val="bullet"/>
      <w:lvlText w:val="-"/>
      <w:lvlJc w:val="left"/>
      <w:pPr>
        <w:tabs>
          <w:tab w:pos="1860" w:val="num"/>
        </w:tabs>
        <w:ind w:hanging="360" w:left="1860"/>
      </w:pPr>
      <w:rPr>
        <w:rFonts w:cs="Times New Roman" w:eastAsia="Times New Roman" w:hAnsi="Times New Roman" w:ascii="Times New Roman" w:hint="default"/>
      </w:rPr>
    </w:lvl>
    <w:lvl w:tplc="041A0003" w:ilvl="1">
      <w:start w:val="1"/>
      <w:numFmt w:val="bullet"/>
      <w:lvlText w:val="o"/>
      <w:lvlJc w:val="left"/>
      <w:pPr>
        <w:tabs>
          <w:tab w:pos="2580" w:val="num"/>
        </w:tabs>
        <w:ind w:hanging="360" w:left="2580"/>
      </w:pPr>
      <w:rPr>
        <w:rFonts w:cs="Courier New" w:hAnsi="Courier New" w:ascii="Courier New" w:hint="default"/>
      </w:rPr>
    </w:lvl>
    <w:lvl w:tplc="041A0005" w:ilvl="2">
      <w:start w:val="1"/>
      <w:numFmt w:val="bullet"/>
      <w:lvlText w:val=""/>
      <w:lvlJc w:val="left"/>
      <w:pPr>
        <w:tabs>
          <w:tab w:pos="3300" w:val="num"/>
        </w:tabs>
        <w:ind w:hanging="360" w:left="3300"/>
      </w:pPr>
      <w:rPr>
        <w:rFonts w:hAnsi="Wingdings" w:ascii="Wingdings" w:hint="default"/>
      </w:rPr>
    </w:lvl>
    <w:lvl w:tplc="041A0001" w:ilvl="3">
      <w:start w:val="1"/>
      <w:numFmt w:val="bullet"/>
      <w:lvlText w:val=""/>
      <w:lvlJc w:val="left"/>
      <w:pPr>
        <w:tabs>
          <w:tab w:pos="4020" w:val="num"/>
        </w:tabs>
        <w:ind w:hanging="360" w:left="4020"/>
      </w:pPr>
      <w:rPr>
        <w:rFonts w:hAnsi="Symbol" w:ascii="Symbol" w:hint="default"/>
      </w:rPr>
    </w:lvl>
    <w:lvl w:tplc="041A0003" w:ilvl="4">
      <w:start w:val="1"/>
      <w:numFmt w:val="bullet"/>
      <w:lvlText w:val="o"/>
      <w:lvlJc w:val="left"/>
      <w:pPr>
        <w:tabs>
          <w:tab w:pos="4740" w:val="num"/>
        </w:tabs>
        <w:ind w:hanging="360" w:left="4740"/>
      </w:pPr>
      <w:rPr>
        <w:rFonts w:cs="Courier New" w:hAnsi="Courier New" w:ascii="Courier New" w:hint="default"/>
      </w:rPr>
    </w:lvl>
    <w:lvl w:tplc="041A0005" w:ilvl="5">
      <w:start w:val="1"/>
      <w:numFmt w:val="bullet"/>
      <w:lvlText w:val=""/>
      <w:lvlJc w:val="left"/>
      <w:pPr>
        <w:tabs>
          <w:tab w:pos="5460" w:val="num"/>
        </w:tabs>
        <w:ind w:hanging="360" w:left="5460"/>
      </w:pPr>
      <w:rPr>
        <w:rFonts w:hAnsi="Wingdings" w:ascii="Wingdings" w:hint="default"/>
      </w:rPr>
    </w:lvl>
    <w:lvl w:tplc="041A0001" w:ilvl="6">
      <w:start w:val="1"/>
      <w:numFmt w:val="bullet"/>
      <w:lvlText w:val=""/>
      <w:lvlJc w:val="left"/>
      <w:pPr>
        <w:tabs>
          <w:tab w:pos="6180" w:val="num"/>
        </w:tabs>
        <w:ind w:hanging="360" w:left="6180"/>
      </w:pPr>
      <w:rPr>
        <w:rFonts w:hAnsi="Symbol" w:ascii="Symbol" w:hint="default"/>
      </w:rPr>
    </w:lvl>
    <w:lvl w:tplc="041A0003" w:ilvl="7">
      <w:start w:val="1"/>
      <w:numFmt w:val="bullet"/>
      <w:lvlText w:val="o"/>
      <w:lvlJc w:val="left"/>
      <w:pPr>
        <w:tabs>
          <w:tab w:pos="6900" w:val="num"/>
        </w:tabs>
        <w:ind w:hanging="360" w:left="6900"/>
      </w:pPr>
      <w:rPr>
        <w:rFonts w:cs="Courier New" w:hAnsi="Courier New" w:ascii="Courier New" w:hint="default"/>
      </w:rPr>
    </w:lvl>
    <w:lvl w:tplc="041A0005" w:ilvl="8">
      <w:start w:val="1"/>
      <w:numFmt w:val="bullet"/>
      <w:lvlText w:val=""/>
      <w:lvlJc w:val="left"/>
      <w:pPr>
        <w:tabs>
          <w:tab w:pos="7620" w:val="num"/>
        </w:tabs>
        <w:ind w:hanging="360" w:left="7620"/>
      </w:pPr>
      <w:rPr>
        <w:rFonts w:hAnsi="Wingdings" w:ascii="Wingdings" w:hint="default"/>
      </w:rPr>
    </w:lvl>
  </w:abstractNum>
  <w:abstractNum w:abstractNumId="1">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4534"/>
    <w:rsid w:val="000222AB"/>
    <w:rsid w:val="00081E84"/>
    <w:rsid w:val="00085FB8"/>
    <w:rsid w:val="00091F82"/>
    <w:rsid w:val="00094685"/>
    <w:rsid w:val="000A1C2F"/>
    <w:rsid w:val="00152914"/>
    <w:rsid w:val="001A4AC1"/>
    <w:rsid w:val="0020389F"/>
    <w:rsid w:val="002D29EC"/>
    <w:rsid w:val="002D42F2"/>
    <w:rsid w:val="00304121"/>
    <w:rsid w:val="0030514D"/>
    <w:rsid w:val="0036640C"/>
    <w:rsid w:val="00374534"/>
    <w:rsid w:val="00381128"/>
    <w:rsid w:val="003A521C"/>
    <w:rsid w:val="003C2B61"/>
    <w:rsid w:val="003E2E2D"/>
    <w:rsid w:val="00505E33"/>
    <w:rsid w:val="00657050"/>
    <w:rsid w:val="0067699F"/>
    <w:rsid w:val="006A197E"/>
    <w:rsid w:val="00702947"/>
    <w:rsid w:val="0078123C"/>
    <w:rsid w:val="007F0F18"/>
    <w:rsid w:val="008A7277"/>
    <w:rsid w:val="00904DB4"/>
    <w:rsid w:val="00A37852"/>
    <w:rsid w:val="00A449A4"/>
    <w:rsid w:val="00A47470"/>
    <w:rsid w:val="00B509E5"/>
    <w:rsid w:val="00B5343A"/>
    <w:rsid w:val="00B74DA9"/>
    <w:rsid w:val="00C24249"/>
    <w:rsid w:val="00C66FFE"/>
    <w:rsid w:val="00CA4D68"/>
    <w:rsid w:val="00CA5FF2"/>
    <w:rsid w:val="00CD4939"/>
    <w:rsid w:val="00D913F8"/>
    <w:rsid w:val="00DB052E"/>
    <w:rsid w:val="00DB0C72"/>
    <w:rsid w:val="00E51152"/>
    <w:rsid w:val="00E92263"/>
    <w:rsid w:val="00EC5D8F"/>
    <w:rsid w:val="00ED65A5"/>
    <w:rsid w:val="00EE38E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453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45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4534"/>
    <w:rPr>
      <w:rFonts w:cs="Tahoma" w:eastAsia="Times New Roman" w:hAnsi="Tahoma" w:ascii="Tahoma"/>
      <w:sz w:val="16"/>
      <w:szCs w:val="16"/>
      <w:lang w:eastAsia="hr-HR"/>
    </w:rPr>
  </w:style>
  <w:style w:styleId="Odlomakpopisa" w:type="paragraph">
    <w:name w:val="List Paragraph"/>
    <w:basedOn w:val="Normal"/>
    <w:uiPriority w:val="34"/>
    <w:qFormat/>
    <w:rsid w:val="00304121"/>
    <w:pPr>
      <w:ind w:left="720"/>
      <w:contextualSpacing/>
    </w:pPr>
  </w:style>
  <w:style w:styleId="Tekstrezerviranogmjesta" w:type="character">
    <w:name w:val="Placeholder Text"/>
    <w:basedOn w:val="Zadanifontodlomka"/>
    <w:uiPriority w:val="99"/>
    <w:semiHidden/>
    <w:rsid w:val="00CA5FF2"/>
    <w:rPr>
      <w:color w:val="808080"/>
      <w:bdr w:space="0" w:sz="0" w:color="auto" w:val="none"/>
      <w:shd w:fill="auto" w:color="auto" w:val="clear"/>
    </w:rPr>
  </w:style>
  <w:style w:customStyle="true" w:styleId="eSPISCCParagraphDefaultFont" w:type="character">
    <w:name w:val="eSPIS_CC_Paragraph Default Font"/>
    <w:basedOn w:val="Zadanifontodlomka"/>
    <w:rsid w:val="00CA5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FF2"/>
    <w:rPr>
      <w:bdr w:space="0" w:sz="0" w:color="auto" w:val="none"/>
      <w:shd w:fill="FFFFCC" w:color="auto" w:val="clear"/>
      <w:lang w:val="hr-HR"/>
    </w:rPr>
  </w:style>
  <w:style w:customStyle="true" w:styleId="PozadinaSvijetloCrvena" w:type="character">
    <w:name w:val="Pozadina_SvijetloCrvena"/>
    <w:basedOn w:val="eSPISCCParagraphDefaultFont"/>
    <w:rsid w:val="00CA5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453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74534"/>
    <w:rPr>
      <w:rFonts w:ascii="Tahoma" w:cs="Tahoma" w:hAnsi="Tahoma"/>
      <w:sz w:val="16"/>
      <w:szCs w:val="16"/>
    </w:rPr>
  </w:style>
  <w:style w:customStyle="1" w:styleId="TekstbaloniaChar" w:type="character">
    <w:name w:val="Tekst balončića Char"/>
    <w:basedOn w:val="Zadanifontodlomka"/>
    <w:link w:val="Tekstbalonia"/>
    <w:uiPriority w:val="99"/>
    <w:semiHidden/>
    <w:rsid w:val="00374534"/>
    <w:rPr>
      <w:rFonts w:ascii="Tahoma" w:cs="Tahoma" w:eastAsia="Times New Roman" w:hAnsi="Tahoma"/>
      <w:sz w:val="16"/>
      <w:szCs w:val="16"/>
      <w:lang w:eastAsia="hr-HR"/>
    </w:rPr>
  </w:style>
  <w:style w:styleId="Odlomakpopisa" w:type="paragraph">
    <w:name w:val="List Paragraph"/>
    <w:basedOn w:val="Normal"/>
    <w:uiPriority w:val="34"/>
    <w:qFormat/>
    <w:rsid w:val="00304121"/>
    <w:pPr>
      <w:ind w:left="720"/>
      <w:contextualSpacing/>
    </w:pPr>
  </w:style>
  <w:style w:styleId="Tekstrezerviranogmjesta" w:type="character">
    <w:name w:val="Placeholder Text"/>
    <w:basedOn w:val="Zadanifontodlomka"/>
    <w:uiPriority w:val="99"/>
    <w:semiHidden/>
    <w:rsid w:val="00CA5FF2"/>
    <w:rPr>
      <w:color w:val="808080"/>
      <w:bdr w:color="auto" w:space="0" w:sz="0" w:val="none"/>
      <w:shd w:color="auto" w:fill="auto" w:val="clear"/>
    </w:rPr>
  </w:style>
  <w:style w:customStyle="1" w:styleId="eSPISCCParagraphDefaultFont" w:type="character">
    <w:name w:val="eSPIS_CC_Paragraph Default Font"/>
    <w:basedOn w:val="Zadanifontodlomka"/>
    <w:rsid w:val="00CA5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FF2"/>
    <w:rPr>
      <w:bdr w:color="auto" w:space="0" w:sz="0" w:val="none"/>
      <w:shd w:color="auto" w:fill="FFFFCC" w:val="clear"/>
      <w:lang w:val="hr-HR"/>
    </w:rPr>
  </w:style>
  <w:style w:customStyle="1" w:styleId="PozadinaSvijetloCrvena" w:type="character">
    <w:name w:val="Pozadina_SvijetloCrvena"/>
    <w:basedOn w:val="eSPISCCParagraphDefaultFont"/>
    <w:rsid w:val="00CA5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598451">
      <w:bodyDiv w:val="true"/>
      <w:marLeft w:val="0"/>
      <w:marRight w:val="0"/>
      <w:marTop w:val="0"/>
      <w:marBottom w:val="0"/>
      <w:divBdr>
        <w:top w:space="0" w:sz="0" w:color="auto" w:val="none"/>
        <w:left w:space="0" w:sz="0" w:color="auto" w:val="none"/>
        <w:bottom w:space="0" w:sz="0" w:color="auto" w:val="none"/>
        <w:right w:space="0" w:sz="0" w:color="auto" w:val="none"/>
      </w:divBdr>
    </w:div>
    <w:div w:id="438911580">
      <w:bodyDiv w:val="true"/>
      <w:marLeft w:val="0"/>
      <w:marRight w:val="0"/>
      <w:marTop w:val="0"/>
      <w:marBottom w:val="0"/>
      <w:divBdr>
        <w:top w:space="0" w:sz="0" w:color="auto" w:val="none"/>
        <w:left w:space="0" w:sz="0" w:color="auto" w:val="none"/>
        <w:bottom w:space="0" w:sz="0" w:color="auto" w:val="none"/>
        <w:right w:space="0" w:sz="0" w:color="auto" w:val="none"/>
      </w:divBdr>
    </w:div>
    <w:div w:id="1050303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prilog - zahtjev za prodaju nekretnine u st.post.</izvorni_sadrzaj>
    <derivirana_varijabla naziv="DomainObject.Primjedba_1">prilog - zahtjev za prodaju nekretnine u st.post.</derivirana_varijabla>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St-743/2016</izvorni_sadrzaj>
    <derivirana_varijabla naziv="DomainObject.Predmet.OznakaBroj_1">St-743/2016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GRUPA FERDINAND društvo s ograničenom odgovornošću za promidžbu i trgovinu</izvorni_sadrzaj>
    <derivirana_varijabla naziv="DomainObject.Predmet.ProtustrankaFormated_1">  GRUPA FERDINAND društvo s ograničenom odgovornošću za promidžbu i trgovinu</derivirana_varijabla>
  </DomainObject.Predmet.ProtustrankaFormated>
  <DomainObject.Predmet.ProtustrankaFormatedOIB>
    <izvorni_sadrzaj>  GRUPA FERDINAND društvo s ograničenom odgovornošću za promidžbu i trgovinu, OIB 45488760710</izvorni_sadrzaj>
    <derivirana_varijabla naziv="DomainObject.Predmet.ProtustrankaFormatedOIB_1">  GRUPA FERDINAND društvo s ograničenom odgovornošću za promidžbu i trgovinu, OIB 45488760710</derivirana_varijabla>
  </DomainObject.Predmet.ProtustrankaFormatedOIB>
  <DomainObject.Predmet.ProtustrankaFormatedWithAdress>
    <izvorni_sadrzaj> GRUPA FERDINAND društvo s ograničenom odgovornošću za promidžbu i trgovinu, Radničko naselje 6, 34550 Pakrac</izvorni_sadrzaj>
    <derivirana_varijabla naziv="DomainObject.Predmet.ProtustrankaFormatedWithAdress_1"> GRUPA FERDINAND društvo s ograničenom odgovornošću za promidžbu i trgovinu, Radničko naselje 6, 34550 Pakrac</derivirana_varijabla>
  </DomainObject.Predmet.ProtustrankaFormatedWithAdress>
  <DomainObject.Predmet.ProtustrankaFormatedWithAdressOIB>
    <izvorni_sadrzaj> GRUPA FERDINAND društvo s ograničenom odgovornošću za promidžbu i trgovinu, OIB 45488760710, Radničko naselje 6, 34550 Pakrac</izvorni_sadrzaj>
    <derivirana_varijabla naziv="DomainObject.Predmet.ProtustrankaFormatedWithAdressOIB_1"> GRUPA FERDINAND društvo s ograničenom odgovornošću za promidžbu i trgovinu, OIB 45488760710, Radničko naselje 6, 34550 Pakrac</derivirana_varijabla>
  </DomainObject.Predmet.ProtustrankaFormatedWithAdressOIB>
  <DomainObject.Predmet.ProtustrankaWithAdress>
    <izvorni_sadrzaj>GRUPA FERDINAND društvo s ograničenom odgovornošću za promidžbu i trgovinu Radničko naselje 6, 34550 Pakrac</izvorni_sadrzaj>
    <derivirana_varijabla naziv="DomainObject.Predmet.ProtustrankaWithAdress_1">GRUPA FERDINAND društvo s ograničenom odgovornošću za promidžbu i trgovinu Radničko naselje 6, 34550 Pakrac</derivirana_varijabla>
  </DomainObject.Predmet.ProtustrankaWithAdress>
  <DomainObject.Predmet.ProtustrankaWithAdressOIB>
    <izvorni_sadrzaj>GRUPA FERDINAND društvo s ograničenom odgovornošću za promidžbu i trgovinu, OIB 45488760710, Radničko naselje 6, 34550 Pakrac</izvorni_sadrzaj>
    <derivirana_varijabla naziv="DomainObject.Predmet.ProtustrankaWithAdressOIB_1">GRUPA FERDINAND društvo s ograničenom odgovornošću za promidžbu i trgovinu, OIB 45488760710, Radničko naselje 6, 34550 Pakrac</derivirana_varijabla>
  </DomainObject.Predmet.ProtustrankaWithAdressOIB>
  <DomainObject.Predmet.ProtustrankaNazivFormated>
    <izvorni_sadrzaj>GRUPA FERDINAND društvo s ograničenom odgovornošću za promidžbu i trgovinu</izvorni_sadrzaj>
    <derivirana_varijabla naziv="DomainObject.Predmet.ProtustrankaNazivFormated_1">GRUPA FERDINAND društvo s ograničenom odgovornošću za promidžbu i trgovinu</derivirana_varijabla>
  </DomainObject.Predmet.ProtustrankaNazivFormated>
  <DomainObject.Predmet.ProtustrankaNazivFormatedOIB>
    <izvorni_sadrzaj>GRUPA FERDINAND društvo s ograničenom odgovornošću za promidžbu i trgovinu, OIB 45488760710</izvorni_sadrzaj>
    <derivirana_varijabla naziv="DomainObject.Predmet.ProtustrankaNazivFormatedOIB_1">GRUPA FERDINAND društvo s ograničenom odgovornošću za promidžbu i trgovinu, OIB 45488760710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1968067.32</izvorni_sadrzaj>
    <derivirana_varijabla naziv="DomainObject.Predmet.TrenutnaVrijednost_1">1968067.32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GRUPA FERDINAND društvo s ograničenom odgovornošću za promidžbu i trgovinu</item>
    </izvorni_sadrzaj>
    <derivirana_varijabla naziv="DomainObject.Predmet.ProtuStrankaListFormated_1">
      <item>GRUPA FERDINAND društvo s ograničenom odgovornošću za promidžbu i trgovinu</item>
    </derivirana_varijabla>
  </DomainObject.Predmet.ProtuStrankaListFormated>
  <DomainObject.Predmet.ProtuStrankaListFormatedOIB>
    <izvorni_sadrzaj>
      <item>GRUPA FERDINAND društvo s ograničenom odgovornošću za promidžbu i trgovinu, OIB 45488760710</item>
    </izvorni_sadrzaj>
    <derivirana_varijabla naziv="DomainObject.Predmet.ProtuStrankaListFormatedOIB_1">
      <item>GRUPA FERDINAND društvo s ograničenom odgovornošću za promidžbu i trgovinu, OIB 45488760710</item>
    </derivirana_varijabla>
  </DomainObject.Predmet.ProtuStrankaListFormatedOIB>
  <DomainObject.Predmet.ProtuStrankaListFormatedWithAdress>
    <izvorni_sadrzaj>
      <item>GRUPA FERDINAND društvo s ograničenom odgovornošću za promidžbu i trgovinu, Radničko naselje 6, 34550 Pakrac</item>
    </izvorni_sadrzaj>
    <derivirana_varijabla naziv="DomainObject.Predmet.ProtuStrankaListFormatedWithAdress_1">
      <item>GRUPA FERDINAND društvo s ograničenom odgovornošću za promidžbu i trgovinu, Radničko naselje 6, 34550 Pakrac</item>
    </derivirana_varijabla>
  </DomainObject.Predmet.ProtuStrankaListFormatedWithAdress>
  <DomainObject.Predmet.ProtuStrankaListFormatedWithAdressOIB>
    <izvorni_sadrzaj>
      <item>GRUPA FERDINAND društvo s ograničenom odgovornošću za promidžbu i trgovinu, OIB 45488760710, Radničko naselje 6, 34550 Pakrac</item>
    </izvorni_sadrzaj>
    <derivirana_varijabla naziv="DomainObject.Predmet.ProtuStrankaListFormatedWithAdressOIB_1">
      <item>GRUPA FERDINAND društvo s ograničenom odgovornošću za promidžbu i trgovinu, OIB 45488760710, Radničko naselje 6, 34550 Pakrac</item>
    </derivirana_varijabla>
  </DomainObject.Predmet.ProtuStrankaListFormatedWithAdressOIB>
  <DomainObject.Predmet.ProtuStrankaListNazivFormated>
    <izvorni_sadrzaj>
      <item>GRUPA FERDINAND društvo s ograničenom odgovornošću za promidžbu i trgovinu</item>
    </izvorni_sadrzaj>
    <derivirana_varijabla naziv="DomainObject.Predmet.ProtuStrankaListNazivFormated_1">
      <item>GRUPA FERDINAND društvo s ograničenom odgovornošću za promidžbu i trgovinu</item>
    </derivirana_varijabla>
  </DomainObject.Predmet.ProtuStrankaListNazivFormated>
  <DomainObject.Predmet.ProtuStrankaListNazivFormatedOIB>
    <izvorni_sadrzaj>
      <item>GRUPA FERDINAND društvo s ograničenom odgovornošću za promidžbu i trgovinu, OIB 45488760710</item>
    </izvorni_sadrzaj>
    <derivirana_varijabla naziv="DomainObject.Predmet.ProtuStrankaListNazivFormatedOIB_1">
      <item>GRUPA FERDINAND društvo s ograničenom odgovornošću za promidžbu i trgovinu, OIB 45488760710</item>
    </derivirana_varijabla>
  </DomainObject.Predmet.ProtuStrankaListNazivFormatedOIB>
  <DomainObject.Predmet.OstaliListFormated>
    <izvorni_sadrzaj>
      <item>Ivan Nemec</item>
      <item>Dušan Hvala</item>
      <item>Josip Letica</item>
      <item>Zlatko Markasović</item>
      <item>Vesna Lazarić</item>
    </izvorni_sadrzaj>
    <derivirana_varijabla naziv="DomainObject.Predmet.OstaliListFormated_1">
      <item>Ivan Nemec</item>
      <item>Dušan Hvala</item>
      <item>Josip Letica</item>
      <item>Zlatko Markasović</item>
      <item>Vesna Lazarić</item>
    </derivirana_varijabla>
  </DomainObject.Predmet.OstaliListFormated>
  <DomainObject.Predmet.OstaliListFormatedOIB>
    <izvorni_sadrzaj>
      <item>Ivan Nemec</item>
      <item>Dušan Hvala, OIB 85287715664</item>
      <item>Josip Letica</item>
      <item>Zlatko Markasović</item>
      <item>Vesna Lazarić</item>
    </izvorni_sadrzaj>
    <derivirana_varijabla naziv="DomainObject.Predmet.OstaliListFormatedOIB_1">
      <item>Ivan Nemec</item>
      <item>Dušan Hvala, OIB 85287715664</item>
      <item>Josip Letica</item>
      <item>Zlatko Markasović</item>
      <item>Vesna Lazarić</item>
    </derivirana_varijabla>
  </DomainObject.Predmet.OstaliListFormatedOIB>
  <DomainObject.Predmet.OstaliListFormatedWithAdress>
    <izvorni_sadrzaj>
      <item>Ivan Nemec, Dobeno 103, Mengeš, Dobeno</item>
      <item>Dušan Hvala</item>
      <item>Josip Letica</item>
      <item>Zlatko Markasović</item>
      <item>Vesna Lazarić</item>
    </izvorni_sadrzaj>
    <derivirana_varijabla naziv="DomainObject.Predmet.OstaliListFormatedWithAdress_1">
      <item>Ivan Nemec, Dobeno 103, Mengeš, Dobeno</item>
      <item>Dušan Hvala</item>
      <item>Josip Letica</item>
      <item>Zlatko Markasović</item>
      <item>Vesna Lazarić</item>
    </derivirana_varijabla>
  </DomainObject.Predmet.OstaliListFormatedWithAdress>
  <DomainObject.Predmet.OstaliListFormatedWithAdressOIB>
    <izvorni_sadrzaj>
      <item>Ivan Nemec, Dobeno 103, Mengeš, Dobeno</item>
      <item>Dušan Hvala, OIB 85287715664</item>
      <item>Josip Letica</item>
      <item>Zlatko Markasović</item>
      <item>Vesna Lazarić</item>
    </izvorni_sadrzaj>
    <derivirana_varijabla naziv="DomainObject.Predmet.OstaliListFormatedWithAdressOIB_1">
      <item>Ivan Nemec, Dobeno 103, Mengeš, Dobeno</item>
      <item>Dušan Hvala, OIB 85287715664</item>
      <item>Josip Letica</item>
      <item>Zlatko Markasović</item>
      <item>Vesna Lazarić</item>
    </derivirana_varijabla>
  </DomainObject.Predmet.OstaliListFormatedWithAdressOIB>
  <DomainObject.Predmet.OstaliListNazivFormated>
    <izvorni_sadrzaj>
      <item>Ivan Nemec</item>
      <item>Dušan Hvala</item>
      <item>Josip Letica</item>
      <item>Zlatko Markasović</item>
      <item>Vesna Lazarić</item>
    </izvorni_sadrzaj>
    <derivirana_varijabla naziv="DomainObject.Predmet.OstaliListNazivFormated_1">
      <item>Ivan Nemec</item>
      <item>Dušan Hvala</item>
      <item>Josip Letica</item>
      <item>Zlatko Markasović</item>
      <item>Vesna Lazarić</item>
    </derivirana_varijabla>
  </DomainObject.Predmet.OstaliListNazivFormated>
  <DomainObject.Predmet.OstaliListNazivFormatedOIB>
    <izvorni_sadrzaj>
      <item>Ivan Nemec</item>
      <item>Dušan Hvala, OIB 85287715664</item>
      <item>Josip Letica</item>
      <item>Zlatko Markasović</item>
      <item>Vesna Lazarić</item>
    </izvorni_sadrzaj>
    <derivirana_varijabla naziv="DomainObject.Predmet.OstaliListNazivFormatedOIB_1">
      <item>Ivan Nemec</item>
      <item>Dušan Hvala, OIB 85287715664</item>
      <item>Josip Letica</item>
      <item>Zlatko Markasović</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GRUPA FERDINAND društvo s ograničenom odgovornošću za promidžbu i trgovinu</izvorni_sadrzaj>
    <derivirana_varijabla naziv="DomainObject.Predmet.ProtustrankaIDrugi_1">GRUPA FERDINAND društvo s ograničenom odgovornošću za promidžbu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GRUPA FERDINAND društvo s ograničenom odgovornošću za promidžbu i trgovinu, OIB 45488760710, Radničko naselje 6, 34550 Pakrac</izvorni_sadrzaj>
    <derivirana_varijabla naziv="DomainObject.Predmet.ProtustrankaIDrugiAdressOIB_1">GRUPA FERDINAND društvo s ograničenom odgovornošću za promidžbu i trgovinu, OIB 45488760710, Radničko naselje 6, 34550 Pakrac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GRUPA FERDINAND društvo s ograničenom odgovornošću za promidžbu i trgovinu</item>
      <item>Ivan Nemec</item>
      <item>Dušan Hvala</item>
      <item>Josip Letica</item>
      <item>Zlatko Markasović</item>
      <item>Vesna Lazarić</item>
    </izvorni_sadrzaj>
    <derivirana_varijabla naziv="DomainObject.Predmet.SudioniciListNaziv_1">
      <item>Financijska agencija</item>
      <item>GRUPA FERDINAND društvo s ograničenom odgovornošću za promidžbu i trgovinu</item>
      <item>Ivan Nemec</item>
      <item>Dušan Hvala</item>
      <item>Josip Letica</item>
      <item>Zlatko Markasović</item>
      <item>Vesna Lazarić</item>
    </derivirana_varijabla>
  </DomainObject.Predmet.SudioniciListNaziv>
  <DomainObject.Predmet.SudioniciListAdressOIB>
    <izvorni_sadrzaj>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izvorni_sadrzaj>
    <derivirana_varijabla naziv="DomainObject.Predmet.SudioniciListAdressOIB_1">
      <item>Financijska agencija, OIB 85821130368, Ulica grada Vukovara 70,10000 Zagreb</item>
      <item>GRUPA FERDINAND društvo s ograničenom odgovornošću za promidžbu i trgovinu, OIB 45488760710, Radničko naselje 6,34550 Pakrac</item>
      <item>Ivan Nemec, Dobeno 103,Mengeš, Dobeno</item>
      <item>Dušan Hvala, OIB 85287715664</item>
      <item>Josip Letica</item>
      <item>Zlatko Markasović</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45488760710</item>
      <item>, OIB null</item>
      <item>, OIB 85287715664</item>
      <item>, OIB null</item>
      <item>, OIB null</item>
      <item>, OIB null</item>
    </izvorni_sadrzaj>
    <derivirana_varijabla naziv="DomainObject.Predmet.SudioniciListNazivOIB_1">
      <item>, OIB 85821130368</item>
      <item>, OIB 45488760710</item>
      <item>, OIB null</item>
      <item>, OIB 85287715664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2009</properties:Words>
  <properties:Characters>10815</properties:Characters>
  <properties:Lines>269</properties:Lines>
  <properties:Paragraphs>132</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2017-09-13T12:14:00Z</dcterms:created>
  <dc:creator>wsadmin</dc:creator>
  <cp:lastModifiedBy>wsadmin</cp:lastModifiedBy>
  <cp:lastPrinted>2017-09-14T06:49:00Z</cp:lastPrinted>
  <dcterms:modified xmlns:xsi="http://www.w3.org/2001/XMLSchema-instance" xsi:type="dcterms:W3CDTF">2017-09-14T10:03:00Z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