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9db1" w14:paraId="7079db1" w:rsidRDefault="006773E7" w:rsidP="006773E7" w:rsidR="006773E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160</w:t>
      </w:r>
      <w:proofErr w:type="spellEnd"/>
    </w:p>
    <w:p w:rsidRDefault="006773E7" w:rsidP="006773E7" w:rsidR="006773E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3E7" w:rsidP="006773E7" w:rsidR="006773E7"/>
    <w:p w:rsidRDefault="006773E7" w:rsidP="006773E7" w:rsidR="006773E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773E7" w:rsidP="006773E7" w:rsidR="006773E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6773E7" w:rsidP="006773E7" w:rsidR="006773E7"/>
    <w:p w:rsidRDefault="006773E7" w:rsidP="006773E7" w:rsidR="006773E7"/>
    <w:p w:rsidRDefault="006773E7" w:rsidP="006773E7" w:rsidR="006773E7"/>
    <w:p w:rsidRDefault="006773E7" w:rsidP="006773E7" w:rsidR="006773E7">
      <w:pPr>
        <w:jc w:val="center"/>
      </w:pPr>
      <w:r>
        <w:t>R E P U B L I K A     H R V A T S K A</w:t>
      </w:r>
    </w:p>
    <w:p w:rsidRDefault="006773E7" w:rsidP="006773E7" w:rsidR="006773E7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6773E7" w:rsidP="006773E7" w:rsidR="006773E7">
      <w:pPr>
        <w:rPr>
          <w:b/>
        </w:rPr>
      </w:pPr>
    </w:p>
    <w:p w:rsidRDefault="006773E7" w:rsidP="006773E7" w:rsidR="006773E7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8. ožujka  </w:t>
      </w:r>
      <w:proofErr w:type="spellStart"/>
      <w:r>
        <w:t>2018</w:t>
      </w:r>
      <w:proofErr w:type="spellEnd"/>
      <w:r>
        <w:t xml:space="preserve">.                   </w:t>
      </w:r>
    </w:p>
    <w:p w:rsidRDefault="006773E7" w:rsidP="006773E7" w:rsidR="006773E7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773E7" w:rsidP="006773E7" w:rsidR="006773E7">
      <w:pPr>
        <w:jc w:val="center"/>
        <w:rPr>
          <w:bCs/>
        </w:rPr>
      </w:pPr>
      <w:r>
        <w:rPr>
          <w:bCs/>
        </w:rPr>
        <w:t>r i j e š i o   j e</w:t>
      </w:r>
    </w:p>
    <w:p w:rsidRDefault="00B10541" w:rsidP="00B10541" w:rsidR="00B10541">
      <w:pPr>
        <w:rPr>
          <w:b/>
        </w:rPr>
      </w:pPr>
    </w:p>
    <w:p w:rsidRDefault="007D2A27" w:rsidP="007D2A27" w:rsidR="007D2A27">
      <w:pPr>
        <w:rPr>
          <w:b/>
        </w:rPr>
      </w:pP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Stečajnom upravitelju </w:t>
      </w:r>
      <w:r w:rsidR="006773E7">
        <w:t xml:space="preserve">Zoranu Subotić odvjetniku u Belom Manastiru, Kralja Tomislava </w:t>
      </w:r>
      <w:proofErr w:type="spellStart"/>
      <w:r w:rsidR="006773E7">
        <w:t>51</w:t>
      </w:r>
      <w:proofErr w:type="spellEnd"/>
      <w:r w:rsidR="006773E7">
        <w:t xml:space="preserve"> a, </w:t>
      </w:r>
      <w:proofErr w:type="spellStart"/>
      <w:r w:rsidR="006773E7">
        <w:t>OIB</w:t>
      </w:r>
      <w:proofErr w:type="spellEnd"/>
      <w:r w:rsidR="006773E7">
        <w:t xml:space="preserve"> </w:t>
      </w:r>
      <w:proofErr w:type="spellStart"/>
      <w:r w:rsidR="006773E7">
        <w:t>09071761803</w:t>
      </w:r>
      <w:proofErr w:type="spellEnd"/>
      <w:r>
        <w:t xml:space="preserve">, odobrava se </w:t>
      </w:r>
      <w:r w:rsidR="00320B44">
        <w:t xml:space="preserve">konačna nagrada za </w:t>
      </w:r>
      <w:r w:rsidR="006A2056">
        <w:t xml:space="preserve">rad, </w:t>
      </w:r>
      <w:r w:rsidR="00320B44">
        <w:t xml:space="preserve">obnašanje dužnosti </w:t>
      </w:r>
      <w:r>
        <w:t>stečajnog upravitelja</w:t>
      </w:r>
      <w:r w:rsidR="006A2056">
        <w:t>,</w:t>
      </w:r>
      <w:r>
        <w:t xml:space="preserve"> do stupanja na snagu Uredbe o kriterijima i načinu obračuna i plaćanja nagrade stečajnim upraviteljim</w:t>
      </w:r>
      <w:r w:rsidR="00320B44">
        <w:t xml:space="preserve">a (Narodne novine </w:t>
      </w:r>
      <w:proofErr w:type="spellStart"/>
      <w:r w:rsidR="00320B44">
        <w:t>105</w:t>
      </w:r>
      <w:proofErr w:type="spellEnd"/>
      <w:r w:rsidR="00320B44">
        <w:t>/</w:t>
      </w:r>
      <w:proofErr w:type="spellStart"/>
      <w:r w:rsidR="00320B44">
        <w:t>15</w:t>
      </w:r>
      <w:proofErr w:type="spellEnd"/>
      <w:r w:rsidR="00320B44">
        <w:t>) u</w:t>
      </w:r>
      <w:r>
        <w:t xml:space="preserve"> iznosu od</w:t>
      </w:r>
      <w:r w:rsidR="006773E7">
        <w:t xml:space="preserve"> </w:t>
      </w:r>
      <w:proofErr w:type="spellStart"/>
      <w:r w:rsidR="006773E7">
        <w:t>24.156</w:t>
      </w:r>
      <w:proofErr w:type="spellEnd"/>
      <w:r w:rsidR="006773E7">
        <w:t>,</w:t>
      </w:r>
      <w:proofErr w:type="spellStart"/>
      <w:r w:rsidR="006773E7">
        <w:t>59</w:t>
      </w:r>
      <w:proofErr w:type="spellEnd"/>
      <w:r>
        <w:t xml:space="preserve"> kn neto.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Stečajnom upravitelju </w:t>
      </w:r>
      <w:r w:rsidR="006773E7">
        <w:t xml:space="preserve">Zoranu Subotić odvjetniku u Belom Manastiru, Kralja Tomislava </w:t>
      </w:r>
      <w:proofErr w:type="spellStart"/>
      <w:r w:rsidR="006773E7">
        <w:t>51</w:t>
      </w:r>
      <w:proofErr w:type="spellEnd"/>
      <w:r w:rsidR="006773E7">
        <w:t xml:space="preserve"> a, </w:t>
      </w:r>
      <w:proofErr w:type="spellStart"/>
      <w:r w:rsidR="006773E7">
        <w:t>OIB</w:t>
      </w:r>
      <w:proofErr w:type="spellEnd"/>
      <w:r w:rsidR="006773E7">
        <w:t xml:space="preserve"> </w:t>
      </w:r>
      <w:proofErr w:type="spellStart"/>
      <w:r w:rsidR="006773E7">
        <w:t>09071761803</w:t>
      </w:r>
      <w:proofErr w:type="spellEnd"/>
      <w:r w:rsidR="006773E7">
        <w:t xml:space="preserve">, </w:t>
      </w:r>
      <w:r>
        <w:t>odobrava se</w:t>
      </w:r>
      <w:r w:rsidR="00320B44">
        <w:t xml:space="preserve"> konačna </w:t>
      </w:r>
      <w:r>
        <w:t xml:space="preserve"> nagrada za</w:t>
      </w:r>
      <w:r w:rsidR="006A2056">
        <w:t xml:space="preserve">rad, </w:t>
      </w:r>
      <w:r>
        <w:t xml:space="preserve"> obnašanje dužnosti stečajnog upravitelja</w:t>
      </w:r>
      <w:r w:rsidR="006A2056">
        <w:t>,</w:t>
      </w:r>
      <w:r>
        <w:t xml:space="preserve">  nakon stupanja na snagu Uredbe o kriterijima i načinu obračuna i plaćanja nagrade stečajnim upraviteljima </w:t>
      </w:r>
      <w:r w:rsidR="00320B44">
        <w:t xml:space="preserve"> (Narodne novine </w:t>
      </w:r>
      <w:proofErr w:type="spellStart"/>
      <w:r w:rsidR="00320B44">
        <w:t>105</w:t>
      </w:r>
      <w:proofErr w:type="spellEnd"/>
      <w:r w:rsidR="00320B44">
        <w:t>/</w:t>
      </w:r>
      <w:proofErr w:type="spellStart"/>
      <w:r w:rsidR="00320B44">
        <w:t>15</w:t>
      </w:r>
      <w:proofErr w:type="spellEnd"/>
      <w:r w:rsidR="00320B44">
        <w:t xml:space="preserve">) u </w:t>
      </w:r>
      <w:r>
        <w:t xml:space="preserve"> iznosu od</w:t>
      </w:r>
      <w:r w:rsidR="00FE182C">
        <w:t xml:space="preserve"> </w:t>
      </w:r>
      <w:proofErr w:type="spellStart"/>
      <w:r w:rsidR="00320B44">
        <w:t>16.954</w:t>
      </w:r>
      <w:proofErr w:type="spellEnd"/>
      <w:r w:rsidR="00320B44">
        <w:t>,</w:t>
      </w:r>
      <w:proofErr w:type="spellStart"/>
      <w:r w:rsidR="00320B44">
        <w:t>62</w:t>
      </w:r>
      <w:proofErr w:type="spellEnd"/>
      <w:r>
        <w:t xml:space="preserve">  kn bruto.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>Stečajnom upravitelju</w:t>
      </w:r>
      <w:r w:rsidR="00CE5B5B">
        <w:t xml:space="preserve"> </w:t>
      </w:r>
      <w:r>
        <w:t>odobrava se naknada troškova u iznosu od</w:t>
      </w:r>
      <w:r w:rsidR="00CE5B5B">
        <w:t xml:space="preserve"> </w:t>
      </w:r>
      <w:proofErr w:type="spellStart"/>
      <w:r w:rsidR="00CE5B5B">
        <w:t>9.360</w:t>
      </w:r>
      <w:proofErr w:type="spellEnd"/>
      <w:r w:rsidR="00CE5B5B">
        <w:t>,</w:t>
      </w:r>
      <w:proofErr w:type="spellStart"/>
      <w:r w:rsidR="00CE5B5B">
        <w:t>00</w:t>
      </w:r>
      <w:proofErr w:type="spellEnd"/>
      <w:r w:rsidR="00CE5B5B">
        <w:t xml:space="preserve"> kn neto.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Dozvoljava se stečajnom upravitelju nakon pravomoćnosti ovog rješenja isplatiti iznose iz točke 1., 2. i 3. izreke ovog rješenja s žiro računa stečajnog dužnika.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7D2A27" w:rsidP="00163382" w:rsidR="007D2A27" w:rsidRPr="00235059">
      <w:pPr>
        <w:jc w:val="both"/>
      </w:pPr>
    </w:p>
    <w:p w:rsidRDefault="007D2A27" w:rsidP="007D2A27" w:rsidR="007D2A27" w:rsidRPr="00446AA2">
      <w:pPr>
        <w:jc w:val="center"/>
      </w:pPr>
      <w:r w:rsidRPr="00446AA2">
        <w:t>Obrazloženje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>Rješenjem ovog suda St-</w:t>
      </w:r>
      <w:proofErr w:type="spellStart"/>
      <w:r w:rsidR="006A2056">
        <w:t>460</w:t>
      </w:r>
      <w:proofErr w:type="spellEnd"/>
      <w:r w:rsidR="006A2056">
        <w:t>/</w:t>
      </w:r>
      <w:proofErr w:type="spellStart"/>
      <w:r w:rsidR="006A2056">
        <w:t>13</w:t>
      </w:r>
      <w:proofErr w:type="spellEnd"/>
      <w:r w:rsidR="006A2056">
        <w:t>-</w:t>
      </w:r>
      <w:r w:rsidR="00CE5B5B">
        <w:t xml:space="preserve">8 od </w:t>
      </w:r>
      <w:proofErr w:type="spellStart"/>
      <w:r w:rsidR="00CE5B5B">
        <w:t>23</w:t>
      </w:r>
      <w:proofErr w:type="spellEnd"/>
      <w:r w:rsidR="00CE5B5B">
        <w:t>. prosinca</w:t>
      </w:r>
      <w:r w:rsidR="006A2056">
        <w:t xml:space="preserve"> </w:t>
      </w:r>
      <w:r w:rsidR="00FE182C">
        <w:t xml:space="preserve"> </w:t>
      </w:r>
      <w:proofErr w:type="spellStart"/>
      <w:r w:rsidR="00FE182C">
        <w:t>2013</w:t>
      </w:r>
      <w:proofErr w:type="spellEnd"/>
      <w:r>
        <w:t xml:space="preserve">. godine otvoren je stečajni postupak nad </w:t>
      </w:r>
      <w:r w:rsidR="00FE182C">
        <w:t xml:space="preserve">dužnikom </w:t>
      </w:r>
      <w:proofErr w:type="spellStart"/>
      <w:r w:rsidR="006A2056">
        <w:rPr>
          <w:bCs/>
        </w:rPr>
        <w:t>AGRO</w:t>
      </w:r>
      <w:proofErr w:type="spellEnd"/>
      <w:r w:rsidR="006A2056">
        <w:rPr>
          <w:bCs/>
        </w:rPr>
        <w:t>-</w:t>
      </w:r>
      <w:proofErr w:type="spellStart"/>
      <w:r w:rsidR="006A2056">
        <w:rPr>
          <w:bCs/>
        </w:rPr>
        <w:t>LOVAS</w:t>
      </w:r>
      <w:proofErr w:type="spellEnd"/>
      <w:r w:rsidR="006A2056">
        <w:rPr>
          <w:bCs/>
        </w:rPr>
        <w:t xml:space="preserve"> d.o.o. za poljoprivrednu proizvodnju i preradu, u stečaju, </w:t>
      </w:r>
      <w:proofErr w:type="spellStart"/>
      <w:r w:rsidR="006A2056">
        <w:rPr>
          <w:bCs/>
        </w:rPr>
        <w:t>Lovas</w:t>
      </w:r>
      <w:proofErr w:type="spellEnd"/>
      <w:r w:rsidR="006A2056">
        <w:rPr>
          <w:bCs/>
        </w:rPr>
        <w:t xml:space="preserve">, </w:t>
      </w:r>
      <w:proofErr w:type="spellStart"/>
      <w:r w:rsidR="006A2056">
        <w:rPr>
          <w:bCs/>
        </w:rPr>
        <w:t>A.Starčevića</w:t>
      </w:r>
      <w:proofErr w:type="spellEnd"/>
      <w:r w:rsidR="006A2056">
        <w:rPr>
          <w:bCs/>
        </w:rPr>
        <w:t xml:space="preserve"> 2, </w:t>
      </w:r>
      <w:proofErr w:type="spellStart"/>
      <w:r w:rsidR="006A2056">
        <w:rPr>
          <w:bCs/>
        </w:rPr>
        <w:t>MBS</w:t>
      </w:r>
      <w:proofErr w:type="spellEnd"/>
      <w:r w:rsidR="006A2056">
        <w:rPr>
          <w:bCs/>
        </w:rPr>
        <w:t xml:space="preserve"> </w:t>
      </w:r>
      <w:proofErr w:type="spellStart"/>
      <w:r w:rsidR="006A2056">
        <w:rPr>
          <w:bCs/>
        </w:rPr>
        <w:t>030083290</w:t>
      </w:r>
      <w:proofErr w:type="spellEnd"/>
      <w:r w:rsidR="006A2056">
        <w:rPr>
          <w:bCs/>
        </w:rPr>
        <w:t xml:space="preserve">, </w:t>
      </w:r>
      <w:proofErr w:type="spellStart"/>
      <w:r w:rsidR="006A2056">
        <w:rPr>
          <w:bCs/>
        </w:rPr>
        <w:t>OIB</w:t>
      </w:r>
      <w:proofErr w:type="spellEnd"/>
      <w:r w:rsidR="006A2056">
        <w:rPr>
          <w:bCs/>
        </w:rPr>
        <w:t xml:space="preserve"> </w:t>
      </w:r>
      <w:proofErr w:type="spellStart"/>
      <w:r w:rsidR="006A2056">
        <w:rPr>
          <w:bCs/>
        </w:rPr>
        <w:t>45896364044</w:t>
      </w:r>
      <w:proofErr w:type="spellEnd"/>
      <w:r w:rsidR="006A2056">
        <w:rPr>
          <w:bCs/>
        </w:rPr>
        <w:t>.</w:t>
      </w:r>
    </w:p>
    <w:p w:rsidRDefault="007D2A27" w:rsidP="00FE182C" w:rsidR="007D2A27"/>
    <w:p w:rsidRDefault="007D2A27" w:rsidP="007D2A27" w:rsidR="007D2A27">
      <w:pPr>
        <w:ind w:firstLine="708"/>
        <w:jc w:val="both"/>
      </w:pPr>
      <w:r>
        <w:t xml:space="preserve">Stečajni upravitelj je svojim podneskom od </w:t>
      </w:r>
      <w:r w:rsidR="00CE5B5B">
        <w:t xml:space="preserve">7. ožujka </w:t>
      </w:r>
      <w:proofErr w:type="spellStart"/>
      <w:r w:rsidR="00CE5B5B">
        <w:t>2018</w:t>
      </w:r>
      <w:proofErr w:type="spellEnd"/>
      <w:r w:rsidR="00CE5B5B">
        <w:t xml:space="preserve">. </w:t>
      </w:r>
      <w:r>
        <w:t xml:space="preserve">godine, budući je unovčena stečajna masa dužnika u ukupnom iznosu od </w:t>
      </w:r>
      <w:r w:rsidR="00D64E1C">
        <w:t>375.452,13</w:t>
      </w:r>
      <w:r>
        <w:t xml:space="preserve"> kn, predložio da mu se odredi konačna nagrada.</w:t>
      </w:r>
    </w:p>
    <w:p w:rsidRDefault="005B4278" w:rsidP="007D2A27" w:rsidR="005B4278">
      <w:pPr>
        <w:ind w:firstLine="708"/>
        <w:jc w:val="both"/>
      </w:pPr>
    </w:p>
    <w:p w:rsidRDefault="00163382" w:rsidP="007D2A27" w:rsidR="00163382">
      <w:pPr>
        <w:ind w:firstLine="708"/>
        <w:jc w:val="both"/>
      </w:pPr>
    </w:p>
    <w:p w:rsidRDefault="00163382" w:rsidP="00163382" w:rsidR="00163382">
      <w:pPr>
        <w:ind w:firstLine="708"/>
        <w:jc w:val="center"/>
      </w:pPr>
      <w:r>
        <w:t>2</w:t>
      </w:r>
    </w:p>
    <w:p w:rsidRDefault="005B4278" w:rsidP="005B4278" w:rsidR="005B42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160</w:t>
      </w:r>
      <w:proofErr w:type="spellEnd"/>
    </w:p>
    <w:p w:rsidRDefault="00163382" w:rsidP="00163382" w:rsidR="00163382">
      <w:pPr>
        <w:ind w:firstLine="708"/>
        <w:jc w:val="center"/>
      </w:pPr>
    </w:p>
    <w:p w:rsidRDefault="00163382" w:rsidP="00163382" w:rsidR="00163382">
      <w:pPr>
        <w:ind w:firstLine="708"/>
        <w:jc w:val="center"/>
      </w:pPr>
    </w:p>
    <w:p w:rsidRDefault="007D2A27" w:rsidP="007D2A27" w:rsidR="007D2A27"/>
    <w:p w:rsidRDefault="007D2A27" w:rsidP="007D2A27" w:rsidR="007D2A27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proofErr w:type="spellStart"/>
      <w:r w:rsidR="00CE5B5B">
        <w:t>375.452</w:t>
      </w:r>
      <w:proofErr w:type="spellEnd"/>
      <w:r w:rsidR="00CE5B5B">
        <w:t>,</w:t>
      </w:r>
      <w:proofErr w:type="spellStart"/>
      <w:r w:rsidR="00CE5B5B">
        <w:t>13</w:t>
      </w:r>
      <w:proofErr w:type="spellEnd"/>
      <w:r>
        <w:t xml:space="preserve"> kn i to u iznosu od </w:t>
      </w:r>
      <w:proofErr w:type="spellStart"/>
      <w:r w:rsidR="00CE5B5B">
        <w:t>241.57</w:t>
      </w:r>
      <w:r w:rsidR="004542A3">
        <w:t>0</w:t>
      </w:r>
      <w:proofErr w:type="spellEnd"/>
      <w:r w:rsidR="00CE5B5B">
        <w:t>,</w:t>
      </w:r>
      <w:proofErr w:type="spellStart"/>
      <w:r w:rsidR="00CE5B5B">
        <w:t>23</w:t>
      </w:r>
      <w:proofErr w:type="spellEnd"/>
      <w:r>
        <w:t xml:space="preserve"> kn (</w:t>
      </w:r>
      <w:proofErr w:type="spellStart"/>
      <w:r w:rsidR="00CE5B5B">
        <w:t>64</w:t>
      </w:r>
      <w:proofErr w:type="spellEnd"/>
      <w:r w:rsidR="00CE5B5B">
        <w:t>,</w:t>
      </w:r>
      <w:proofErr w:type="spellStart"/>
      <w:r w:rsidR="00CE5B5B">
        <w:t>34</w:t>
      </w:r>
      <w:proofErr w:type="spellEnd"/>
      <w:r>
        <w:t xml:space="preserve"> % od ukupne stečajne mase) prije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u iznosu od </w:t>
      </w:r>
      <w:proofErr w:type="spellStart"/>
      <w:r w:rsidR="00CE5B5B">
        <w:t>133.881</w:t>
      </w:r>
      <w:proofErr w:type="spellEnd"/>
      <w:r w:rsidR="00CE5B5B">
        <w:t>,</w:t>
      </w:r>
      <w:proofErr w:type="spellStart"/>
      <w:r w:rsidR="00CE5B5B">
        <w:t>90</w:t>
      </w:r>
      <w:proofErr w:type="spellEnd"/>
      <w:r>
        <w:t xml:space="preserve"> kn (</w:t>
      </w:r>
      <w:proofErr w:type="spellStart"/>
      <w:r w:rsidR="00CE5B5B">
        <w:t>35</w:t>
      </w:r>
      <w:proofErr w:type="spellEnd"/>
      <w:r w:rsidR="00CE5B5B">
        <w:t>,</w:t>
      </w:r>
      <w:proofErr w:type="spellStart"/>
      <w:r w:rsidR="00CE5B5B">
        <w:t>66</w:t>
      </w:r>
      <w:proofErr w:type="spellEnd"/>
      <w:r>
        <w:t xml:space="preserve"> % od ukupne stečajne mase) nakon stupanja na snagu predmetne Uredbe.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Člankom </w:t>
      </w:r>
      <w:proofErr w:type="spellStart"/>
      <w:r>
        <w:t>16</w:t>
      </w:r>
      <w:proofErr w:type="spellEnd"/>
      <w:r>
        <w:t xml:space="preserve">.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stavku 1.  određeno  je  da  danom stupanja na snagu ove Uredbe prestaje važiti Uredbe o kriterijima i načinu obračuna i plaćanja nagrade stečajnim upraviteljima 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). Stavkom 2. određeno je da za rad stečajnom upravitelju koji je obavljen do stupanja na snagu ove Uredbe obračunat će se nagrada po pravilima Uredbe o kriterijima i načinu obračuna i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>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Slijedom navedenom, budući je člankom 4. Uredbe o kriterijima i načinu obračuna i plaćanja nagrade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određen način obračuna konačne nagrade stečajnom upravitelju temeljem kojega za vrijednost unovčene stečajne mase u iznosu od </w:t>
      </w:r>
      <w:proofErr w:type="spellStart"/>
      <w:r w:rsidR="00AF3A04">
        <w:t>1</w:t>
      </w:r>
      <w:r>
        <w:t>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do </w:t>
      </w:r>
      <w:r w:rsidR="00AF3A04">
        <w:t xml:space="preserve">  </w:t>
      </w:r>
      <w:proofErr w:type="spellStart"/>
      <w:r w:rsidR="00AF3A04">
        <w:t>5</w:t>
      </w:r>
      <w:r>
        <w:t>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nagrada stečajnom upravitelju iznosi</w:t>
      </w:r>
      <w:r w:rsidR="00AF3A04">
        <w:t xml:space="preserve"> 7 </w:t>
      </w:r>
      <w:r>
        <w:t xml:space="preserve">do </w:t>
      </w:r>
      <w:proofErr w:type="spellStart"/>
      <w:r w:rsidR="00AF3A04">
        <w:t>10</w:t>
      </w:r>
      <w:proofErr w:type="spellEnd"/>
      <w:r>
        <w:t xml:space="preserve"> % vrijednosti unovčene stečajne mase, uzimajući u obzir obujam poslova i rad stečajnog upravitelja određena mu je nagrada, za unovčenu stečajnu masu u ukupnom iznosu od </w:t>
      </w:r>
      <w:proofErr w:type="spellStart"/>
      <w:r w:rsidR="00AF3A04">
        <w:t>375.452</w:t>
      </w:r>
      <w:proofErr w:type="spellEnd"/>
      <w:r w:rsidR="00AF3A04">
        <w:t>,</w:t>
      </w:r>
      <w:proofErr w:type="spellStart"/>
      <w:r w:rsidR="00AF3A04">
        <w:t>13</w:t>
      </w:r>
      <w:proofErr w:type="spellEnd"/>
      <w:r>
        <w:t xml:space="preserve"> kn, u neto iznosu </w:t>
      </w:r>
      <w:r w:rsidRPr="00AE413A">
        <w:t xml:space="preserve">od </w:t>
      </w:r>
      <w:proofErr w:type="spellStart"/>
      <w:r w:rsidR="00AF3A04" w:rsidRPr="00AE413A">
        <w:t>37.</w:t>
      </w:r>
      <w:r w:rsidR="00AE413A">
        <w:t>545</w:t>
      </w:r>
      <w:proofErr w:type="spellEnd"/>
      <w:r w:rsidR="00AE413A">
        <w:t>,</w:t>
      </w:r>
      <w:proofErr w:type="spellStart"/>
      <w:r w:rsidR="00AE413A">
        <w:t>21</w:t>
      </w:r>
      <w:proofErr w:type="spellEnd"/>
      <w:r w:rsidRPr="00AE413A">
        <w:t xml:space="preserve"> kn,</w:t>
      </w:r>
      <w:r>
        <w:t xml:space="preserve"> pri čemu je sukladno članku 4. Uredbe korišten postotak od</w:t>
      </w:r>
      <w:r w:rsidR="00AE413A">
        <w:t xml:space="preserve"> </w:t>
      </w:r>
      <w:proofErr w:type="spellStart"/>
      <w:r w:rsidR="00AE413A">
        <w:t>10</w:t>
      </w:r>
      <w:proofErr w:type="spellEnd"/>
      <w:r>
        <w:t xml:space="preserve"> % na iznos unovčene stečajne mase, a budući da je </w:t>
      </w:r>
      <w:proofErr w:type="spellStart"/>
      <w:r w:rsidR="00AE413A">
        <w:t>64</w:t>
      </w:r>
      <w:proofErr w:type="spellEnd"/>
      <w:r w:rsidR="00AE413A">
        <w:t>,</w:t>
      </w:r>
      <w:proofErr w:type="spellStart"/>
      <w:r w:rsidR="00AE413A">
        <w:t>34</w:t>
      </w:r>
      <w:proofErr w:type="spellEnd"/>
      <w:r>
        <w:t xml:space="preserve"> % stečajne mase unovčen do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stečajnom upravitelju pripada </w:t>
      </w:r>
      <w:proofErr w:type="spellStart"/>
      <w:r w:rsidR="00AE413A">
        <w:t>64</w:t>
      </w:r>
      <w:proofErr w:type="spellEnd"/>
      <w:r w:rsidR="00AE413A">
        <w:t>,</w:t>
      </w:r>
      <w:proofErr w:type="spellStart"/>
      <w:r w:rsidR="00AE413A">
        <w:t>34</w:t>
      </w:r>
      <w:proofErr w:type="spellEnd"/>
      <w:r>
        <w:t xml:space="preserve"> % nagrade prema pravilima Uredbe o kriterijima i načinu obračuna i plaćanja nagrade stečajnim upraviteljima 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odnosno neto iznos od </w:t>
      </w:r>
      <w:proofErr w:type="spellStart"/>
      <w:r w:rsidR="00AE413A">
        <w:t>24.156</w:t>
      </w:r>
      <w:proofErr w:type="spellEnd"/>
      <w:r w:rsidR="00AE413A">
        <w:t>,</w:t>
      </w:r>
      <w:proofErr w:type="spellStart"/>
      <w:r w:rsidR="00AE413A">
        <w:t>59</w:t>
      </w:r>
      <w:proofErr w:type="spellEnd"/>
      <w:r>
        <w:t xml:space="preserve"> kn.</w:t>
      </w:r>
    </w:p>
    <w:p w:rsidRDefault="007D2A27" w:rsidP="007D2A27" w:rsidR="007D2A27">
      <w:pPr>
        <w:jc w:val="both"/>
      </w:pPr>
    </w:p>
    <w:p w:rsidRDefault="007D2A27" w:rsidP="007D2A27" w:rsidR="007D2A27">
      <w:pPr>
        <w:ind w:firstLine="708"/>
        <w:jc w:val="both"/>
      </w:pPr>
      <w:r>
        <w:t xml:space="preserve">Sukladno članku </w:t>
      </w:r>
      <w:proofErr w:type="spellStart"/>
      <w:r>
        <w:t>94</w:t>
      </w:r>
      <w:proofErr w:type="spellEnd"/>
      <w:r>
        <w:t xml:space="preserve">. u vezi s člankom </w:t>
      </w:r>
      <w:proofErr w:type="spellStart"/>
      <w:r>
        <w:t>441</w:t>
      </w:r>
      <w:proofErr w:type="spellEnd"/>
      <w:r>
        <w:t xml:space="preserve">. Stečajnog </w:t>
      </w:r>
      <w:r w:rsidR="00AE413A">
        <w:t xml:space="preserve">zakona (Narodne novine broj  </w:t>
      </w:r>
      <w:proofErr w:type="spellStart"/>
      <w:r w:rsidR="00AE413A">
        <w:t>71</w:t>
      </w:r>
      <w:proofErr w:type="spellEnd"/>
      <w:r>
        <w:t>/</w:t>
      </w:r>
      <w:proofErr w:type="spellStart"/>
      <w:r>
        <w:t>15</w:t>
      </w:r>
      <w:proofErr w:type="spellEnd"/>
      <w:r w:rsidR="003438FD">
        <w:t xml:space="preserve"> i </w:t>
      </w:r>
      <w:proofErr w:type="spellStart"/>
      <w:r w:rsidR="003438FD">
        <w:t>104</w:t>
      </w:r>
      <w:proofErr w:type="spellEnd"/>
      <w:r w:rsidR="003438FD">
        <w:t>/</w:t>
      </w:r>
      <w:proofErr w:type="spellStart"/>
      <w:r w:rsidR="003438FD">
        <w:t>17</w:t>
      </w:r>
      <w:proofErr w:type="spellEnd"/>
      <w:r>
        <w:t xml:space="preserve">) i članka 4. Uredbe o kriterijima i načinu obračuna i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), stečajnom upravitelju je uzimaju u obzir obujam poslova i njegov rad određena konačna nagrada u iznosu kao u točki 1. izreke ovog rješenja.   </w:t>
      </w:r>
    </w:p>
    <w:p w:rsidRDefault="007D2A27" w:rsidP="007D2A27" w:rsidR="007D2A27">
      <w:pPr>
        <w:jc w:val="both"/>
      </w:pPr>
    </w:p>
    <w:p w:rsidRDefault="007D2A27" w:rsidP="007D2A27" w:rsidR="005B4278">
      <w:pPr>
        <w:jc w:val="both"/>
      </w:pPr>
      <w:r>
        <w:tab/>
        <w:t xml:space="preserve">Temeljem odredbe članka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3438FD">
        <w:t xml:space="preserve"> i </w:t>
      </w:r>
      <w:proofErr w:type="spellStart"/>
      <w:r w:rsidR="003438FD">
        <w:t>104</w:t>
      </w:r>
      <w:proofErr w:type="spellEnd"/>
      <w:r w:rsidR="003438FD">
        <w:t>/</w:t>
      </w:r>
      <w:proofErr w:type="spellStart"/>
      <w:r w:rsidR="003438FD">
        <w:t>17</w:t>
      </w:r>
      <w:proofErr w:type="spellEnd"/>
      <w:r>
        <w:t xml:space="preserve">) i odredbi članaka 7., </w:t>
      </w:r>
      <w:proofErr w:type="spellStart"/>
      <w:r>
        <w:t>15</w:t>
      </w:r>
      <w:proofErr w:type="spellEnd"/>
      <w:r>
        <w:t xml:space="preserve">. i </w:t>
      </w:r>
      <w:proofErr w:type="spellStart"/>
      <w:r>
        <w:t>16</w:t>
      </w:r>
      <w:proofErr w:type="spellEnd"/>
      <w:r>
        <w:t xml:space="preserve">. 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 određena je bruto nagrada stečajnog upravitelja, za poslove obavljanja nakon stupanja na snagu Uredbe o kriterijima i načinu obračuna i plaćanja  nagrade  stečajnim  upraviteljima 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prema vrijednosti unovčene stečajne mase u ukupnom iznosu od </w:t>
      </w:r>
      <w:proofErr w:type="spellStart"/>
      <w:r w:rsidR="003438FD">
        <w:t>375.452</w:t>
      </w:r>
      <w:proofErr w:type="spellEnd"/>
      <w:r w:rsidR="003438FD">
        <w:t>,</w:t>
      </w:r>
      <w:proofErr w:type="spellStart"/>
      <w:r w:rsidR="003438FD">
        <w:t>13</w:t>
      </w:r>
      <w:proofErr w:type="spellEnd"/>
      <w:r>
        <w:t xml:space="preserve"> kn, kako slijedi: za iznos od </w:t>
      </w:r>
      <w:proofErr w:type="spellStart"/>
      <w:r>
        <w:t>100.000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proofErr w:type="spellStart"/>
      <w:r>
        <w:t>16</w:t>
      </w:r>
      <w:proofErr w:type="spellEnd"/>
      <w:r>
        <w:t xml:space="preserve"> % što </w:t>
      </w:r>
      <w:r w:rsidR="00163382">
        <w:t xml:space="preserve"> i</w:t>
      </w:r>
      <w:r>
        <w:t xml:space="preserve">znosi </w:t>
      </w:r>
      <w:proofErr w:type="spellStart"/>
      <w:r>
        <w:t>16.000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</w:t>
      </w:r>
      <w:r w:rsidR="00163382">
        <w:t xml:space="preserve"> </w:t>
      </w:r>
      <w:r>
        <w:t xml:space="preserve"> za</w:t>
      </w:r>
      <w:r w:rsidR="00163382">
        <w:t xml:space="preserve"> </w:t>
      </w:r>
      <w:r>
        <w:t xml:space="preserve"> daljnji iznos od </w:t>
      </w:r>
      <w:proofErr w:type="spellStart"/>
      <w:r>
        <w:t>200.000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</w:p>
    <w:p w:rsidRDefault="005B4278" w:rsidP="005B4278" w:rsidR="005B4278">
      <w:pPr>
        <w:jc w:val="center"/>
      </w:pPr>
      <w:r>
        <w:lastRenderedPageBreak/>
        <w:t>3</w:t>
      </w:r>
    </w:p>
    <w:p w:rsidRDefault="005B4278" w:rsidP="005B4278" w:rsidR="005B427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160</w:t>
      </w:r>
      <w:proofErr w:type="spellEnd"/>
    </w:p>
    <w:p w:rsidRDefault="005B4278" w:rsidP="007D2A27" w:rsidR="005B4278">
      <w:pPr>
        <w:jc w:val="both"/>
      </w:pPr>
    </w:p>
    <w:p w:rsidRDefault="005B4278" w:rsidP="007D2A27" w:rsidR="005B4278">
      <w:pPr>
        <w:jc w:val="both"/>
      </w:pPr>
    </w:p>
    <w:p w:rsidRDefault="005B4278" w:rsidP="007D2A27" w:rsidR="005B4278">
      <w:pPr>
        <w:jc w:val="both"/>
      </w:pPr>
    </w:p>
    <w:p w:rsidRDefault="007D2A27" w:rsidP="007D2A27" w:rsidR="007D2A27">
      <w:pPr>
        <w:jc w:val="both"/>
      </w:pPr>
      <w:proofErr w:type="spellStart"/>
      <w:r>
        <w:t>12</w:t>
      </w:r>
      <w:proofErr w:type="spellEnd"/>
      <w:r>
        <w:t xml:space="preserve"> % što iznosi </w:t>
      </w:r>
      <w:proofErr w:type="spellStart"/>
      <w:r>
        <w:t>24.000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 w:rsidR="003438FD">
        <w:t>75.452</w:t>
      </w:r>
      <w:proofErr w:type="spellEnd"/>
      <w:r w:rsidR="003438FD">
        <w:t>,</w:t>
      </w:r>
      <w:proofErr w:type="spellStart"/>
      <w:r w:rsidR="003438FD">
        <w:t>13</w:t>
      </w:r>
      <w:proofErr w:type="spellEnd"/>
      <w:r w:rsidR="003438FD">
        <w:t xml:space="preserve"> kn</w:t>
      </w:r>
      <w:r>
        <w:t xml:space="preserve"> </w:t>
      </w:r>
      <w:proofErr w:type="spellStart"/>
      <w:r>
        <w:t>10</w:t>
      </w:r>
      <w:proofErr w:type="spellEnd"/>
      <w:r>
        <w:t xml:space="preserve"> % što iznosi </w:t>
      </w:r>
      <w:proofErr w:type="spellStart"/>
      <w:r w:rsidR="003438FD">
        <w:t>7.545</w:t>
      </w:r>
      <w:proofErr w:type="spellEnd"/>
      <w:r w:rsidR="003438FD">
        <w:t>,</w:t>
      </w:r>
      <w:proofErr w:type="spellStart"/>
      <w:r w:rsidR="003438FD">
        <w:t>21</w:t>
      </w:r>
      <w:proofErr w:type="spellEnd"/>
      <w:r w:rsidR="003438FD">
        <w:t xml:space="preserve"> </w:t>
      </w:r>
      <w:r>
        <w:t xml:space="preserve"> kn,  što ukupno iznosi bruto </w:t>
      </w:r>
      <w:proofErr w:type="spellStart"/>
      <w:r w:rsidR="003438FD">
        <w:t>47.545</w:t>
      </w:r>
      <w:proofErr w:type="spellEnd"/>
      <w:r w:rsidR="003438FD">
        <w:t>,</w:t>
      </w:r>
      <w:proofErr w:type="spellStart"/>
      <w:r w:rsidR="003438FD">
        <w:t>21</w:t>
      </w:r>
      <w:proofErr w:type="spellEnd"/>
      <w:r w:rsidR="003438FD">
        <w:t xml:space="preserve"> </w:t>
      </w:r>
      <w:r>
        <w:t xml:space="preserve"> kn.  Budući je </w:t>
      </w:r>
      <w:proofErr w:type="spellStart"/>
      <w:r w:rsidR="003438FD">
        <w:t>35</w:t>
      </w:r>
      <w:proofErr w:type="spellEnd"/>
      <w:r w:rsidR="003438FD">
        <w:t>,</w:t>
      </w:r>
      <w:proofErr w:type="spellStart"/>
      <w:r w:rsidR="003438FD">
        <w:t>66</w:t>
      </w:r>
      <w:proofErr w:type="spellEnd"/>
      <w:r>
        <w:t xml:space="preserve"> % stečajne mase unovčeno nakon stupanja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stečajnom upravitelju pripada </w:t>
      </w:r>
      <w:proofErr w:type="spellStart"/>
      <w:r w:rsidR="008A56E5">
        <w:t>35</w:t>
      </w:r>
      <w:proofErr w:type="spellEnd"/>
      <w:r w:rsidR="008A56E5">
        <w:t>,</w:t>
      </w:r>
      <w:proofErr w:type="spellStart"/>
      <w:r w:rsidR="008A56E5">
        <w:t>66</w:t>
      </w:r>
      <w:proofErr w:type="spellEnd"/>
      <w:r>
        <w:t xml:space="preserve"> % nagrade prema pravilima ove Uredbe, odnosno bruto iznos od </w:t>
      </w:r>
      <w:proofErr w:type="spellStart"/>
      <w:r w:rsidR="008A56E5">
        <w:t>16.954</w:t>
      </w:r>
      <w:proofErr w:type="spellEnd"/>
      <w:r w:rsidR="008A56E5">
        <w:t>,</w:t>
      </w:r>
      <w:proofErr w:type="spellStart"/>
      <w:r w:rsidR="008A56E5">
        <w:t>62</w:t>
      </w:r>
      <w:proofErr w:type="spellEnd"/>
      <w:r>
        <w:t xml:space="preserve"> kn bruto.  Slijedom navedenog odlučeno je kao u točki 2. izreke ovog rješenja. 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Također stečajnom upravitelju odobrena je isplata na ime naknade stvarnih troškova, korištenje osobnog automobila za potrebe ovog stečajnog postupka, prema obrazloženom i dokumentiranom izvješću stečajnog upravitelja, te je primjenom članka </w:t>
      </w:r>
      <w:proofErr w:type="spellStart"/>
      <w:r>
        <w:t>94</w:t>
      </w:r>
      <w:proofErr w:type="spellEnd"/>
      <w:r>
        <w:t xml:space="preserve">. stav 3.  u vezi s člankom </w:t>
      </w:r>
      <w:proofErr w:type="spellStart"/>
      <w:r>
        <w:t>441</w:t>
      </w:r>
      <w:proofErr w:type="spellEnd"/>
      <w:r>
        <w:t>. Steč</w:t>
      </w:r>
      <w:r w:rsidR="008A56E5">
        <w:t xml:space="preserve">ajnog zakona (Narodne novine </w:t>
      </w:r>
      <w:proofErr w:type="spellStart"/>
      <w:r w:rsidR="008A56E5">
        <w:t>71</w:t>
      </w:r>
      <w:proofErr w:type="spellEnd"/>
      <w:r w:rsidR="008A56E5">
        <w:t>/</w:t>
      </w:r>
      <w:proofErr w:type="spellStart"/>
      <w:r w:rsidR="008A56E5">
        <w:t>15</w:t>
      </w:r>
      <w:proofErr w:type="spellEnd"/>
      <w:r w:rsidR="008A56E5">
        <w:t xml:space="preserve"> i </w:t>
      </w:r>
      <w:proofErr w:type="spellStart"/>
      <w:r w:rsidR="008A56E5">
        <w:t>104</w:t>
      </w:r>
      <w:proofErr w:type="spellEnd"/>
      <w:r w:rsidR="008A56E5">
        <w:t>/</w:t>
      </w:r>
      <w:proofErr w:type="spellStart"/>
      <w:r w:rsidR="008A56E5">
        <w:t>17</w:t>
      </w:r>
      <w:proofErr w:type="spellEnd"/>
      <w:r>
        <w:t>) riješeno kao u točci 3. izreke ovog rješenja.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 </w:t>
      </w:r>
    </w:p>
    <w:p w:rsidRDefault="007D2A27" w:rsidP="007D2A27" w:rsidR="007D2A27">
      <w:pPr>
        <w:jc w:val="center"/>
      </w:pPr>
      <w:r>
        <w:t xml:space="preserve">U Osijeku </w:t>
      </w:r>
      <w:r w:rsidR="00AF3A04">
        <w:t xml:space="preserve">8. ožujak  </w:t>
      </w:r>
      <w:proofErr w:type="spellStart"/>
      <w:r w:rsidR="00DE5FA5">
        <w:t>2018</w:t>
      </w:r>
      <w:proofErr w:type="spellEnd"/>
      <w:r w:rsidR="00DE5FA5">
        <w:t xml:space="preserve">. </w:t>
      </w:r>
      <w:r>
        <w:t xml:space="preserve">  </w:t>
      </w:r>
    </w:p>
    <w:p w:rsidRDefault="007D2A27" w:rsidP="007D2A27" w:rsidR="007D2A27"/>
    <w:p w:rsidRDefault="007D2A27" w:rsidP="007D2A27" w:rsidR="007D2A27">
      <w:pPr>
        <w:jc w:val="both"/>
      </w:pPr>
      <w:r>
        <w:t>Zapisničar</w:t>
      </w:r>
    </w:p>
    <w:p w:rsidRDefault="007D2A27" w:rsidP="007D2A27" w:rsidR="007D2A27">
      <w:pPr>
        <w:jc w:val="both"/>
      </w:pPr>
      <w:r>
        <w:t xml:space="preserve">Maja Kocijan </w:t>
      </w:r>
    </w:p>
    <w:p w:rsidRDefault="007D2A27" w:rsidP="007D2A27" w:rsidR="007D2A27">
      <w:pPr>
        <w:jc w:val="both"/>
      </w:pPr>
    </w:p>
    <w:p w:rsidRDefault="007D2A27" w:rsidP="007D2A27" w:rsidR="007D2A27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7D2A27" w:rsidP="007D2A27" w:rsidR="007D2A2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163382" w:rsidP="007D2A27" w:rsidR="00163382" w:rsidRPr="00CE0F48">
      <w:pPr>
        <w:jc w:val="both"/>
      </w:pPr>
    </w:p>
    <w:p w:rsidRDefault="007D2A27" w:rsidP="007D2A27" w:rsidR="007D2A27" w:rsidRPr="00E23B2F">
      <w:pPr>
        <w:jc w:val="both"/>
      </w:pPr>
      <w:r>
        <w:t>POUKA O PRAVNOM LIJEKU:</w:t>
      </w:r>
    </w:p>
    <w:p w:rsidRDefault="007D2A27" w:rsidP="007D2A27" w:rsidR="007D2A27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7D2A27" w:rsidP="007D2A27" w:rsidR="007D2A27">
      <w:pPr>
        <w:jc w:val="both"/>
      </w:pPr>
    </w:p>
    <w:p w:rsidRDefault="007D2A27" w:rsidP="007D2A27" w:rsidR="007D2A27" w:rsidRPr="00E23B2F">
      <w:pPr>
        <w:jc w:val="both"/>
      </w:pPr>
    </w:p>
    <w:p w:rsidRDefault="007D2A27" w:rsidP="007D2A27" w:rsidR="007D2A27">
      <w:r>
        <w:t>DNA</w:t>
      </w:r>
    </w:p>
    <w:p w:rsidRDefault="007D2A27" w:rsidP="007D2A27" w:rsidR="007D2A27">
      <w:pPr>
        <w:numPr>
          <w:ilvl w:val="0"/>
          <w:numId w:val="3"/>
        </w:numPr>
      </w:pPr>
      <w:r>
        <w:t xml:space="preserve">Stečajni upravitelj </w:t>
      </w:r>
      <w:r w:rsidR="00AF3A04">
        <w:t>Zoran Subotić</w:t>
      </w:r>
    </w:p>
    <w:p w:rsidRDefault="008A56E5" w:rsidP="007D2A27" w:rsidR="008A56E5">
      <w:pPr>
        <w:numPr>
          <w:ilvl w:val="0"/>
          <w:numId w:val="3"/>
        </w:numPr>
      </w:pPr>
      <w:r>
        <w:t>članovi Odbora vjerovnika</w:t>
      </w:r>
    </w:p>
    <w:p w:rsidRDefault="008A56E5" w:rsidP="008A56E5" w:rsidR="008A56E5">
      <w:pPr>
        <w:pStyle w:val="Tijeloteksta"/>
        <w:numPr>
          <w:ilvl w:val="0"/>
          <w:numId w:val="7"/>
        </w:numPr>
        <w:jc w:val="left"/>
      </w:pPr>
      <w:r>
        <w:t>Borovo d.d. Vukovar,</w:t>
      </w:r>
      <w:r w:rsidR="005B4278">
        <w:t xml:space="preserve"> Vukovar, A. Starčevića 2 d </w:t>
      </w:r>
    </w:p>
    <w:p w:rsidRDefault="005B4278" w:rsidP="005B4278" w:rsidR="005B4278">
      <w:pPr>
        <w:pStyle w:val="Tijeloteksta"/>
        <w:numPr>
          <w:ilvl w:val="0"/>
          <w:numId w:val="7"/>
        </w:numPr>
        <w:jc w:val="left"/>
      </w:pPr>
      <w:r>
        <w:t>Croatia banka d.d. Zagreb, Županja, J. J. Strossmayera 5</w:t>
      </w:r>
    </w:p>
    <w:p w:rsidRDefault="005B4278" w:rsidP="005B4278" w:rsidR="008A56E5">
      <w:pPr>
        <w:pStyle w:val="Tijeloteksta"/>
        <w:numPr>
          <w:ilvl w:val="0"/>
          <w:numId w:val="7"/>
        </w:numPr>
        <w:jc w:val="left"/>
      </w:pPr>
      <w:r>
        <w:t xml:space="preserve">Vupik d.d. Vukovar, Sajmište </w:t>
      </w:r>
      <w:proofErr w:type="spellStart"/>
      <w:r>
        <w:t>113</w:t>
      </w:r>
      <w:proofErr w:type="spellEnd"/>
      <w:r>
        <w:t xml:space="preserve"> c, Vukovar</w:t>
      </w:r>
    </w:p>
    <w:p w:rsidRDefault="007D2A27" w:rsidP="007D2A27" w:rsidR="007D2A27">
      <w:pPr>
        <w:numPr>
          <w:ilvl w:val="0"/>
          <w:numId w:val="3"/>
        </w:numPr>
      </w:pPr>
      <w:r>
        <w:t>e-oglasna ploča</w:t>
      </w:r>
    </w:p>
    <w:p w:rsidRDefault="007D2A27" w:rsidP="007D2A27" w:rsidR="007D2A27">
      <w:pPr>
        <w:numPr>
          <w:ilvl w:val="0"/>
          <w:numId w:val="3"/>
        </w:numPr>
      </w:pPr>
      <w:r>
        <w:t xml:space="preserve">kal. </w:t>
      </w:r>
      <w:r w:rsidR="005B4278">
        <w:t>3/4</w:t>
      </w:r>
    </w:p>
    <w:p w:rsidRDefault="00BD7BE2" w:rsidP="007D2A27" w:rsidR="00BD7BE2"/>
    <w:sectPr w:rsidSect="00163382" w:rsidR="00BD7BE2">
      <w:pgSz w:code="9" w:h="16838" w:w="11906"/>
      <w:pgMar w:gutter="0" w:footer="709" w:header="709" w:left="1704" w:bottom="1418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07CF"/>
    <w:multiLevelType w:val="hybridMultilevel"/>
    <w:tmpl w:val="3064B5E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BC437F"/>
    <w:multiLevelType w:val="hybridMultilevel"/>
    <w:tmpl w:val="D8BEA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63382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0613"/>
    <w:rsid w:val="002C2752"/>
    <w:rsid w:val="002E546B"/>
    <w:rsid w:val="00320B44"/>
    <w:rsid w:val="0032250B"/>
    <w:rsid w:val="00324FD3"/>
    <w:rsid w:val="00335DDA"/>
    <w:rsid w:val="003438FD"/>
    <w:rsid w:val="0035652B"/>
    <w:rsid w:val="00390795"/>
    <w:rsid w:val="003B6B24"/>
    <w:rsid w:val="003E1CC7"/>
    <w:rsid w:val="003E6A42"/>
    <w:rsid w:val="00402070"/>
    <w:rsid w:val="00446AA2"/>
    <w:rsid w:val="004542A3"/>
    <w:rsid w:val="004569C8"/>
    <w:rsid w:val="00485A71"/>
    <w:rsid w:val="004909AC"/>
    <w:rsid w:val="0049290D"/>
    <w:rsid w:val="004B3638"/>
    <w:rsid w:val="004D1B08"/>
    <w:rsid w:val="00520114"/>
    <w:rsid w:val="00526972"/>
    <w:rsid w:val="00545BC5"/>
    <w:rsid w:val="005549BD"/>
    <w:rsid w:val="005613D0"/>
    <w:rsid w:val="005709F5"/>
    <w:rsid w:val="005A4A48"/>
    <w:rsid w:val="005B4278"/>
    <w:rsid w:val="005C5406"/>
    <w:rsid w:val="005E0EDC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773E7"/>
    <w:rsid w:val="006A2056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D2A27"/>
    <w:rsid w:val="0082334F"/>
    <w:rsid w:val="00836AD0"/>
    <w:rsid w:val="008505E0"/>
    <w:rsid w:val="00860E16"/>
    <w:rsid w:val="0086739A"/>
    <w:rsid w:val="00871ED4"/>
    <w:rsid w:val="008A3183"/>
    <w:rsid w:val="008A56E5"/>
    <w:rsid w:val="008A7160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AE413A"/>
    <w:rsid w:val="00AF3A04"/>
    <w:rsid w:val="00B0435A"/>
    <w:rsid w:val="00B10541"/>
    <w:rsid w:val="00B55487"/>
    <w:rsid w:val="00B579D1"/>
    <w:rsid w:val="00B77EFB"/>
    <w:rsid w:val="00BB1F54"/>
    <w:rsid w:val="00BB210D"/>
    <w:rsid w:val="00BB2F5E"/>
    <w:rsid w:val="00BD0679"/>
    <w:rsid w:val="00BD7BE2"/>
    <w:rsid w:val="00BF61F7"/>
    <w:rsid w:val="00C21D09"/>
    <w:rsid w:val="00C32F6B"/>
    <w:rsid w:val="00C56374"/>
    <w:rsid w:val="00C64FE8"/>
    <w:rsid w:val="00C72FD4"/>
    <w:rsid w:val="00CC06A2"/>
    <w:rsid w:val="00CE0F48"/>
    <w:rsid w:val="00CE5B5B"/>
    <w:rsid w:val="00CE6005"/>
    <w:rsid w:val="00D267B2"/>
    <w:rsid w:val="00D54285"/>
    <w:rsid w:val="00D64E1C"/>
    <w:rsid w:val="00D67292"/>
    <w:rsid w:val="00D85C47"/>
    <w:rsid w:val="00D904ED"/>
    <w:rsid w:val="00DC4A8A"/>
    <w:rsid w:val="00DD4E91"/>
    <w:rsid w:val="00DE12AF"/>
    <w:rsid w:val="00DE5FA5"/>
    <w:rsid w:val="00DF69B6"/>
    <w:rsid w:val="00DF7D1F"/>
    <w:rsid w:val="00E16D34"/>
    <w:rsid w:val="00E54436"/>
    <w:rsid w:val="00E64D35"/>
    <w:rsid w:val="00E9424C"/>
    <w:rsid w:val="00F16C09"/>
    <w:rsid w:val="00F1706F"/>
    <w:rsid w:val="00F248A0"/>
    <w:rsid w:val="00F3776A"/>
    <w:rsid w:val="00F51A8B"/>
    <w:rsid w:val="00F618AA"/>
    <w:rsid w:val="00F71C25"/>
    <w:rsid w:val="00F775BD"/>
    <w:rsid w:val="00F77966"/>
    <w:rsid w:val="00FB75DE"/>
    <w:rsid w:val="00FB7DF0"/>
    <w:rsid w:val="00FD5DB5"/>
    <w:rsid w:val="00FE182C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3E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3E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48530-8469-492A-B57C-18AA2CA0D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5614</properties:Characters>
  <properties:Lines>142</properties:Lines>
  <properties:Paragraphs>41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2018-03-08T07:33:00Z</dcterms:created>
  <dc:creator>..</dc:creator>
  <cp:lastModifiedBy>Maja Kocijan</cp:lastModifiedBy>
  <cp:lastPrinted>2018-03-08T07:52:00Z</cp:lastPrinted>
  <dcterms:modified xmlns:xsi="http://www.w3.org/2001/XMLSchema-instance" xsi:type="dcterms:W3CDTF">2018-03-08T08:21:00Z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 i putni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