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8dbb" w14:paraId="c148dbb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8439DC">
        <w:t>359</w:t>
      </w:r>
      <w:r w:rsidR="00271D07">
        <w:t>/2018</w:t>
      </w:r>
      <w:r w:rsidR="00371FDE">
        <w:t>-</w:t>
      </w:r>
      <w:r w:rsidR="008439DC">
        <w:t>117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8439DC">
        <w:t>Stečajna masa iza</w:t>
      </w:r>
      <w:r w:rsidR="008439DC" w:rsidRPr="006F1FF1">
        <w:t xml:space="preserve"> </w:t>
      </w:r>
      <w:r w:rsidR="008439DC">
        <w:t>PS – DALMACO d.o.o. Zadar u stečaju, OIB: 42148967010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8439DC">
        <w:t>Ivanka Bosotina</w:t>
      </w:r>
      <w:r w:rsidR="00D802CF">
        <w:t>,</w:t>
      </w:r>
      <w:r>
        <w:t xml:space="preserve"> dana </w:t>
      </w:r>
      <w:r w:rsidR="000840A1">
        <w:t>7</w:t>
      </w:r>
      <w:r w:rsidR="00ED2B2D">
        <w:t xml:space="preserve">. </w:t>
      </w:r>
      <w:r w:rsidR="008439DC">
        <w:t>siječnja</w:t>
      </w:r>
      <w:r w:rsidR="00FA674D">
        <w:t xml:space="preserve"> 201</w:t>
      </w:r>
      <w:r w:rsidR="008439DC">
        <w:t>9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8439DC" w:rsidP="004C533A" w:rsidR="00416E97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1698/114</w:t>
      </w:r>
      <w:r w:rsidRPr="006F1FF1">
        <w:t xml:space="preserve"> k.o. </w:t>
      </w:r>
      <w:r>
        <w:t>Crno</w:t>
      </w:r>
      <w:r w:rsidRPr="006F1FF1">
        <w:t xml:space="preserve">, zk. ul. </w:t>
      </w:r>
      <w:r>
        <w:t>1138</w:t>
      </w:r>
      <w:r w:rsidRPr="006F1FF1">
        <w:t>,</w:t>
      </w:r>
      <w:r>
        <w:t xml:space="preserve"> </w:t>
      </w:r>
      <w:r w:rsidRPr="006F1FF1">
        <w:t xml:space="preserve">površine </w:t>
      </w:r>
      <w:r>
        <w:t>4736</w:t>
      </w:r>
      <w:r w:rsidRPr="006F1FF1">
        <w:t xml:space="preserve"> m2, u naravi </w:t>
      </w:r>
      <w:r>
        <w:t>dvor-neplodno, industrijska zgrada i pomoćni objekt</w:t>
      </w:r>
    </w:p>
    <w:p w:rsidRDefault="00E20321" w:rsidP="00416E97" w:rsidR="00E20321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840A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27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E20321">
        <w:rPr>
          <w:b/>
          <w:u w:val="single"/>
        </w:rPr>
        <w:t xml:space="preserve"> 2019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9,30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840A1">
        <w:t>7</w:t>
      </w:r>
      <w:r w:rsidR="00FA674D">
        <w:t xml:space="preserve">. </w:t>
      </w:r>
      <w:r w:rsidR="000840A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B78E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B78E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2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840A1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C533A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B78EB"/>
    <w:rsid w:val="007C3A85"/>
    <w:rsid w:val="007D005F"/>
    <w:rsid w:val="007D37BA"/>
    <w:rsid w:val="007E4A12"/>
    <w:rsid w:val="008040CD"/>
    <w:rsid w:val="00833B90"/>
    <w:rsid w:val="008439DC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7E1F"/>
    <w:rsid w:val="00C12769"/>
    <w:rsid w:val="00C37639"/>
    <w:rsid w:val="00C46DB5"/>
    <w:rsid w:val="00C56F54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597D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PS DALMACO društvo s ograničenom odgovornošću za proizvodnju, usluge, turizam, unutarnju i vanjsku trgovi</izvorni_sadrzaj>
    <derivirana_varijabla naziv="DomainObject.Predmet.ProtustrankaFormated_1">  Stečajna masa iza PS DALMACO društvo s ograničenom odgovornošću za proizvodnju, usluge, turizam, unutarnju i vanjsku trgovi</derivirana_varijabla>
  </DomainObject.Predmet.ProtustrankaFormated>
  <DomainObject.Predmet.ProtustrankaFormatedOIB>
    <izvorni_sadrzaj>  Stečajna masa iza PS DALMACO društvo s ograničenom odgovornošću za proizvodnju, usluge, turizam, unutarnju i vanjsku trgovi, OIB 42148967010</izvorni_sadrzaj>
    <derivirana_varijabla naziv="DomainObject.Predmet.ProtustrankaFormatedOIB_1">  Stečajna masa iza PS DALMACO društvo s ograničenom odgovornošću za proizvodnju, usluge, turizam, unutarnju i vanjsku trgovi, OIB 42148967010</derivirana_varijabla>
  </DomainObject.Predmet.ProtustrankaFormatedOIB>
  <DomainObject.Predmet.ProtustrankaFormatedWithAdress>
    <izvorni_sadrzaj> Stečajna masa iza PS DALMACO društvo s ograničenom odgovornošću za proizvodnju, usluge, turizam, unutarnju i vanjsku trgovi, Dalmatinskog sabora 3, 23000 Zadar</izvorni_sadrzaj>
    <derivirana_varijabla naziv="DomainObject.Predmet.ProtustrankaFormatedWithAdress_1"> Stečajna masa iza PS DALMACO društvo s ograničenom odgovornošću za proizvodnju, usluge, turizam, unutarnju i vanjsku trgovi, Dalmatinskog sabora 3, 23000 Zadar</derivirana_varijabla>
  </DomainObject.Predmet.ProtustrankaFormatedWithAdress>
  <DomainObject.Predmet.ProtustrankaFormatedWithAdressOIB>
    <izvorni_sadrzaj> Stečajna masa iza PS DALMACO društvo s ograničenom odgovornošću za proizvodnju, usluge, turizam, unutarnju i vanjsku trgovi, OIB 42148967010, Dalmatinskog sabora 3, 23000 Zadar</izvorni_sadrzaj>
    <derivirana_varijabla naziv="DomainObject.Predmet.ProtustrankaFormatedWithAdressOIB_1"> Stečajna masa iza PS DALMACO društvo s ograničenom odgovornošću za proizvodnju, usluge, turizam, unutarnju i vanjsku trgovi, OIB 42148967010, Dalmatinskog sabora 3, 23000 Zadar</derivirana_varijabla>
  </DomainObject.Predmet.ProtustrankaFormatedWithAdressOIB>
  <DomainObject.Predmet.ProtustrankaWithAdress>
    <izvorni_sadrzaj>Stečajna masa iza PS DALMACO društvo s ograničenom odgovornošću za proizvodnju, usluge, turizam, unutarnju i vanjsku trgovi Dalmatinskog sabora 3, 23000 Zadar</izvorni_sadrzaj>
    <derivirana_varijabla naziv="DomainObject.Predmet.ProtustrankaWithAdress_1">Stečajna masa iza PS DALMACO društvo s ograničenom odgovornošću za proizvodnju, usluge, turizam, unutarnju i vanjsku trgovi Dalmatinskog sabora 3, 23000 Zadar</derivirana_varijabla>
  </DomainObject.Predmet.ProtustrankaWithAdress>
  <DomainObject.Predmet.ProtustrankaWith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WithAdressOIB_1">Stečajna masa iza PS DALMACO društvo s ograničenom odgovornošću za proizvodnju, usluge, turizam, unutarnju i vanjsku trgovi, OIB 42148967010, Dalmatinskog sabora 3, 23000 Zadar</derivirana_varijabla>
  </DomainObject.Predmet.ProtustrankaWithAdressOIB>
  <DomainObject.Predmet.ProtustrankaNazivFormated>
    <izvorni_sadrzaj>Stečajna masa iza PS DALMACO društvo s ograničenom odgovornošću za proizvodnju, usluge, turizam, unutarnju i vanjsku trgovi</izvorni_sadrzaj>
    <derivirana_varijabla naziv="DomainObject.Predmet.ProtustrankaNazivFormated_1">Stečajna masa iza PS DALMACO društvo s ograničenom odgovornošću za proizvodnju, usluge, turizam, unutarnju i vanjsku trgovi</derivirana_varijabla>
  </DomainObject.Predmet.ProtustrankaNazivFormated>
  <DomainObject.Predmet.ProtustrankaNazivFormatedOIB>
    <izvorni_sadrzaj>Stečajna masa iza PS DALMACO društvo s ograničenom odgovornošću za proizvodnju, usluge, turizam, unutarnju i vanjsku trgovi, OIB 42148967010</izvorni_sadrzaj>
    <derivirana_varijabla naziv="DomainObject.Predmet.ProtustrankaNazivFormatedOIB_1">Stečajna masa iza PS DALMACO društvo s ograničenom odgovornošću za proizvodnju, usluge, turizam, unutarnju i vanjsku trgovi, OIB 42148967010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ZADAR; DRVOPROIZVOD d.o.o. Jastrebarsko</izvorni_sadrzaj>
    <derivirana_varijabla naziv="DomainObject.Predmet.StrankaFormated_1">  MF, POREZNA UPRAVA, PODRUČNI URED ZADAR; DRVOPROIZVOD d.o.o. Jastrebarsko</derivirana_varijabla>
  </DomainObject.Predmet.StrankaFormated>
  <DomainObject.Predmet.StrankaFormatedOIB>
    <izvorni_sadrzaj>  MF, POREZNA UPRAVA, PODRUČNI URED ZADAR, OIB 18683136487; DRVOPROIZVOD d.o.o. Jastrebarsko, OIB 20021593437</izvorni_sadrzaj>
    <derivirana_varijabla naziv="DomainObject.Predmet.StrankaFormatedOIB_1">  MF, POREZNA UPRAVA, PODRUČNI URED ZADAR, OIB 18683136487; DRVOPROIZVOD d.o.o. Jastrebarsko, OIB 20021593437</derivirana_varijabla>
  </DomainObject.Predmet.StrankaFormatedOIB>
  <DomainObject.Predmet.StrankaFormatedWithAdress>
    <izvorni_sadrzaj> MF, POREZNA UPRAVA, PODRUČNI URED ZADAR; DRVOPROIZVOD d.o.o. Jastrebarsko</izvorni_sadrzaj>
    <derivirana_varijabla naziv="DomainObject.Predmet.StrankaFormatedWithAdress_1"> MF, POREZNA UPRAVA, PODRUČNI URED ZADAR; DRVOPROIZVOD d.o.o. Jastrebarsko</derivirana_varijabla>
  </DomainObject.Predmet.StrankaFormatedWithAdress>
  <DomainObject.Predmet.StrankaFormatedWithAdressOIB>
    <izvorni_sadrzaj> MF, POREZNA UPRAVA, PODRUČNI URED ZADAR, OIB 18683136487; DRVOPROIZVOD d.o.o. Jastrebarsko, OIB 20021593437</izvorni_sadrzaj>
    <derivirana_varijabla naziv="DomainObject.Predmet.StrankaFormatedWithAdressOIB_1"> MF, POREZNA UPRAVA, PODRUČNI URED ZADAR, OIB 18683136487; DRVOPROIZVOD d.o.o. Jastrebarsko, OIB 20021593437</derivirana_varijabla>
  </DomainObject.Predmet.StrankaFormatedWithAdressOIB>
  <DomainObject.Predmet.StrankaWithAdress>
    <izvorni_sadrzaj>MF, POREZNA UPRAVA, PODRUČNI URED ZADAR ,DRVOPROIZVOD d.o.o. Jastrebarsko </izvorni_sadrzaj>
    <derivirana_varijabla naziv="DomainObject.Predmet.StrankaWithAdress_1">MF, POREZNA UPRAVA, PODRUČNI URED ZADAR ,DRVOPROIZVOD d.o.o. Jastrebarsko </derivirana_varijabla>
  </DomainObject.Predmet.StrankaWithAdress>
  <DomainObject.Predmet.StrankaWithAdressOIB>
    <izvorni_sadrzaj>MF, POREZNA UPRAVA, PODRUČNI URED ZADAR, OIB 18683136487,DRVOPROIZVOD d.o.o. Jastrebarsko, OIB 20021593437</izvorni_sadrzaj>
    <derivirana_varijabla naziv="DomainObject.Predmet.StrankaWithAdressOIB_1">MF, POREZNA UPRAVA, PODRUČNI URED ZADAR, OIB 18683136487,DRVOPROIZVOD d.o.o. Jastrebarsko, OIB 20021593437</derivirana_varijabla>
  </DomainObject.Predmet.StrankaWithAdressOIB>
  <DomainObject.Predmet.StrankaNazivFormated>
    <izvorni_sadrzaj>MF, POREZNA UPRAVA, PODRUČNI URED ZADAR,DRVOPROIZVOD d.o.o. Jastrebarsko</izvorni_sadrzaj>
    <derivirana_varijabla naziv="DomainObject.Predmet.StrankaNazivFormated_1">MF, POREZNA UPRAVA, PODRUČNI URED ZADAR,DRVOPROIZVOD d.o.o. Jastrebarsko</derivirana_varijabla>
  </DomainObject.Predmet.StrankaNazivFormated>
  <DomainObject.Predmet.StrankaNazivFormatedOIB>
    <izvorni_sadrzaj>MF, POREZNA UPRAVA, PODRUČNI URED ZADAR, OIB 18683136487,DRVOPROIZVOD d.o.o. Jastrebarsko, OIB 20021593437</izvorni_sadrzaj>
    <derivirana_varijabla naziv="DomainObject.Predmet.StrankaNazivFormatedOIB_1">MF, POREZNA UPRAVA, PODRUČNI URED ZADAR, OIB 18683136487,DRVOPROIZVOD d.o.o. Jastrebarsko, OIB 20021593437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</item>
      <item>DRVOPROIZVOD d.o.o. Jastrebarsko</item>
    </izvorni_sadrzaj>
    <derivirana_varijabla naziv="DomainObject.Predmet.StrankaListFormated_1">
      <item>MF, POREZNA UPRAVA, PODRUČNI URED ZADAR</item>
      <item>DRVOPROIZVOD d.o.o. Jastrebarsko</item>
    </derivirana_varijabla>
  </DomainObject.Predmet.StrankaListFormated>
  <DomainObject.Predmet.StrankaListFormatedOIB>
    <izvorni_sadrzaj>
      <item>MF, POREZNA UPRAVA, PODRUČNI URED ZADAR, OIB 18683136487</item>
      <item>DRVOPROIZVOD d.o.o. Jastrebarsko, OIB 20021593437</item>
    </izvorni_sadrzaj>
    <derivirana_varijabla naziv="DomainObject.Predmet.StrankaListFormatedOIB_1">
      <item>MF, POREZNA UPRAVA, PODRUČNI URED ZADAR, OIB 18683136487</item>
      <item>DRVOPROIZVOD d.o.o. Jastrebarsko, OIB 20021593437</item>
    </derivirana_varijabla>
  </DomainObject.Predmet.StrankaListFormatedOIB>
  <DomainObject.Predmet.StrankaListFormatedWithAdress>
    <izvorni_sadrzaj>
      <item>MF, POREZNA UPRAVA, PODRUČNI URED ZADAR</item>
      <item>DRVOPROIZVOD d.o.o. Jastrebarsko</item>
    </izvorni_sadrzaj>
    <derivirana_varijabla naziv="DomainObject.Predmet.StrankaListFormatedWithAdress_1">
      <item>MF, POREZNA UPRAVA, PODRUČNI URED ZADAR</item>
      <item>DRVOPROIZVOD d.o.o. Jastrebarsko</item>
    </derivirana_varijabla>
  </DomainObject.Predmet.StrankaListFormatedWithAdress>
  <DomainObject.Predmet.StrankaListFormatedWithAdressOIB>
    <izvorni_sadrzaj>
      <item>MF, POREZNA UPRAVA, PODRUČNI URED ZADAR, OIB 18683136487</item>
      <item>DRVOPROIZVOD d.o.o. Jastrebarsko, OIB 20021593437</item>
    </izvorni_sadrzaj>
    <derivirana_varijabla naziv="DomainObject.Predmet.StrankaListFormatedWithAdressOIB_1">
      <item>MF, POREZNA UPRAVA, PODRUČNI URED ZADAR, OIB 18683136487</item>
      <item>DRVOPROIZVOD d.o.o. Jastrebarsko, OIB 20021593437</item>
    </derivirana_varijabla>
  </DomainObject.Predmet.StrankaListFormatedWithAdressOIB>
  <DomainObject.Predmet.StrankaListNazivFormated>
    <izvorni_sadrzaj>
      <item>MF, POREZNA UPRAVA, PODRUČNI URED ZADAR</item>
      <item>DRVOPROIZVOD d.o.o. Jastrebarsko</item>
    </izvorni_sadrzaj>
    <derivirana_varijabla naziv="DomainObject.Predmet.StrankaListNazivFormated_1">
      <item>MF, POREZNA UPRAVA, PODRUČNI URED ZADAR</item>
      <item>DRVOPROIZVOD d.o.o. Jastrebarsko</item>
    </derivirana_varijabla>
  </DomainObject.Predmet.StrankaListNazivFormated>
  <DomainObject.Predmet.StrankaListNazivFormatedOIB>
    <izvorni_sadrzaj>
      <item>MF, POREZNA UPRAVA, PODRUČNI URED ZADAR, OIB 18683136487</item>
      <item>DRVOPROIZVOD d.o.o. Jastrebarsko, OIB 20021593437</item>
    </izvorni_sadrzaj>
    <derivirana_varijabla naziv="DomainObject.Predmet.StrankaListNazivFormatedOIB_1">
      <item>MF, POREZNA UPRAVA, PODRUČNI URED ZADAR, OIB 18683136487</item>
      <item>DRVOPROIZVOD d.o.o. Jastrebarsko, OIB 20021593437</item>
    </derivirana_varijabla>
  </DomainObject.Predmet.StrankaListNazivFormatedOIB>
  <DomainObject.Predmet.ProtuStrankaListFormated>
    <izvorni_sadrzaj>
      <item>Stečajna masa iza PS DALMACO društvo s ograničenom odgovornošću za proizvodnju, usluge, turizam, unutarnju i vanjsku trgovi</item>
    </izvorni_sadrzaj>
    <derivirana_varijabla naziv="DomainObject.Predmet.ProtuStrankaListFormated_1">
      <item>Stečajna masa iza PS DALMACO društvo s ograničenom odgovornošću za proizvodnju, usluge, turizam, unutarnju i vanjsku trgovi</item>
    </derivirana_varijabla>
  </DomainObject.Predmet.ProtuStrankaListFormated>
  <DomainObject.Predmet.ProtuStrankaList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FormatedOIB_1">
      <item>Stečajna masa iza PS DALMACO društvo s ograničenom odgovornošću za proizvodnju, usluge, turizam, unutarnju i vanjsku trgovi, OIB 42148967010</item>
    </derivirana_varijabla>
  </DomainObject.Predmet.ProtuStrankaListFormatedOIB>
  <DomainObject.Predmet.ProtuStrankaListFormatedWithAdress>
    <izvorni_sadrzaj>
      <item>Stečajna masa iza PS DALMACO društvo s ograničenom odgovornošću za proizvodnju, usluge, turizam, unutarnju i vanjsku trgovi, Dalmatinskog sabora 3, 23000 Zadar</item>
    </izvorni_sadrzaj>
    <derivirana_varijabla naziv="DomainObject.Predmet.ProtuStrankaListFormatedWithAdress_1">
      <item>Stečajna masa iza PS DALMACO društvo s ograničenom odgovornošću za proizvodnju, usluge, turizam, unutarnju i vanjsku trgovi, Dalmatinskog sabora 3, 23000 Zadar</item>
    </derivirana_varijabla>
  </DomainObject.Predmet.ProtuStrankaListFormatedWithAdress>
  <DomainObject.Predmet.ProtuStrankaListFormatedWithAdressOIB>
    <izvorni_sadrzaj>
      <item>Stečajna masa iza PS DALMACO društvo s ograničenom odgovornošću za proizvodnju, usluge, turizam, unutarnju i vanjsku trgovi, OIB 42148967010, Dalmatinskog sabora 3, 23000 Zadar</item>
    </izvorni_sadrzaj>
    <derivirana_varijabla naziv="DomainObject.Predmet.ProtuStrankaListFormatedWithAdressOIB_1">
      <item>Stečajna masa iza PS DALMACO društvo s ograničenom odgovornošću za proizvodnju, usluge, turizam, unutarnju i vanjsku trgovi, OIB 42148967010, Dalmatinskog sabora 3, 23000 Zadar</item>
    </derivirana_varijabla>
  </DomainObject.Predmet.ProtuStrankaListFormatedWithAdressOIB>
  <DomainObject.Predmet.ProtuStrankaListNazivFormated>
    <izvorni_sadrzaj>
      <item>Stečajna masa iza PS DALMACO društvo s ograničenom odgovornošću za proizvodnju, usluge, turizam, unutarnju i vanjsku trgovi</item>
    </izvorni_sadrzaj>
    <derivirana_varijabla naziv="DomainObject.Predmet.ProtuStrankaListNazivFormated_1">
      <item>Stečajna masa iza PS DALMACO društvo s ograničenom odgovornošću za proizvodnju, usluge, turizam, unutarnju i vanjsku trgovi</item>
    </derivirana_varijabla>
  </DomainObject.Predmet.ProtuStrankaListNazivFormated>
  <DomainObject.Predmet.ProtuStrankaListNaziv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NazivFormatedOIB_1">
      <item>Stečajna masa iza PS DALMACO društvo s ograničenom odgovornošću za proizvodnju, usluge, turizam, unutarnju i vanjsku trgovi, OIB 42148967010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 i dr.</izvorni_sadrzaj>
    <derivirana_varijabla naziv="DomainObject.Predmet.StrankaIDrugi_1">MF, POREZNA UPRAVA, PODRUČNI URED ZADAR i dr.</derivirana_varijabla>
  </DomainObject.Predmet.StrankaIDrugi>
  <DomainObject.Predmet.ProtustrankaIDrugi>
    <izvorni_sadrzaj>Stečajna masa iza PS DALMACO društvo s ograničenom odgovornošću za proizvodnju, usluge, turizam, unutarnju i vanjsku trgovi</izvorni_sadrzaj>
    <derivirana_varijabla naziv="DomainObject.Predmet.ProtustrankaIDrugi_1">Stečajna masa iza PS DALMACO društvo s ograničenom odgovornošću za proizvodnju, usluge, turizam, unutarnju i vanjsku trgovi</derivirana_varijabla>
  </DomainObject.Predmet.ProtustrankaIDrugi>
  <DomainObject.Predmet.StrankaIDrugiAdressOIB>
    <izvorni_sadrzaj>MF, POREZNA UPRAVA, PODRUČNI URED ZADAR, OIB 18683136487 i dr.</izvorni_sadrzaj>
    <derivirana_varijabla naziv="DomainObject.Predmet.StrankaIDrugiAdressOIB_1">MF, POREZNA UPRAVA, PODRUČNI URED ZADAR, OIB 18683136487 i dr.</derivirana_varijabla>
  </DomainObject.Predmet.StrankaIDrugiAdressOIB>
  <DomainObject.Predmet.ProtustrankaIDrugi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IDrugiAdressOIB_1">Stečajna masa iza PS DALMACO društvo s ograničenom odgovornošću za proizvodnju, usluge, turizam, unutarnju i vanjsku trgovi, OIB 42148967010,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</item>
      <item>Stečajna masa iza PS DALMACO društvo s ograničenom odgovornošću za proizvodnju, usluge, turizam, unutarnju i vanjsku trgovi</item>
      <item>DRVOPROIZVOD d.o.o. Jastrebarsko</item>
    </izvorni_sadrzaj>
    <derivirana_varijabla naziv="DomainObject.Predmet.SudioniciListNaziv_1">
      <item>MF, POREZNA UPRAVA, PODRUČNI URED ZADAR</item>
      <item>Stečajna masa iza PS DALMACO društvo s ograničenom odgovornošću za proizvodnju, usluge, turizam, unutarnju i vanjsku trgovi</item>
      <item>DRVOPROIZVOD d.o.o. Jastrebarsko</item>
    </derivirana_varijabla>
  </DomainObject.Predmet.SudioniciListNaziv>
  <DomainObject.Predmet.SudioniciListAdressOIB>
    <izvorni_sadrzaj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izvorni_sadrzaj>
    <derivirana_varijabla naziv="DomainObject.Predmet.SudioniciListAdressOIB_1"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42148967010</item>
      <item>, OIB 20021593437</item>
    </izvorni_sadrzaj>
    <derivirana_varijabla naziv="DomainObject.Predmet.SudioniciListNazivOIB_1">
      <item>, OIB 18683136487</item>
      <item>, OIB 42148967010</item>
      <item>, OIB 20021593437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St-359/2018-2</izvorni_sadrzaj>
    <derivirana_varijabla naziv="DomainObject.PredzadnjaOdlukaIzPredmeta.Oznaka_1">St-359/2018-2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181</properties:Words>
  <properties:Characters>829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2019-01-04T13:43:00Z</dcterms:created>
  <dc:creator>Korisnik</dc:creator>
  <cp:lastModifiedBy>Ante Rubelj</cp:lastModifiedBy>
  <cp:lastPrinted>2017-03-24T09:02:00Z</cp:lastPrinted>
  <dcterms:modified xmlns:xsi="http://www.w3.org/2001/XMLSchema-instance" xsi:type="dcterms:W3CDTF">2019-01-14T13:41:00Z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(1st-359-18-117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