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6d3a" w14:paraId="6336d3a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t>14 St-</w:t>
      </w:r>
      <w:r w:rsidR="008A37F7">
        <w:t>283</w:t>
      </w:r>
      <w:r w:rsidR="00AA67CE">
        <w:t>5/16-</w:t>
      </w:r>
      <w:r w:rsidR="00221E7C">
        <w:t>62</w:t>
      </w:r>
    </w:p>
    <w:p w:rsidRDefault="00A76D81" w:rsidP="008C320F" w:rsidR="008C320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C320F" w:rsidR="00D92471" w:rsidRPr="008C320F">
      <w:pPr>
        <w:ind w:hanging="720" w:left="360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AF1B6C">
        <w:t xml:space="preserve">stečajnim </w:t>
      </w:r>
      <w:r w:rsidR="003B448C" w:rsidRPr="00AA4314">
        <w:t xml:space="preserve">dužnikom </w:t>
      </w:r>
      <w:r w:rsidR="00D51C50" w:rsidRPr="00D51C50">
        <w:t>AGROGRUDA d.o.o. za proizvodnju, trgovinu i usluge u stečaju, Osijek, J. Huttlera 33, MBS 030029516, OIB 45973642012</w:t>
      </w:r>
      <w:r w:rsidR="00A76D81" w:rsidRPr="00A76D81">
        <w:t xml:space="preserve">, dana </w:t>
      </w:r>
      <w:r w:rsidR="00221E7C" w:rsidRPr="00221E7C">
        <w:t>29. siječnja 2018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D51C50">
        <w:rPr>
          <w:bCs/>
        </w:rPr>
        <w:t xml:space="preserve">stečajnog upravitelja </w:t>
      </w:r>
      <w:r w:rsidR="00D51C50" w:rsidRPr="00951956">
        <w:t>Zvonk</w:t>
      </w:r>
      <w:r w:rsidR="00D51C50">
        <w:t>a</w:t>
      </w:r>
      <w:r w:rsidR="00D51C50" w:rsidRPr="00951956">
        <w:t xml:space="preserve"> Tomljanović</w:t>
      </w:r>
      <w:r w:rsidR="00D51C50">
        <w:t>a</w:t>
      </w:r>
      <w:r w:rsidR="00D51C50" w:rsidRPr="00951956">
        <w:t>, Našice, J. Runjanina 7, OIB 01559486405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</w:t>
      </w:r>
      <w:r w:rsidR="00AF1B6C">
        <w:rPr>
          <w:bCs/>
        </w:rPr>
        <w:t xml:space="preserve">stečajnim </w:t>
      </w:r>
      <w:r w:rsidR="005166DF">
        <w:rPr>
          <w:bCs/>
        </w:rPr>
        <w:t xml:space="preserve">dužnikom </w:t>
      </w:r>
      <w:r w:rsidR="00D51C50" w:rsidRPr="00D51C50">
        <w:rPr>
          <w:bCs/>
        </w:rPr>
        <w:t>AGROGRUDA d.o.o. za proizvodnju, trgovinu i usluge u stečaju, Osijek, J. Huttlera 33, MBS 030029516, OIB 45973642012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C407D1">
        <w:rPr>
          <w:bCs/>
        </w:rPr>
        <w:t>1</w:t>
      </w:r>
      <w:r w:rsidRPr="00B52A1B">
        <w:rPr>
          <w:bCs/>
        </w:rPr>
        <w:t xml:space="preserve">. </w:t>
      </w:r>
      <w:r w:rsidR="00221E7C">
        <w:rPr>
          <w:bCs/>
        </w:rPr>
        <w:t>ožujk</w:t>
      </w:r>
      <w:r w:rsidR="00AF1B6C">
        <w:rPr>
          <w:bCs/>
        </w:rPr>
        <w:t>a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221E7C">
        <w:rPr>
          <w:bCs/>
        </w:rPr>
        <w:t>8</w:t>
      </w:r>
      <w:r w:rsidRPr="00B52A1B">
        <w:rPr>
          <w:bCs/>
        </w:rPr>
        <w:t xml:space="preserve">. u </w:t>
      </w:r>
      <w:r w:rsidR="00A958F0">
        <w:rPr>
          <w:bCs/>
        </w:rPr>
        <w:t>1</w:t>
      </w:r>
      <w:r w:rsidR="00C407D1">
        <w:rPr>
          <w:bCs/>
        </w:rPr>
        <w:t>0</w:t>
      </w:r>
      <w:r w:rsidRPr="00B52A1B">
        <w:rPr>
          <w:bCs/>
        </w:rPr>
        <w:t>,</w:t>
      </w:r>
      <w:r w:rsidR="00221E7C">
        <w:rPr>
          <w:bCs/>
        </w:rPr>
        <w:t>3</w:t>
      </w:r>
      <w:r w:rsidRPr="00B52A1B">
        <w:rPr>
          <w:bCs/>
        </w:rPr>
        <w:t>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221E7C" w:rsidP="00A958F0" w:rsidR="00221E7C">
      <w:pPr>
        <w:pStyle w:val="Tijeloteksta"/>
        <w:numPr>
          <w:ilvl w:val="0"/>
          <w:numId w:val="15"/>
        </w:numPr>
      </w:pPr>
      <w:r>
        <w:t>Izvješće stečajnog upravitelja o dosadašnjem tijeku stečajnog postupka.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 xml:space="preserve">Donošenje odluke o </w:t>
      </w:r>
      <w:r w:rsidR="00D71181">
        <w:t>davanju ovlaštenja stečajnom upravitelju za prodaju</w:t>
      </w:r>
      <w:r w:rsidR="00C407D1">
        <w:t xml:space="preserve"> pokretnina u vlasništvu stečajnog dužnika</w:t>
      </w:r>
      <w:r w:rsidR="00D71181">
        <w:t xml:space="preserve"> neposrednom pogodbom.</w:t>
      </w:r>
    </w:p>
    <w:p w:rsidRDefault="00A958F0" w:rsidP="00D71181" w:rsidR="002E1C18">
      <w:pPr>
        <w:pStyle w:val="Tijeloteksta"/>
        <w:numPr>
          <w:ilvl w:val="0"/>
          <w:numId w:val="15"/>
        </w:numPr>
      </w:pPr>
      <w:r>
        <w:t>Razno.</w:t>
      </w: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</w:t>
      </w:r>
      <w:r w:rsidR="00C407D1">
        <w:t>stečajnog upravitelja Zvonka Tomljanovića iz Našica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AF44AF">
        <w:t>103. i 104.</w:t>
      </w:r>
      <w:r w:rsidR="002E358B" w:rsidRPr="004768CC">
        <w:rPr>
          <w:rFonts w:cstheme="majorBidi" w:hAnsiTheme="majorBidi" w:asciiTheme="majorBidi"/>
        </w:rPr>
        <w:t xml:space="preserve"> Stečajnog zakona (NN 71/15)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221E7C" w:rsidRPr="00221E7C">
        <w:t>29. siječnja 2018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C407D1">
        <w:rPr>
          <w:bCs/>
        </w:rPr>
        <w:t>Zvonko Tomljanović</w:t>
      </w:r>
    </w:p>
    <w:p w:rsidRDefault="00691F9E" w:rsidP="00691F9E" w:rsidR="00332AF7" w:rsidRPr="00AA67CE">
      <w:pPr>
        <w:numPr>
          <w:ilvl w:val="0"/>
          <w:numId w:val="8"/>
        </w:numPr>
        <w:jc w:val="both"/>
      </w:pPr>
      <w:r w:rsidRPr="00691F9E">
        <w:t>mrežna stranica e-Oglasna ploča sudova</w:t>
      </w:r>
    </w:p>
    <w:sectPr w:rsidR="00332AF7" w:rsidRPr="00AA67C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BF00E2" w:rsidRPr="00BF00E2">
      <w:t>14 St-405/16-79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094B"/>
    <w:rsid w:val="00044E10"/>
    <w:rsid w:val="000B200D"/>
    <w:rsid w:val="000F6326"/>
    <w:rsid w:val="00190E4F"/>
    <w:rsid w:val="0019398F"/>
    <w:rsid w:val="001F6120"/>
    <w:rsid w:val="00221E7C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461E84"/>
    <w:rsid w:val="00481B9D"/>
    <w:rsid w:val="00481D1C"/>
    <w:rsid w:val="004A6ED6"/>
    <w:rsid w:val="005166DF"/>
    <w:rsid w:val="00575235"/>
    <w:rsid w:val="005C06D2"/>
    <w:rsid w:val="0060526C"/>
    <w:rsid w:val="00680E0D"/>
    <w:rsid w:val="00691F9E"/>
    <w:rsid w:val="006B00AF"/>
    <w:rsid w:val="006B42C4"/>
    <w:rsid w:val="00734890"/>
    <w:rsid w:val="007836E9"/>
    <w:rsid w:val="007A5602"/>
    <w:rsid w:val="007C2186"/>
    <w:rsid w:val="00877B2C"/>
    <w:rsid w:val="0089170C"/>
    <w:rsid w:val="008928D4"/>
    <w:rsid w:val="008A37F7"/>
    <w:rsid w:val="008B2D00"/>
    <w:rsid w:val="008C320F"/>
    <w:rsid w:val="008E6A94"/>
    <w:rsid w:val="008F1939"/>
    <w:rsid w:val="008F70B2"/>
    <w:rsid w:val="0092220C"/>
    <w:rsid w:val="009237EA"/>
    <w:rsid w:val="009D591E"/>
    <w:rsid w:val="00A04E2D"/>
    <w:rsid w:val="00A5406D"/>
    <w:rsid w:val="00A6386F"/>
    <w:rsid w:val="00A72F7F"/>
    <w:rsid w:val="00A76D81"/>
    <w:rsid w:val="00A958F0"/>
    <w:rsid w:val="00AA67CE"/>
    <w:rsid w:val="00AF1B6C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407D1"/>
    <w:rsid w:val="00C62440"/>
    <w:rsid w:val="00C9785A"/>
    <w:rsid w:val="00D07D4C"/>
    <w:rsid w:val="00D5115E"/>
    <w:rsid w:val="00D51C50"/>
    <w:rsid w:val="00D67514"/>
    <w:rsid w:val="00D71181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0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09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09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9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9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0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09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09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9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9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234</properties:Words>
  <properties:Characters>1291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2018-01-29T11:10:00Z</dcterms:created>
  <dc:creator>banka</dc:creator>
  <cp:lastModifiedBy>Elizabeta Đeke</cp:lastModifiedBy>
  <cp:lastPrinted>2017-03-15T13:05:00Z</cp:lastPrinted>
  <dcterms:modified xmlns:xsi="http://www.w3.org/2001/XMLSchema-instance" xsi:type="dcterms:W3CDTF">2018-01-30T07:38:00Z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