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c3e0" w14:paraId="817c3e0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292BE7">
        <w:rPr>
          <w:b/>
        </w:rPr>
        <w:t>773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27026A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27026A">
        <w:t xml:space="preserve">NAVIKON d.o.o. Split, Mosećka Ulica 54, OIB: 26492136967, </w:t>
      </w:r>
      <w:r w:rsidR="00407841" w:rsidRPr="00F14A92">
        <w:t>dana</w:t>
      </w:r>
      <w:r w:rsidR="00583F5B" w:rsidRPr="00F14A92">
        <w:t xml:space="preserve"> </w:t>
      </w:r>
      <w:r w:rsidR="00EF013A">
        <w:t>1</w:t>
      </w:r>
      <w:r w:rsidR="00D965CC">
        <w:t>6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27026A">
        <w:t>NAVIKON d.o.o. Split, Mosećka Ulica 54, OIB: 26492136967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27026A">
        <w:t>773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EC457F">
        <w:t>17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27026A">
        <w:t>NAVIKON d.o.o. Split, Mosećka Ulica 54, OIB: 26492136967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EC457F">
        <w:t>10</w:t>
      </w:r>
      <w:r w:rsidR="003D1676">
        <w:t xml:space="preserve">. </w:t>
      </w:r>
      <w:r w:rsidR="003B18D9">
        <w:t>lipnja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EC457F">
        <w:t>25</w:t>
      </w:r>
      <w:r w:rsidR="003D1676">
        <w:t>.</w:t>
      </w:r>
      <w:r w:rsidR="00EC457F">
        <w:t>531</w:t>
      </w:r>
      <w:r w:rsidR="00466197">
        <w:t>,</w:t>
      </w:r>
      <w:r w:rsidR="00EC457F">
        <w:t>06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EC457F">
        <w:t>1698</w:t>
      </w:r>
      <w:r w:rsidR="003B18D9">
        <w:t xml:space="preserve"> dan</w:t>
      </w:r>
      <w:r w:rsidRPr="00F14A92">
        <w:t>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EF013A">
        <w:rPr>
          <w:b/>
        </w:rPr>
        <w:t>1</w:t>
      </w:r>
      <w:r w:rsidR="00D965CC">
        <w:rPr>
          <w:b/>
        </w:rPr>
        <w:t>6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F4D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EC457F">
          <w:t>773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44A70"/>
    <w:rsid w:val="001A5D1D"/>
    <w:rsid w:val="001B47A7"/>
    <w:rsid w:val="00205AA3"/>
    <w:rsid w:val="0027026A"/>
    <w:rsid w:val="00292BE7"/>
    <w:rsid w:val="002D78E4"/>
    <w:rsid w:val="003B18D9"/>
    <w:rsid w:val="003D1676"/>
    <w:rsid w:val="003D731C"/>
    <w:rsid w:val="00407841"/>
    <w:rsid w:val="00443432"/>
    <w:rsid w:val="004634EE"/>
    <w:rsid w:val="00466197"/>
    <w:rsid w:val="004778A7"/>
    <w:rsid w:val="004C2F4D"/>
    <w:rsid w:val="00550A50"/>
    <w:rsid w:val="00583F5B"/>
    <w:rsid w:val="00596610"/>
    <w:rsid w:val="005C12B7"/>
    <w:rsid w:val="005D7505"/>
    <w:rsid w:val="0065181B"/>
    <w:rsid w:val="007634B0"/>
    <w:rsid w:val="00772BD0"/>
    <w:rsid w:val="00896A3D"/>
    <w:rsid w:val="009D5071"/>
    <w:rsid w:val="00A126EF"/>
    <w:rsid w:val="00A93497"/>
    <w:rsid w:val="00BA3950"/>
    <w:rsid w:val="00C67953"/>
    <w:rsid w:val="00CC5486"/>
    <w:rsid w:val="00CD6654"/>
    <w:rsid w:val="00D2067C"/>
    <w:rsid w:val="00D6056F"/>
    <w:rsid w:val="00D965CC"/>
    <w:rsid w:val="00DE5301"/>
    <w:rsid w:val="00EA5C88"/>
    <w:rsid w:val="00EB11A9"/>
    <w:rsid w:val="00EC457F"/>
    <w:rsid w:val="00EF013A"/>
    <w:rsid w:val="00F11C3A"/>
    <w:rsid w:val="00F14A92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2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F4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F4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F4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F4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2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F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F4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F4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F4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NAVIKON, društvo s ograničenom odgovornošću za gradnju, popravak i servisiranje plovila</izvorni_sadrzaj>
    <derivirana_varijabla naziv="DomainObject.Predmet.ProtustrankaFormated_1">  NAVIKON, društvo s ograničenom odgovornošću za gradnju, popravak i servisiranje plovila</derivirana_varijabla>
  </DomainObject.Predmet.ProtustrankaFormated>
  <DomainObject.Predmet.ProtustrankaFormatedOIB>
    <izvorni_sadrzaj>  NAVIKON, društvo s ograničenom odgovornošću za gradnju, popravak i servisiranje plovila, OIB 26492136967</izvorni_sadrzaj>
    <derivirana_varijabla naziv="DomainObject.Predmet.ProtustrankaFormatedOIB_1">  NAVIKON, društvo s ograničenom odgovornošću za gradnju, popravak i servisiranje plovila, OIB 26492136967</derivirana_varijabla>
  </DomainObject.Predmet.ProtustrankaFormatedOIB>
  <DomainObject.Predmet.ProtustrankaFormatedWithAdress>
    <izvorni_sadrzaj> NAVIKON, društvo s ograničenom odgovornošću za gradnju, popravak i servisiranje plovila, Mosećka Ulica 54, 21000 Split</izvorni_sadrzaj>
    <derivirana_varijabla naziv="DomainObject.Predmet.ProtustrankaFormatedWithAdress_1"> NAVIKON, društvo s ograničenom odgovornošću za gradnju, popravak i servisiranje plovila, Mosećka Ulica 54, 21000 Split</derivirana_varijabla>
  </DomainObject.Predmet.ProtustrankaFormatedWithAdress>
  <DomainObject.Predmet.ProtustrankaFormatedWithAdressOIB>
    <izvorni_sadrzaj> NAVIKON, društvo s ograničenom odgovornošću za gradnju, popravak i servisiranje plovila, OIB 26492136967, Mosećka Ulica 54, 21000 Split</izvorni_sadrzaj>
    <derivirana_varijabla naziv="DomainObject.Predmet.ProtustrankaFormatedWithAdressOIB_1"> NAVIKON, društvo s ograničenom odgovornošću za gradnju, popravak i servisiranje plovila, OIB 26492136967, Mosećka Ulica 54, 21000 Split</derivirana_varijabla>
  </DomainObject.Predmet.ProtustrankaFormatedWithAdressOIB>
  <DomainObject.Predmet.ProtustrankaWithAdress>
    <izvorni_sadrzaj>NAVIKON, društvo s ograničenom odgovornošću za gradnju, popravak i servisiranje plovila Mosećka Ulica 54, 21000 Split</izvorni_sadrzaj>
    <derivirana_varijabla naziv="DomainObject.Predmet.ProtustrankaWithAdress_1">NAVIKON, društvo s ograničenom odgovornošću za gradnju, popravak i servisiranje plovila Mosećka Ulica 54, 21000 Split</derivirana_varijabla>
  </DomainObject.Predmet.ProtustrankaWithAdress>
  <DomainObject.Predmet.ProtustrankaWithAdressOIB>
    <izvorni_sadrzaj>NAVIKON, društvo s ograničenom odgovornošću za gradnju, popravak i servisiranje plovila, OIB 26492136967, Mosećka Ulica 54, 21000 Split</izvorni_sadrzaj>
    <derivirana_varijabla naziv="DomainObject.Predmet.ProtustrankaWithAdressOIB_1">NAVIKON, društvo s ograničenom odgovornošću za gradnju, popravak i servisiranje plovila, OIB 26492136967, Mosećka Ulica 54, 21000 Split</derivirana_varijabla>
  </DomainObject.Predmet.ProtustrankaWithAdressOIB>
  <DomainObject.Predmet.ProtustrankaNazivFormated>
    <izvorni_sadrzaj>NAVIKON, društvo s ograničenom odgovornošću za gradnju, popravak i servisiranje plovila</izvorni_sadrzaj>
    <derivirana_varijabla naziv="DomainObject.Predmet.ProtustrankaNazivFormated_1">NAVIKON, društvo s ograničenom odgovornošću za gradnju, popravak i servisiranje plovila</derivirana_varijabla>
  </DomainObject.Predmet.ProtustrankaNazivFormated>
  <DomainObject.Predmet.ProtustrankaNazivFormatedOIB>
    <izvorni_sadrzaj>NAVIKON, društvo s ograničenom odgovornošću za gradnju, popravak i servisiranje plovila, OIB 26492136967</izvorni_sadrzaj>
    <derivirana_varijabla naziv="DomainObject.Predmet.ProtustrankaNazivFormatedOIB_1">NAVIKON, društvo s ograničenom odgovornošću za gradnju, popravak i servisiranje plovila, OIB 26492136967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25531.06</izvorni_sadrzaj>
    <derivirana_varijabla naziv="DomainObject.Predmet.TrenutnaVrijednost_1">25531.06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NAVIKON, društvo s ograničenom odgovornošću za gradnju, popravak i servisiranje plovila</item>
    </izvorni_sadrzaj>
    <derivirana_varijabla naziv="DomainObject.Predmet.ProtuStrankaListFormated_1">
      <item>NAVIKON, društvo s ograničenom odgovornošću za gradnju, popravak i servisiranje plovila</item>
    </derivirana_varijabla>
  </DomainObject.Predmet.ProtuStrankaListFormated>
  <DomainObject.Predmet.ProtuStrankaListFormatedOIB>
    <izvorni_sadrzaj>
      <item>NAVIKON, društvo s ograničenom odgovornošću za gradnju, popravak i servisiranje plovila, OIB 26492136967</item>
    </izvorni_sadrzaj>
    <derivirana_varijabla naziv="DomainObject.Predmet.ProtuStrankaListFormatedOIB_1">
      <item>NAVIKON, društvo s ograničenom odgovornošću za gradnju, popravak i servisiranje plovila, OIB 26492136967</item>
    </derivirana_varijabla>
  </DomainObject.Predmet.ProtuStrankaListFormatedOIB>
  <DomainObject.Predmet.ProtuStrankaListFormatedWithAdress>
    <izvorni_sadrzaj>
      <item>NAVIKON, društvo s ograničenom odgovornošću za gradnju, popravak i servisiranje plovila, Mosećka Ulica 54, 21000 Split</item>
    </izvorni_sadrzaj>
    <derivirana_varijabla naziv="DomainObject.Predmet.ProtuStrankaListFormatedWithAdress_1">
      <item>NAVIKON, društvo s ograničenom odgovornošću za gradnju, popravak i servisiranje plovila, Mosećka Ulica 54, 21000 Split</item>
    </derivirana_varijabla>
  </DomainObject.Predmet.ProtuStrankaListFormatedWithAdress>
  <DomainObject.Predmet.ProtuStrankaListFormatedWithAdressOIB>
    <izvorni_sadrzaj>
      <item>NAVIKON, društvo s ograničenom odgovornošću za gradnju, popravak i servisiranje plovila, OIB 26492136967, Mosećka Ulica 54, 21000 Split</item>
    </izvorni_sadrzaj>
    <derivirana_varijabla naziv="DomainObject.Predmet.ProtuStrankaListFormatedWithAdressOIB_1">
      <item>NAVIKON, društvo s ograničenom odgovornošću za gradnju, popravak i servisiranje plovila, OIB 26492136967, Mosećka Ulica 54, 21000 Split</item>
    </derivirana_varijabla>
  </DomainObject.Predmet.ProtuStrankaListFormatedWithAdressOIB>
  <DomainObject.Predmet.ProtuStrankaListNazivFormated>
    <izvorni_sadrzaj>
      <item>NAVIKON, društvo s ograničenom odgovornošću za gradnju, popravak i servisiranje plovila</item>
    </izvorni_sadrzaj>
    <derivirana_varijabla naziv="DomainObject.Predmet.ProtuStrankaListNazivFormated_1">
      <item>NAVIKON, društvo s ograničenom odgovornošću za gradnju, popravak i servisiranje plovila</item>
    </derivirana_varijabla>
  </DomainObject.Predmet.ProtuStrankaListNazivFormated>
  <DomainObject.Predmet.ProtuStrankaListNazivFormatedOIB>
    <izvorni_sadrzaj>
      <item>NAVIKON, društvo s ograničenom odgovornošću za gradnju, popravak i servisiranje plovila, OIB 26492136967</item>
    </izvorni_sadrzaj>
    <derivirana_varijabla naziv="DomainObject.Predmet.ProtuStrankaListNazivFormatedOIB_1">
      <item>NAVIKON, društvo s ograničenom odgovornošću za gradnju, popravak i servisiranje plovila, OIB 26492136967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NAVIKON, društvo s ograničenom odgovornošću za gradnju, popravak i servisiranje plovila</izvorni_sadrzaj>
    <derivirana_varijabla naziv="DomainObject.Predmet.ProtustrankaIDrugi_1">NAVIKON, društvo s ograničenom odgovornošću za gradnju, popravak i servisiranje plovila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NAVIKON, društvo s ograničenom odgovornošću za gradnju, popravak i servisiranje plovila, OIB 26492136967, Mosećka Ulica 54, 21000 Split</izvorni_sadrzaj>
    <derivirana_varijabla naziv="DomainObject.Predmet.ProtustrankaIDrugiAdressOIB_1">NAVIKON, društvo s ograničenom odgovornošću za gradnju, popravak i servisiranje plovila, OIB 26492136967, Mosećka Ulica 54,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NAVIKON, društvo s ograničenom odgovornošću za gradnju, popravak i servisiranje plovila</item>
      <item>FINANCIJSKA AGENCIJA, RC SPLIT</item>
    </izvorni_sadrzaj>
    <derivirana_varijabla naziv="DomainObject.Predmet.SudioniciListNaziv_1">
      <item>NAVIKON, društvo s ograničenom odgovornošću za gradnju, popravak i servisiranje plovila</item>
      <item>FINANCIJSKA AGENCIJA, RC SPLIT</item>
    </derivirana_varijabla>
  </DomainObject.Predmet.SudioniciListNaziv>
  <DomainObject.Predmet.SudioniciListAdressOIB>
    <izvorni_sadrzaj>
      <item>NAVIKON, društvo s ograničenom odgovornošću za gradnju, popravak i servisiranje plovila, OIB 26492136967, Mosećka Ulica 54,21000 Split</item>
      <item>FINANCIJSKA AGENCIJA, RC SPLIT, OIB 85821130368, Mažuranićevo šetalište 24 b,21000 Split</item>
    </izvorni_sadrzaj>
    <derivirana_varijabla naziv="DomainObject.Predmet.SudioniciListAdressOIB_1">
      <item>NAVIKON, društvo s ograničenom odgovornošću za gradnju, popravak i servisiranje plovila, OIB 26492136967, Mosećka Ulica 54,21000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26492136967</item>
      <item>, OIB 85821130368</item>
    </izvorni_sadrzaj>
    <derivirana_varijabla naziv="DomainObject.Predmet.SudioniciListNazivOIB_1">
      <item>, OIB 26492136967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3441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2016-08-16T08:54:00Z</dcterms:created>
  <dc:creator>Diana Butigan Granić</dc:creator>
  <cp:lastModifiedBy>Mara Marčinko</cp:lastModifiedBy>
  <cp:lastPrinted>2016-08-16T09:40:00Z</cp:lastPrinted>
  <dcterms:modified xmlns:xsi="http://www.w3.org/2001/XMLSchema-instance" xsi:type="dcterms:W3CDTF">2016-08-16T09:43:00Z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