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63a6" w14:paraId="a3163a6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5A3A14">
        <w:rPr>
          <w:rFonts w:hAnsi="Times New Roman" w:ascii="Times New Roman"/>
          <w:szCs w:val="24"/>
          <w:lang w:val="hr-HR"/>
        </w:rPr>
        <w:t>4725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A18AC" w:rsidRPr="00CF0BC0">
        <w:rPr>
          <w:rFonts w:hAnsi="Times New Roman" w:ascii="Times New Roman"/>
        </w:rPr>
        <w:t xml:space="preserve">JIN-CHEN d.o.o., Zagreb, Savska cesta 179, </w:t>
      </w:r>
      <w:r w:rsidR="006A18AC" w:rsidRPr="00CF0BC0">
        <w:rPr>
          <w:rFonts w:hAnsi="Times New Roman" w:ascii="Times New Roman"/>
          <w:szCs w:val="24"/>
        </w:rPr>
        <w:t>OIB: 54973783372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6A18AC">
        <w:rPr>
          <w:rFonts w:hAnsi="Times New Roman" w:ascii="Times New Roman"/>
          <w:szCs w:val="24"/>
        </w:rPr>
        <w:t>MBS: 080663098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6A18AC" w:rsidRPr="00CF0BC0">
        <w:rPr>
          <w:rFonts w:hAnsi="Times New Roman" w:ascii="Times New Roman"/>
        </w:rPr>
        <w:t xml:space="preserve">JIN-CHEN d.o.o., Zagreb, Savska cesta 179, </w:t>
      </w:r>
      <w:r w:rsidR="006A18AC" w:rsidRPr="00CF0BC0">
        <w:rPr>
          <w:rFonts w:hAnsi="Times New Roman" w:ascii="Times New Roman"/>
          <w:szCs w:val="24"/>
        </w:rPr>
        <w:t>OIB: 54973783372</w:t>
      </w:r>
      <w:r w:rsidR="006A18AC" w:rsidRPr="00A41D10">
        <w:rPr>
          <w:rFonts w:hAnsi="Times New Roman" w:ascii="Times New Roman"/>
          <w:szCs w:val="24"/>
        </w:rPr>
        <w:t xml:space="preserve">, </w:t>
      </w:r>
      <w:r w:rsidR="006A18AC">
        <w:rPr>
          <w:rFonts w:hAnsi="Times New Roman" w:ascii="Times New Roman"/>
          <w:szCs w:val="24"/>
        </w:rPr>
        <w:t>MBS: 080663098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6A18AC">
        <w:rPr>
          <w:rFonts w:hAnsi="Times New Roman" w:ascii="Times New Roman"/>
          <w:szCs w:val="24"/>
        </w:rPr>
        <w:t>Jugoslav Puran, Bjelovar, Josipa Jelačića 12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6A18AC" w:rsidRPr="00CF0BC0">
        <w:rPr>
          <w:rFonts w:hAnsi="Times New Roman" w:ascii="Times New Roman"/>
        </w:rPr>
        <w:t xml:space="preserve">JIN-CHEN d.o.o., Zagreb, Savska cesta 179, </w:t>
      </w:r>
      <w:r w:rsidR="006A18AC" w:rsidRPr="00CF0BC0">
        <w:rPr>
          <w:rFonts w:hAnsi="Times New Roman" w:ascii="Times New Roman"/>
          <w:szCs w:val="24"/>
        </w:rPr>
        <w:t>OIB: 54973783372</w:t>
      </w:r>
      <w:r w:rsidR="006A18AC" w:rsidRPr="00A41D10">
        <w:rPr>
          <w:rFonts w:hAnsi="Times New Roman" w:ascii="Times New Roman"/>
          <w:szCs w:val="24"/>
        </w:rPr>
        <w:t xml:space="preserve">, </w:t>
      </w:r>
      <w:r w:rsidR="006A18AC">
        <w:rPr>
          <w:rFonts w:hAnsi="Times New Roman" w:ascii="Times New Roman"/>
          <w:szCs w:val="24"/>
        </w:rPr>
        <w:t>MBS: 080663098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7E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A3A14">
      <w:rPr>
        <w:rFonts w:hAnsi="Times New Roman" w:ascii="Times New Roman"/>
        <w:lang w:val="hr-HR"/>
      </w:rPr>
      <w:t>4725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87E2B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410"/>
    <w:rsid w:val="00952884"/>
    <w:rsid w:val="00952B8E"/>
    <w:rsid w:val="0099646D"/>
    <w:rsid w:val="00997BA9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7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E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E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E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E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7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E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E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E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E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4725</izvorni_sadrzaj>
    <derivirana_varijabla naziv="DomainObject.Predmet.Broj_1">4725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St-4725/2015</izvorni_sadrzaj>
    <derivirana_varijabla naziv="DomainObject.Predmet.OznakaBroj_1">St-4725/2015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JIN-CHEN d.o.o. zastupanog po punomoćniku CHEN HAIYAN; CHEN HUIJUAN; JIN SHOUDONG; JIN DA JI</izvorni_sadrzaj>
    <derivirana_varijabla naziv="DomainObject.Predmet.ProtustrankaFormated_1">  JIN-CHEN d.o.o. zastupanog po punomoćniku CHEN HAIYAN; CHEN HUIJUAN; JIN SHOUDONG; JIN DA JI</derivirana_varijabla>
  </DomainObject.Predmet.ProtustrankaFormated>
  <DomainObject.Predmet.ProtustrankaFormatedOIB>
    <izvorni_sadrzaj>  JIN-CHEN d.o.o., OIB 54973783372 zastupanog po punomoćniku CHEN HAIYAN; CHEN HUIJUAN; JIN SHOUDONG; JIN DA JI</izvorni_sadrzaj>
    <derivirana_varijabla naziv="DomainObject.Predmet.ProtustrankaFormatedOIB_1">  JIN-CHEN d.o.o., OIB 54973783372 zastupanog po punomoćniku CHEN HAIYAN; CHEN HUIJUAN; JIN SHOUDONG; JIN DA JI</derivirana_varijabla>
  </DomainObject.Predmet.ProtustrankaFormatedOIB>
  <DomainObject.Predmet.ProtustrankaFormatedWithAdress>
    <izvorni_sadrzaj> JIN-CHEN d.o.o., Savska cesta 179, 10000 Zagreb zastupanog po punomoćniku CHEN HAIYAN; CHEN HUIJUAN; JIN SHOUDONG; JIN DA JI</izvorni_sadrzaj>
    <derivirana_varijabla naziv="DomainObject.Predmet.ProtustrankaFormatedWithAdress_1"> JIN-CHEN d.o.o., Savska cesta 179, 10000 Zagreb zastupanog po punomoćniku CHEN HAIYAN; CHEN HUIJUAN; JIN SHOUDONG; JIN DA JI</derivirana_varijabla>
  </DomainObject.Predmet.ProtustrankaFormatedWithAdress>
  <DomainObject.Predmet.ProtustrankaFormatedWithAdressOIB>
    <izvorni_sadrzaj> JIN-CHEN d.o.o., OIB 54973783372, Savska cesta 179, 10000 Zagreb zastupanog po punomoćniku CHEN HAIYAN; CHEN HUIJUAN; JIN SHOUDONG; JIN DA JI</izvorni_sadrzaj>
    <derivirana_varijabla naziv="DomainObject.Predmet.ProtustrankaFormatedWithAdressOIB_1"> JIN-CHEN d.o.o., OIB 54973783372, Savska cesta 179, 10000 Zagreb zastupanog po punomoćniku CHEN HAIYAN; CHEN HUIJUAN; JIN SHOUDONG; JIN DA JI</derivirana_varijabla>
  </DomainObject.Predmet.ProtustrankaFormatedWithAdressOIB>
  <DomainObject.Predmet.ProtustrankaWithAdress>
    <izvorni_sadrzaj>JIN-CHEN d.o.o. Savska cesta 179, 10000 Zagreb</izvorni_sadrzaj>
    <derivirana_varijabla naziv="DomainObject.Predmet.ProtustrankaWithAdress_1">JIN-CHEN d.o.o. Savska cesta 179, 10000 Zagreb</derivirana_varijabla>
  </DomainObject.Predmet.ProtustrankaWithAdress>
  <DomainObject.Predmet.ProtustrankaWithAdressOIB>
    <izvorni_sadrzaj>JIN-CHEN d.o.o., OIB 54973783372, Savska cesta 179, 10000 Zagreb</izvorni_sadrzaj>
    <derivirana_varijabla naziv="DomainObject.Predmet.ProtustrankaWithAdressOIB_1">JIN-CHEN d.o.o., OIB 54973783372, Savska cesta 179, 10000 Zagreb</derivirana_varijabla>
  </DomainObject.Predmet.ProtustrankaWithAdressOIB>
  <DomainObject.Predmet.ProtustrankaNazivFormated>
    <izvorni_sadrzaj>JIN-CHEN d.o.o.</izvorni_sadrzaj>
    <derivirana_varijabla naziv="DomainObject.Predmet.ProtustrankaNazivFormated_1">JIN-CHEN d.o.o.</derivirana_varijabla>
  </DomainObject.Predmet.ProtustrankaNazivFormated>
  <DomainObject.Predmet.ProtustrankaNazivFormatedOIB>
    <izvorni_sadrzaj>JIN-CHEN d.o.o., OIB 54973783372</izvorni_sadrzaj>
    <derivirana_varijabla naziv="DomainObject.Predmet.ProtustrankaNazivFormatedOIB_1">JIN-CHEN d.o.o., OIB 54973783372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JIN-CHEN d.o.o. zastupanog po punomoćniku CHEN HAIYAN; CHEN HUIJUAN; JIN SHOUDONG; JIN DA JI</item>
    </izvorni_sadrzaj>
    <derivirana_varijabla naziv="DomainObject.Predmet.ProtuStrankaListFormated_1">
      <item>JIN-CHEN d.o.o. zastupanog po punomoćniku CHEN HAIYAN; CHEN HUIJUAN; JIN SHOUDONG; JIN DA JI</item>
    </derivirana_varijabla>
  </DomainObject.Predmet.ProtuStrankaListFormated>
  <DomainObject.Predmet.ProtuStrankaListFormatedOIB>
    <izvorni_sadrzaj>
      <item>JIN-CHEN d.o.o., OIB 54973783372 zastupanog po punomoćniku CHEN HAIYAN; CHEN HUIJUAN; JIN SHOUDONG; JIN DA JI</item>
    </izvorni_sadrzaj>
    <derivirana_varijabla naziv="DomainObject.Predmet.ProtuStrankaListFormatedOIB_1">
      <item>JIN-CHEN d.o.o., OIB 54973783372 zastupanog po punomoćniku CHEN HAIYAN; CHEN HUIJUAN; JIN SHOUDONG; JIN DA JI</item>
    </derivirana_varijabla>
  </DomainObject.Predmet.ProtuStrankaListFormatedOIB>
  <DomainObject.Predmet.ProtuStrankaListFormatedWithAdress>
    <izvorni_sadrzaj>
      <item>JIN-CHEN d.o.o., Savska cesta 179, 10000 Zagreb zastupanog po punomoćniku CHEN HAIYAN; CHEN HUIJUAN; JIN SHOUDONG; JIN DA JI</item>
    </izvorni_sadrzaj>
    <derivirana_varijabla naziv="DomainObject.Predmet.ProtuStrankaListFormatedWithAdress_1">
      <item>JIN-CHEN d.o.o., Savska cesta 179, 10000 Zagreb zastupanog po punomoćniku CHEN HAIYAN; CHEN HUIJUAN; JIN SHOUDONG; JIN DA JI</item>
    </derivirana_varijabla>
  </DomainObject.Predmet.ProtuStrankaListFormatedWithAdress>
  <DomainObject.Predmet.ProtuStrankaListFormatedWithAdressOIB>
    <izvorni_sadrzaj>
      <item>JIN-CHEN d.o.o., OIB 54973783372, Savska cesta 179, 10000 Zagreb zastupanog po punomoćniku CHEN HAIYAN; CHEN HUIJUAN; JIN SHOUDONG; JIN DA JI</item>
    </izvorni_sadrzaj>
    <derivirana_varijabla naziv="DomainObject.Predmet.ProtuStrankaListFormatedWithAdressOIB_1">
      <item>JIN-CHEN d.o.o., OIB 54973783372, Savska cesta 179, 10000 Zagreb zastupanog po punomoćniku CHEN HAIYAN; CHEN HUIJUAN; JIN SHOUDONG; JIN DA JI</item>
    </derivirana_varijabla>
  </DomainObject.Predmet.ProtuStrankaListFormatedWithAdressOIB>
  <DomainObject.Predmet.ProtuStrankaListNazivFormated>
    <izvorni_sadrzaj>
      <item>JIN-CHEN d.o.o.</item>
    </izvorni_sadrzaj>
    <derivirana_varijabla naziv="DomainObject.Predmet.ProtuStrankaListNazivFormated_1">
      <item>JIN-CHEN d.o.o.</item>
    </derivirana_varijabla>
  </DomainObject.Predmet.ProtuStrankaListNazivFormated>
  <DomainObject.Predmet.ProtuStrankaListNazivFormatedOIB>
    <izvorni_sadrzaj>
      <item>JIN-CHEN d.o.o., OIB 54973783372</item>
    </izvorni_sadrzaj>
    <derivirana_varijabla naziv="DomainObject.Predmet.ProtuStrankaListNazivFormatedOIB_1">
      <item>JIN-CHEN d.o.o., OIB 54973783372</item>
    </derivirana_varijabla>
  </DomainObject.Predmet.ProtuStrankaListNazivFormatedOIB>
  <DomainObject.Predmet.OstaliListFormated>
    <izvorni_sadrzaj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izvorni_sadrzaj>
    <derivirana_varijabla naziv="DomainObject.Predmet.OstaliListFormated_1"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derivirana_varijabla>
  </DomainObject.Predmet.OstaliListFormated>
  <DomainObject.Predmet.OstaliListFormatedOIB>
    <izvorni_sadrzaj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izvorni_sadrzaj>
    <derivirana_varijabla naziv="DomainObject.Predmet.OstaliListFormatedOIB_1"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derivirana_varijabla>
  </DomainObject.Predmet.OstaliListFormatedOIB>
  <DomainObject.Predmet.OstaliListFormatedWithAdress>
    <izvorni_sadrzaj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izvorni_sadrzaj>
    <derivirana_varijabla naziv="DomainObject.Predmet.OstaliListFormatedWithAdress_1"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derivirana_varijabla>
  </DomainObject.Predmet.OstaliListFormatedWithAdress>
  <DomainObject.Predmet.OstaliListFormatedWithAdressOIB>
    <izvorni_sadrzaj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izvorni_sadrzaj>
    <derivirana_varijabla naziv="DomainObject.Predmet.OstaliListFormatedWithAdressOIB_1"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derivirana_varijabla>
  </DomainObject.Predmet.OstaliListFormatedWithAdressOIB>
  <DomainObject.Predmet.OstaliListNazivFormated>
    <izvorni_sadrzaj>
      <item>CHEN HAIYAN</item>
      <item>CHEN HUIJUAN</item>
      <item>JIN SHOUDONG</item>
      <item>JIN DA JI</item>
    </izvorni_sadrzaj>
    <derivirana_varijabla naziv="DomainObject.Predmet.OstaliListNazivFormated_1">
      <item>CHEN HAIYAN</item>
      <item>CHEN HUIJUAN</item>
      <item>JIN SHOUDONG</item>
      <item>JIN DA JI</item>
    </derivirana_varijabla>
  </DomainObject.Predmet.OstaliListNazivFormated>
  <DomainObject.Predmet.OstaliListNazivFormatedOIB>
    <izvorni_sadrzaj>
      <item>CHEN HAIYAN</item>
      <item>CHEN HUIJUAN</item>
      <item>JIN SHOUDONG</item>
      <item>JIN DA JI</item>
    </izvorni_sadrzaj>
    <derivirana_varijabla naziv="DomainObject.Predmet.OstaliListNazivFormatedOIB_1">
      <item>CHEN HAIYAN</item>
      <item>CHEN HUIJUAN</item>
      <item>JIN SHOUDONG</item>
      <item>JIN DA 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JIN-CHEN d.o.o.</izvorni_sadrzaj>
    <derivirana_varijabla naziv="DomainObject.Predmet.ProtustrankaIDrugi_1">JIN-CHEN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JIN-CHEN d.o.o., OIB 54973783372, Savska cesta 179, 10000 Zagreb</izvorni_sadrzaj>
    <derivirana_varijabla naziv="DomainObject.Predmet.ProtustrankaIDrugiAdressOIB_1">JIN-CHEN d.o.o., OIB 54973783372,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JIN-CHEN d.o.o.</item>
      <item>CHEN HAIYAN</item>
      <item>CHEN HUIJUAN</item>
      <item>JIN SHOUDONG</item>
      <item>JIN DA JI</item>
    </izvorni_sadrzaj>
    <derivirana_varijabla naziv="DomainObject.Predmet.SudioniciListNaziv_1">
      <item>FINA Regionalni centar Zagreb</item>
      <item>JIN-CHEN d.o.o.</item>
      <item>CHEN HAIYAN</item>
      <item>CHEN HUIJUAN</item>
      <item>JIN SHOUDONG</item>
      <item>JIN DA JI</item>
    </derivirana_varijabla>
  </DomainObject.Predmet.SudioniciListNaziv>
  <DomainObject.Predmet.SudioniciListAdressOIB>
    <izvorni_sadrzaj>
      <item>FINA Regionalni centar Zagreb, OIB 85821130368, Trg svibanjskih žrtava 1995. 1,10000 Zagreb</item>
      <item>JIN-CHEN d.o.o., OIB 54973783372, Savska cesta 179,10000 Zagreb</item>
      <item>CHEN HAIYAN, Keulsestraat 22,Kampen</item>
      <item>CHEN HUIJUAN, Qingtian, Zhejiang,Youzhuxiang</item>
      <item>JIN SHOUDONG, Qingtian, Zhejiang,Youzhuxiang</item>
      <item>JIN DA JI, Keulsestraat 22,Kampen</item>
    </izvorni_sadrzaj>
    <derivirana_varijabla naziv="DomainObject.Predmet.SudioniciListAdressOIB_1">
      <item>FINA Regionalni centar Zagreb, OIB 85821130368, Trg svibanjskih žrtava 1995. 1,10000 Zagreb</item>
      <item>JIN-CHEN d.o.o., OIB 54973783372, Savska cesta 179,10000 Zagreb</item>
      <item>CHEN HAIYAN, Keulsestraat 22,Kampen</item>
      <item>CHEN HUIJUAN, Qingtian, Zhejiang,Youzhuxiang</item>
      <item>JIN SHOUDONG, Qingtian, Zhejiang,Youzhuxiang</item>
      <item>JIN DA JI, Keulsestraat 22,Kampen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54973783372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54973783372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2376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2016-04-06T08:46:00Z</dcterms:created>
  <dc:creator>Sudsko vijeæe</dc:creator>
  <cp:lastModifiedBy>Nevenka Furić</cp:lastModifiedBy>
  <cp:lastPrinted>2016-04-06T08:49:00Z</cp:lastPrinted>
  <dcterms:modified xmlns:xsi="http://www.w3.org/2001/XMLSchema-instance" xsi:type="dcterms:W3CDTF">2016-04-06T08:51:00Z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