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59a90" w14:paraId="8559a90" w:rsidRDefault="00274A00" w:rsidP="00274A00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74A00" w:rsidR="00AE649C" w:rsidRPr="00B76F3C">
      <w:pPr>
        <w:pStyle w:val="NormaleSPIS"/>
        <w:spacing w:after="0"/>
      </w:pPr>
    </w:p>
    <w:p w:rsidRDefault="00274A00" w:rsidP="00274A00" w:rsidR="00274A00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274A00" w:rsidP="00274A00" w:rsidR="00274A00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274A00" w:rsidP="00274A00" w:rsidR="00274A00" w:rsidRPr="00274A00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274A00" w:rsidP="00274A00" w:rsidR="00274A00">
      <w:pPr>
        <w:spacing w:after="0"/>
        <w:jc w:val="right"/>
      </w:pPr>
      <w:r>
        <w:t>Poslovni broj: 2 St-682/2018-3</w:t>
      </w:r>
    </w:p>
    <w:p w:rsidRDefault="00274A00" w:rsidP="00274A00" w:rsidR="00274A00">
      <w:pPr>
        <w:spacing w:after="0"/>
        <w:jc w:val="both"/>
      </w:pPr>
    </w:p>
    <w:p w:rsidRDefault="00274A00" w:rsidP="00274A00" w:rsidR="00274A00">
      <w:pPr>
        <w:spacing w:after="0"/>
        <w:jc w:val="both"/>
      </w:pPr>
    </w:p>
    <w:p w:rsidRDefault="00274A00" w:rsidP="00274A00" w:rsidR="00274A00">
      <w:pPr>
        <w:spacing w:after="0"/>
        <w:jc w:val="center"/>
      </w:pPr>
      <w:r>
        <w:t>U  I M E   R E P U B L I K E   H R V A T S K E</w:t>
      </w:r>
    </w:p>
    <w:p w:rsidRDefault="00274A00" w:rsidP="00274A00" w:rsidR="00274A00">
      <w:pPr>
        <w:spacing w:after="0"/>
        <w:jc w:val="center"/>
      </w:pPr>
    </w:p>
    <w:p w:rsidRDefault="00274A00" w:rsidP="00274A00" w:rsidR="00274A00">
      <w:pPr>
        <w:spacing w:after="0"/>
        <w:jc w:val="center"/>
      </w:pPr>
      <w:r>
        <w:t xml:space="preserve"> R J E Š E N J E</w:t>
      </w:r>
    </w:p>
    <w:p w:rsidRDefault="00274A00" w:rsidP="00274A00" w:rsidR="00274A00">
      <w:pPr>
        <w:spacing w:after="0"/>
        <w:jc w:val="both"/>
      </w:pPr>
    </w:p>
    <w:p w:rsidRDefault="00274A00" w:rsidP="00274A00" w:rsidR="00274A00">
      <w:pPr>
        <w:spacing w:after="0"/>
        <w:jc w:val="both"/>
      </w:pPr>
    </w:p>
    <w:p w:rsidRDefault="00274A00" w:rsidP="00274A00" w:rsidR="00274A00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RASADNIK FRANJIĆ društvo s ograničenom odgovornošću za proizvodnju, trgovinu i usluge, Rovišće, Stjepana Radića 53, MBS: 010076756, OIB: 54530426187, 4. rujna 2018.</w:t>
      </w:r>
    </w:p>
    <w:p w:rsidRDefault="00274A00" w:rsidP="00274A00" w:rsidR="00274A00">
      <w:pPr>
        <w:spacing w:after="0"/>
        <w:jc w:val="both"/>
      </w:pPr>
    </w:p>
    <w:p w:rsidRDefault="00274A00" w:rsidP="00274A00" w:rsidR="00274A00">
      <w:pPr>
        <w:spacing w:after="0"/>
        <w:jc w:val="both"/>
      </w:pPr>
    </w:p>
    <w:p w:rsidRDefault="00274A00" w:rsidP="00274A00" w:rsidR="00274A00">
      <w:pPr>
        <w:spacing w:after="0"/>
        <w:jc w:val="center"/>
      </w:pPr>
      <w:r>
        <w:t>r i j e š i o   j e</w:t>
      </w:r>
    </w:p>
    <w:p w:rsidRDefault="00274A00" w:rsidP="00274A00" w:rsidR="00274A00">
      <w:pPr>
        <w:spacing w:after="0"/>
        <w:jc w:val="both"/>
      </w:pPr>
    </w:p>
    <w:p w:rsidRDefault="00274A00" w:rsidP="00274A00" w:rsidR="00274A00">
      <w:pPr>
        <w:spacing w:after="0"/>
        <w:jc w:val="both"/>
        <w:rPr>
          <w:szCs w:val="20"/>
        </w:rPr>
      </w:pPr>
      <w:r>
        <w:tab/>
        <w:t>1. Otvara se skraćeni stečajni postupak nad dužnikom RASADNIK FRANJIĆ društvo s ograničenom odgovornošću za proizvodnju, trgovinu i usluge, Rovišće, Stjepana Radića 53, MBS: 010076756, OIB: 54530426187.</w:t>
      </w:r>
    </w:p>
    <w:p w:rsidRDefault="00274A00" w:rsidP="00274A00" w:rsidR="00274A00">
      <w:pPr>
        <w:spacing w:after="0"/>
        <w:jc w:val="both"/>
      </w:pPr>
    </w:p>
    <w:p w:rsidRDefault="00274A00" w:rsidP="00274A00" w:rsidR="00274A00">
      <w:pPr>
        <w:spacing w:after="0"/>
        <w:jc w:val="both"/>
      </w:pPr>
      <w:r>
        <w:tab/>
        <w:t>2. Za stečajnog upravitelja imenuje se SNJEŽANA VRKLJAN, iz Zagreba, Kralja Zvonimira 75,  OIB: 44740101731.</w:t>
      </w:r>
    </w:p>
    <w:p w:rsidRDefault="00274A00" w:rsidP="00274A00" w:rsidR="00274A00">
      <w:pPr>
        <w:spacing w:after="0"/>
        <w:jc w:val="both"/>
      </w:pPr>
    </w:p>
    <w:p w:rsidRDefault="00274A00" w:rsidP="00274A00" w:rsidR="00274A00">
      <w:pPr>
        <w:spacing w:after="0"/>
        <w:jc w:val="both"/>
        <w:rPr>
          <w:szCs w:val="20"/>
        </w:rPr>
      </w:pPr>
      <w:r>
        <w:tab/>
        <w:t>3. Zaključuje se skraćeni stečajni postupak nad dužnikom RASADNIK FRANJIĆ društvo s ograničenom odgovornošću za proizvodnju, trgovinu i usluge, Rovišće, Stjepana Radića 53, MBS: 010076756, OIB: 54530426187.</w:t>
      </w:r>
    </w:p>
    <w:p w:rsidRDefault="00274A00" w:rsidP="00274A00" w:rsidR="00274A00">
      <w:pPr>
        <w:spacing w:after="0"/>
        <w:jc w:val="both"/>
      </w:pPr>
    </w:p>
    <w:p w:rsidRDefault="00274A00" w:rsidP="00274A00" w:rsidR="00274A00">
      <w:pPr>
        <w:spacing w:after="0"/>
        <w:jc w:val="both"/>
      </w:pPr>
      <w:r>
        <w:tab/>
        <w:t>4. Stečajni postupak je otvoren i zaključen s danom 4. rujna 2018. godine u 14,00 sati, kada je ovo rješenje objavljeno na e-oglasnoj ploči ovoga suda.</w:t>
      </w:r>
    </w:p>
    <w:p w:rsidRDefault="00274A00" w:rsidP="00274A00" w:rsidR="00274A00">
      <w:pPr>
        <w:pStyle w:val="Bezproreda"/>
        <w:spacing w:after="0"/>
        <w:jc w:val="both"/>
      </w:pPr>
    </w:p>
    <w:p w:rsidRDefault="00274A00" w:rsidP="00274A00" w:rsidR="00274A00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74A00" w:rsidP="00274A00" w:rsidR="00274A00">
      <w:pPr>
        <w:spacing w:after="0"/>
        <w:jc w:val="both"/>
        <w:rPr>
          <w:rFonts w:cs="Times New Roman"/>
        </w:rPr>
      </w:pPr>
    </w:p>
    <w:p w:rsidRDefault="00274A00" w:rsidP="00274A00" w:rsidR="00274A00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274A00" w:rsidP="00274A00" w:rsidR="00274A00">
      <w:pPr>
        <w:spacing w:after="0"/>
        <w:jc w:val="both"/>
      </w:pPr>
    </w:p>
    <w:p w:rsidRDefault="00274A00" w:rsidP="00274A00" w:rsidR="00274A00">
      <w:pPr>
        <w:spacing w:after="0"/>
        <w:jc w:val="both"/>
      </w:pPr>
    </w:p>
    <w:p w:rsidRDefault="00274A00" w:rsidP="00274A00" w:rsidR="00274A00">
      <w:pPr>
        <w:spacing w:after="0"/>
        <w:jc w:val="center"/>
      </w:pPr>
      <w:r>
        <w:t>Obrazloženje</w:t>
      </w:r>
    </w:p>
    <w:p w:rsidRDefault="00274A00" w:rsidP="00274A00" w:rsidR="00274A00">
      <w:pPr>
        <w:spacing w:after="0"/>
        <w:jc w:val="center"/>
      </w:pPr>
    </w:p>
    <w:p w:rsidRDefault="00274A00" w:rsidP="00274A00" w:rsidR="00274A00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St-682/2018-2, koji je objavljen na mrežnoj stranici e-oglasna ploča Trgovačkog suda u Bjelovaru 4. srpnja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274A00" w:rsidP="00274A00" w:rsidR="00274A00">
      <w:pPr>
        <w:spacing w:after="0"/>
        <w:jc w:val="both"/>
      </w:pPr>
    </w:p>
    <w:p w:rsidRDefault="00274A00" w:rsidP="00274A00" w:rsidR="00274A00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74A00" w:rsidP="00274A00" w:rsidR="00274A00">
      <w:pPr>
        <w:spacing w:after="0"/>
        <w:jc w:val="both"/>
      </w:pPr>
    </w:p>
    <w:p w:rsidRDefault="00274A00" w:rsidP="00274A00" w:rsidR="00274A00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274A00" w:rsidP="00274A00" w:rsidR="00274A00">
      <w:pPr>
        <w:spacing w:after="0"/>
        <w:jc w:val="both"/>
      </w:pPr>
    </w:p>
    <w:p w:rsidRDefault="00274A00" w:rsidP="00274A00" w:rsidR="00274A00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274A00" w:rsidP="00274A00" w:rsidR="00274A00">
      <w:pPr>
        <w:spacing w:after="0"/>
        <w:jc w:val="both"/>
      </w:pPr>
    </w:p>
    <w:p w:rsidRDefault="00274A00" w:rsidP="00274A00" w:rsidR="00274A00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74A00" w:rsidP="00274A00" w:rsidR="00274A00">
      <w:pPr>
        <w:pStyle w:val="Bezproreda"/>
        <w:spacing w:after="0"/>
        <w:jc w:val="both"/>
      </w:pPr>
    </w:p>
    <w:p w:rsidRDefault="00274A00" w:rsidP="00274A00" w:rsidR="00274A00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274A00" w:rsidP="00274A00" w:rsidR="00274A00">
      <w:pPr>
        <w:spacing w:after="0"/>
        <w:ind w:firstLine="851"/>
        <w:jc w:val="both"/>
      </w:pPr>
    </w:p>
    <w:p w:rsidRDefault="00274A00" w:rsidP="00274A00" w:rsidR="00274A00">
      <w:pPr>
        <w:spacing w:after="0"/>
        <w:jc w:val="center"/>
      </w:pPr>
      <w:r>
        <w:t>U Bjelovaru 4. rujna 2018.</w:t>
      </w:r>
    </w:p>
    <w:p w:rsidRDefault="00274A00" w:rsidP="00274A00" w:rsidR="00274A00">
      <w:pPr>
        <w:spacing w:after="0"/>
        <w:jc w:val="both"/>
      </w:pPr>
    </w:p>
    <w:p w:rsidRDefault="00274A00" w:rsidP="00274A00" w:rsidR="00274A00">
      <w:pPr>
        <w:spacing w:after="0"/>
        <w:jc w:val="both"/>
      </w:pPr>
    </w:p>
    <w:p w:rsidRDefault="00274A00" w:rsidP="00274A00" w:rsidR="00274A00">
      <w:pPr>
        <w:spacing w:after="0"/>
        <w:ind w:firstLine="720" w:left="4320"/>
      </w:pPr>
      <w:r>
        <w:t>SUDSKI SAVJETNIK</w:t>
      </w:r>
    </w:p>
    <w:p w:rsidRDefault="00274A00" w:rsidP="00274A00" w:rsidR="00274A00">
      <w:pPr>
        <w:spacing w:after="0"/>
        <w:ind w:firstLine="4111"/>
      </w:pPr>
      <w:r>
        <w:tab/>
        <w:t xml:space="preserve">     MIROSLAV LOVREKOVIĆ, v.r.</w:t>
      </w:r>
    </w:p>
    <w:p w:rsidRDefault="00274A00" w:rsidP="00274A00" w:rsidR="00274A0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274A00" w:rsidP="00274A00" w:rsidR="00274A0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274A00" w:rsidP="00274A00" w:rsidR="00274A00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274A00" w:rsidP="00274A00" w:rsidR="00274A00">
      <w:pPr>
        <w:spacing w:after="0"/>
        <w:jc w:val="both"/>
      </w:pPr>
    </w:p>
    <w:p w:rsidRDefault="00274A00" w:rsidP="00274A00" w:rsidR="00274A00">
      <w:pPr>
        <w:spacing w:after="0"/>
        <w:jc w:val="both"/>
      </w:pPr>
    </w:p>
    <w:p w:rsidRDefault="00274A00" w:rsidP="00274A00" w:rsidR="00274A00">
      <w:pPr>
        <w:spacing w:after="0"/>
        <w:jc w:val="both"/>
      </w:pPr>
    </w:p>
    <w:p w:rsidRDefault="00274A00" w:rsidP="00274A00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274A0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69345325"/>
      <w:docPartObj>
        <w:docPartGallery w:val="Page Numbers (Top of Page)"/>
        <w:docPartUnique/>
      </w:docPartObj>
    </w:sdtPr>
    <w:sdtContent>
      <w:p w:rsidRDefault="00274A00" w:rsidP="00274A00" w:rsidR="00274A0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5F59">
          <w:t>2</w:t>
        </w:r>
        <w:r>
          <w:fldChar w:fldCharType="end"/>
        </w:r>
      </w:p>
    </w:sdtContent>
  </w:sdt>
  <w:p w:rsidRDefault="00274A00" w:rsidP="00274A00" w:rsidR="008333A9">
    <w:pPr>
      <w:spacing w:after="0"/>
      <w:jc w:val="right"/>
    </w:pPr>
    <w:r>
      <w:t>Poslovni broj: 2 St-682/2018-3</w:t>
    </w:r>
  </w:p>
  <w:p w:rsidRDefault="00274A00" w:rsidP="00274A00" w:rsidR="00274A00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A00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5F59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29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40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St-682/2018-3</izvorni_sadrzaj>
    <derivirana_varijabla naziv="DomainObject.Oznaka_1">St-682/2018-3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St-682/2018</izvorni_sadrzaj>
    <derivirana_varijabla naziv="DomainObject.Predmet.OznakaBroj_1">St-682/2018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RASADNIK FRANJIĆ društvo s ograničenom odgovornošću za proizvodnju, trgovinu i usluge zastupanog po punomoćniku Zdenka Franjić</izvorni_sadrzaj>
    <derivirana_varijabla naziv="DomainObject.Predmet.ProtustrankaFormated_1">  RASADNIK FRANJIĆ društvo s ograničenom odgovornošću za proizvodnju, trgovinu i usluge zastupanog po punomoćniku Zdenka Franjić</derivirana_varijabla>
  </DomainObject.Predmet.ProtustrankaFormated>
  <DomainObject.Predmet.ProtustrankaFormatedOIB>
    <izvorni_sadrzaj>  RASADNIK FRANJIĆ društvo s ograničenom odgovornošću za proizvodnju, trgovinu i usluge, OIB 54530426187 zastupanog po punomoćniku Zdenka Franjić</izvorni_sadrzaj>
    <derivirana_varijabla naziv="DomainObject.Predmet.ProtustrankaFormatedOIB_1">  RASADNIK FRANJIĆ društvo s ograničenom odgovornošću za proizvodnju, trgovinu i usluge, OIB 54530426187 zastupanog po punomoćniku Zdenka Franjić</derivirana_varijabla>
  </DomainObject.Predmet.ProtustrankaFormatedOIB>
  <DomainObject.Predmet.ProtustrankaFormatedWithAdress>
    <izvorni_sadrzaj> RASADNIK FRANJIĆ društvo s ograničenom odgovornošću za proizvodnju, trgovinu i usluge, Stjepana Radića 53, 43212 Rovišće zastupanog po punomoćniku Zdenka Franjić</izvorni_sadrzaj>
    <derivirana_varijabla naziv="DomainObject.Predmet.ProtustrankaFormatedWithAdress_1"> RASADNIK FRANJIĆ društvo s ograničenom odgovornošću za proizvodnju, trgovinu i usluge, Stjepana Radića 53, 43212 Rovišće zastupanog po punomoćniku Zdenka Franjić</derivirana_varijabla>
  </DomainObject.Predmet.ProtustrankaFormatedWithAdress>
  <DomainObject.Predmet.ProtustrankaFormatedWithAdressOIB>
    <izvorni_sadrzaj> RASADNIK FRANJIĆ društvo s ograničenom odgovornošću za proizvodnju, trgovinu i usluge, OIB 54530426187, Stjepana Radića 53, 43212 Rovišće zastupanog po punomoćniku Zdenka Franjić</izvorni_sadrzaj>
    <derivirana_varijabla naziv="DomainObject.Predmet.ProtustrankaFormatedWithAdressOIB_1"> RASADNIK FRANJIĆ društvo s ograničenom odgovornošću za proizvodnju, trgovinu i usluge, OIB 54530426187, Stjepana Radića 53, 43212 Rovišće zastupanog po punomoćniku Zdenka Franjić</derivirana_varijabla>
  </DomainObject.Predmet.ProtustrankaFormatedWithAdressOIB>
  <DomainObject.Predmet.ProtustrankaWithAdress>
    <izvorni_sadrzaj>RASADNIK FRANJIĆ društvo s ograničenom odgovornošću za proizvodnju, trgovinu i usluge Stjepana Radića 53, 43212 Rovišće</izvorni_sadrzaj>
    <derivirana_varijabla naziv="DomainObject.Predmet.ProtustrankaWithAdress_1">RASADNIK FRANJIĆ društvo s ograničenom odgovornošću za proizvodnju, trgovinu i usluge Stjepana Radića 53, 43212 Rovišće</derivirana_varijabla>
  </DomainObject.Predmet.ProtustrankaWithAdress>
  <DomainObject.Predmet.ProtustrankaWithAdressOIB>
    <izvorni_sadrzaj>RASADNIK FRANJIĆ društvo s ograničenom odgovornošću za proizvodnju, trgovinu i usluge, OIB 54530426187, Stjepana Radića 53, 43212 Rovišće</izvorni_sadrzaj>
    <derivirana_varijabla naziv="DomainObject.Predmet.ProtustrankaWithAdressOIB_1">RASADNIK FRANJIĆ društvo s ograničenom odgovornošću za proizvodnju, trgovinu i usluge, OIB 54530426187, Stjepana Radića 53, 43212 Rovišće</derivirana_varijabla>
  </DomainObject.Predmet.ProtustrankaWithAdressOIB>
  <DomainObject.Predmet.ProtustrankaNazivFormated>
    <izvorni_sadrzaj>RASADNIK FRANJIĆ društvo s ograničenom odgovornošću za proizvodnju, trgovinu i usluge</izvorni_sadrzaj>
    <derivirana_varijabla naziv="DomainObject.Predmet.ProtustrankaNazivFormated_1">RASADNIK FRANJIĆ društvo s ograničenom odgovornošću za proizvodnju, trgovinu i usluge</derivirana_varijabla>
  </DomainObject.Predmet.ProtustrankaNazivFormated>
  <DomainObject.Predmet.ProtustrankaNazivFormatedOIB>
    <izvorni_sadrzaj>RASADNIK FRANJIĆ društvo s ograničenom odgovornošću za proizvodnju, trgovinu i usluge, OIB 54530426187</izvorni_sadrzaj>
    <derivirana_varijabla naziv="DomainObject.Predmet.ProtustrankaNazivFormatedOIB_1">RASADNIK FRANJIĆ društvo s ograničenom odgovornošću za proizvodnju, trgovinu i usluge, OIB 54530426187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RASADNIK FRANJIĆ društvo s ograničenom odgovornošću za proizvodnju, trgovinu i usluge zastupanog po punomoćniku Zdenka Franjić</item>
    </izvorni_sadrzaj>
    <derivirana_varijabla naziv="DomainObject.Predmet.ProtuStrankaListFormated_1">
      <item>RASADNIK FRANJIĆ društvo s ograničenom odgovornošću za proizvodnju, trgovinu i usluge zastupanog po punomoćniku Zdenka Franjić</item>
    </derivirana_varijabla>
  </DomainObject.Predmet.ProtuStrankaListFormated>
  <DomainObject.Predmet.ProtuStrankaListFormatedOIB>
    <izvorni_sadrzaj>
      <item>RASADNIK FRANJIĆ društvo s ograničenom odgovornošću za proizvodnju, trgovinu i usluge, OIB 54530426187 zastupanog po punomoćniku Zdenka Franjić</item>
    </izvorni_sadrzaj>
    <derivirana_varijabla naziv="DomainObject.Predmet.ProtuStrankaListFormatedOIB_1">
      <item>RASADNIK FRANJIĆ društvo s ograničenom odgovornošću za proizvodnju, trgovinu i usluge, OIB 54530426187 zastupanog po punomoćniku Zdenka Franjić</item>
    </derivirana_varijabla>
  </DomainObject.Predmet.ProtuStrankaListFormatedOIB>
  <DomainObject.Predmet.ProtuStrankaListFormatedWithAdress>
    <izvorni_sadrzaj>
      <item>RASADNIK FRANJIĆ društvo s ograničenom odgovornošću za proizvodnju, trgovinu i usluge, Stjepana Radića 53, 43212 Rovišće zastupanog po punomoćniku Zdenka Franjić</item>
    </izvorni_sadrzaj>
    <derivirana_varijabla naziv="DomainObject.Predmet.ProtuStrankaListFormatedWithAdress_1">
      <item>RASADNIK FRANJIĆ društvo s ograničenom odgovornošću za proizvodnju, trgovinu i usluge, Stjepana Radića 53, 43212 Rovišće zastupanog po punomoćniku Zdenka Franjić</item>
    </derivirana_varijabla>
  </DomainObject.Predmet.ProtuStrankaListFormatedWithAdress>
  <DomainObject.Predmet.ProtuStrankaListFormatedWithAdressOIB>
    <izvorni_sadrzaj>
      <item>RASADNIK FRANJIĆ društvo s ograničenom odgovornošću za proizvodnju, trgovinu i usluge, OIB 54530426187, Stjepana Radića 53, 43212 Rovišće zastupanog po punomoćniku Zdenka Franjić</item>
    </izvorni_sadrzaj>
    <derivirana_varijabla naziv="DomainObject.Predmet.ProtuStrankaListFormatedWithAdressOIB_1">
      <item>RASADNIK FRANJIĆ društvo s ograničenom odgovornošću za proizvodnju, trgovinu i usluge, OIB 54530426187, Stjepana Radića 53, 43212 Rovišće zastupanog po punomoćniku Zdenka Franjić</item>
    </derivirana_varijabla>
  </DomainObject.Predmet.ProtuStrankaListFormatedWithAdressOIB>
  <DomainObject.Predmet.ProtuStrankaListNazivFormated>
    <izvorni_sadrzaj>
      <item>RASADNIK FRANJIĆ društvo s ograničenom odgovornošću za proizvodnju, trgovinu i usluge</item>
    </izvorni_sadrzaj>
    <derivirana_varijabla naziv="DomainObject.Predmet.ProtuStrankaListNazivFormated_1">
      <item>RASADNIK FRANJIĆ društvo s ograničenom odgovornošću za proizvodnju, trgovinu i usluge</item>
    </derivirana_varijabla>
  </DomainObject.Predmet.ProtuStrankaListNazivFormated>
  <DomainObject.Predmet.ProtuStrankaListNazivFormatedOIB>
    <izvorni_sadrzaj>
      <item>RASADNIK FRANJIĆ društvo s ograničenom odgovornošću za proizvodnju, trgovinu i usluge, OIB 54530426187</item>
    </izvorni_sadrzaj>
    <derivirana_varijabla naziv="DomainObject.Predmet.ProtuStrankaListNazivFormatedOIB_1">
      <item>RASADNIK FRANJIĆ društvo s ograničenom odgovornošću za proizvodnju, trgovinu i usluge, OIB 54530426187</item>
    </derivirana_varijabla>
  </DomainObject.Predmet.ProtuStrankaListNazivFormatedOIB>
  <DomainObject.Predmet.OstaliListFormated>
    <izvorni_sadrzaj>
      <item>Zdenka Franjić punomoćnik sudionika u postupku RASADNIK FRANJIĆ društvo s ograničenom odgovornošću za proizvodnju, trgovinu i usluge</item>
    </izvorni_sadrzaj>
    <derivirana_varijabla naziv="DomainObject.Predmet.OstaliListFormated_1">
      <item>Zdenka Franjić punomoćnik sudionika u postupku RASADNIK FRANJIĆ društvo s ograničenom odgovornošću za proizvodnju, trgovinu i usluge</item>
    </derivirana_varijabla>
  </DomainObject.Predmet.OstaliListFormated>
  <DomainObject.Predmet.OstaliListFormatedOIB>
    <izvorni_sadrzaj>
      <item>Zdenka Franjić, OIB 29577130587 punomoćnik sudionika u postupku RASADNIK FRANJIĆ društvo s ograničenom odgovornošću za proizvodnju, trgovinu i usluge</item>
    </izvorni_sadrzaj>
    <derivirana_varijabla naziv="DomainObject.Predmet.OstaliListFormatedOIB_1">
      <item>Zdenka Franjić, OIB 29577130587 punomoćnik sudionika u postupku RASADNIK FRANJIĆ društvo s ograničenom odgovornošću za proizvodnju, trgovinu i usluge</item>
    </derivirana_varijabla>
  </DomainObject.Predmet.OstaliListFormatedOIB>
  <DomainObject.Predmet.OstaliListFormatedWithAdress>
    <izvorni_sadrzaj>
      <item>Zdenka Franjić, Stjepana Radića 53, 43212 Rovišće punomoćnik sudionika u postupku RASADNIK FRANJIĆ društvo s ograničenom odgovornošću za proizvodnju, trgovinu i usluge</item>
    </izvorni_sadrzaj>
    <derivirana_varijabla naziv="DomainObject.Predmet.OstaliListFormatedWithAdress_1">
      <item>Zdenka Franjić, Stjepana Radića 53, 43212 Rovišće punomoćnik sudionika u postupku RASADNIK FRANJIĆ društvo s ograničenom odgovornošću za proizvodnju, trgovinu i usluge</item>
    </derivirana_varijabla>
  </DomainObject.Predmet.OstaliListFormatedWithAdress>
  <DomainObject.Predmet.OstaliListFormatedWithAdressOIB>
    <izvorni_sadrzaj>
      <item>Zdenka Franjić, OIB 29577130587, Stjepana Radića 53, 43212 Rovišće punomoćnik sudionika u postupku RASADNIK FRANJIĆ društvo s ograničenom odgovornošću za proizvodnju, trgovinu i usluge</item>
    </izvorni_sadrzaj>
    <derivirana_varijabla naziv="DomainObject.Predmet.OstaliListFormatedWithAdressOIB_1">
      <item>Zdenka Franjić, OIB 29577130587, Stjepana Radića 53, 43212 Rovišće punomoćnik sudionika u postupku RASADNIK FRANJIĆ društvo s ograničenom odgovornošću za proizvodnju, trgovinu i usluge</item>
    </derivirana_varijabla>
  </DomainObject.Predmet.OstaliListFormatedWithAdressOIB>
  <DomainObject.Predmet.OstaliListNazivFormated>
    <izvorni_sadrzaj>
      <item>Zdenka Franjić</item>
    </izvorni_sadrzaj>
    <derivirana_varijabla naziv="DomainObject.Predmet.OstaliListNazivFormated_1">
      <item>Zdenka Franjić</item>
    </derivirana_varijabla>
  </DomainObject.Predmet.OstaliListNazivFormated>
  <DomainObject.Predmet.OstaliListNazivFormatedOIB>
    <izvorni_sadrzaj>
      <item>Zdenka Franjić, OIB 29577130587</item>
    </izvorni_sadrzaj>
    <derivirana_varijabla naziv="DomainObject.Predmet.OstaliListNazivFormatedOIB_1">
      <item>Zdenka Franjić, OIB 29577130587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>St-682/2018-3</izvorni_sadrzaj>
    <derivirana_varijabla naziv="DomainObject.PoslovniBrojDokumenta_1">St-682/2018-3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RASADNIK FRANJIĆ društvo s ograničenom odgovornošću za proizvodnju, trgovinu i usluge</izvorni_sadrzaj>
    <derivirana_varijabla naziv="DomainObject.Predmet.ProtustrankaIDrugi_1">RASADNIK FRANJIĆ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RASADNIK FRANJIĆ društvo s ograničenom odgovornošću za proizvodnju, trgovinu i usluge, OIB 54530426187, Stjepana Radića 53, 43212 Rovišće</izvorni_sadrzaj>
    <derivirana_varijabla naziv="DomainObject.Predmet.ProtustrankaIDrugiAdressOIB_1">RASADNIK FRANJIĆ društvo s ograničenom odgovornošću za proizvodnju, trgovinu i usluge, OIB 54530426187, Stjepana Radića 53, 43212 Rovišće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RASADNIK FRANJIĆ društvo s ograničenom odgovornošću za proizvodnju, trgovinu i usluge</item>
      <item>Zdenka Franjić</item>
    </izvorni_sadrzaj>
    <derivirana_varijabla naziv="DomainObject.Predmet.SudioniciListNaziv_1">
      <item>FINA, RC ZAGREB, Podružnica BJELOVAR</item>
      <item>RASADNIK FRANJIĆ društvo s ograničenom odgovornošću za proizvodnju, trgovinu i usluge</item>
      <item>Zdenka Franjić</item>
    </derivirana_varijabla>
  </DomainObject.Predmet.SudioniciListNaziv>
  <DomainObject.Predmet.SudioniciListAdressOIB>
    <izvorni_sadrzaj>
      <item>FINA, RC ZAGREB, Podružnica BJELOVAR, OIB 85821130368, F. Supila 4,43000 Bjelovar</item>
      <item>RASADNIK FRANJIĆ društvo s ograničenom odgovornošću za proizvodnju, trgovinu i usluge, OIB 54530426187, Stjepana Radića 53,43212 Rovišće</item>
      <item>Zdenka Franjić, OIB 29577130587, Stjepana Radića 53,43212 Rovišće</item>
    </izvorni_sadrzaj>
    <derivirana_varijabla naziv="DomainObject.Predmet.SudioniciListAdressOIB_1">
      <item>FINA, RC ZAGREB, Podružnica BJELOVAR, OIB 85821130368, F. Supila 4,43000 Bjelovar</item>
      <item>RASADNIK FRANJIĆ društvo s ograničenom odgovornošću za proizvodnju, trgovinu i usluge, OIB 54530426187, Stjepana Radića 53,43212 Rovišće</item>
      <item>Zdenka Franjić, OIB 29577130587, Stjepana Radića 53,43212 Rovišće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A32074-CC31-4A2B-B003-DB01F74658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680</properties:Words>
  <properties:Characters>3633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2018-09-04T11:35:00Z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St-682/2018-3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