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16c4" w14:paraId="d4716c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57506">
        <w:t>1322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57506">
        <w:t>1322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157506" w:rsidRPr="002D3766">
        <w:t>IB AGRAM j.d.o.o. za usluge</w:t>
      </w:r>
      <w:r w:rsidR="00157506">
        <w:t xml:space="preserve">, Zagreb (Grad Zagreb), Ulica Baltazara Bogišića 12, OIB: </w:t>
      </w:r>
      <w:r w:rsidR="00157506" w:rsidRPr="002D3766">
        <w:t>27997176320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157506">
        <w:t>37.628,12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37A5F">
        <w:t xml:space="preserve">24. rujna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57506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2F60AA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37A5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St-1322/2018</izvorni_sadrzaj>
    <derivirana_varijabla naziv="DomainObject.Predmet.OznakaBroj_1">St-1322/2018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 AGRAM j.d.o.o. za usluge zastupanog po punomoćniku Iva Begić Petrović</izvorni_sadrzaj>
    <derivirana_varijabla naziv="DomainObject.Predmet.ProtustrankaFormated_1">  IB AGRAM j.d.o.o. za usluge zastupanog po punomoćniku Iva Begić Petrović</derivirana_varijabla>
  </DomainObject.Predmet.ProtustrankaFormated>
  <DomainObject.Predmet.ProtustrankaFormatedOIB>
    <izvorni_sadrzaj>  IB AGRAM j.d.o.o. za usluge, OIB 27997176320 zastupanog po punomoćniku Iva Begić Petrović</izvorni_sadrzaj>
    <derivirana_varijabla naziv="DomainObject.Predmet.ProtustrankaFormatedOIB_1">  IB AGRAM j.d.o.o. za usluge, OIB 27997176320 zastupanog po punomoćniku Iva Begić Petrović</derivirana_varijabla>
  </DomainObject.Predmet.ProtustrankaFormatedOIB>
  <DomainObject.Predmet.ProtustrankaFormatedWithAdress>
    <izvorni_sadrzaj> IB AGRAM j.d.o.o. za usluge, Ulica Baltazara Bogišića 12, 10000 Zagreb zastupanog po punomoćniku Iva Begić Petrović</izvorni_sadrzaj>
    <derivirana_varijabla naziv="DomainObject.Predmet.ProtustrankaFormatedWithAdress_1"> IB AGRAM j.d.o.o. za usluge, Ulica Baltazara Bogišića 12, 10000 Zagreb zastupanog po punomoćniku Iva Begić Petrović</derivirana_varijabla>
  </DomainObject.Predmet.ProtustrankaFormatedWithAdress>
  <DomainObject.Predmet.ProtustrankaFormatedWithAdressOIB>
    <izvorni_sadrzaj> IB AGRAM j.d.o.o. za usluge, OIB 27997176320, Ulica Baltazara Bogišića 12, 10000 Zagreb zastupanog po punomoćniku Iva Begić Petrović</izvorni_sadrzaj>
    <derivirana_varijabla naziv="DomainObject.Predmet.ProtustrankaFormatedWithAdressOIB_1"> IB AGRAM j.d.o.o. za usluge, OIB 27997176320, Ulica Baltazara Bogišića 12, 10000 Zagreb zastupanog po punomoćniku Iva Begić Petrović</derivirana_varijabla>
  </DomainObject.Predmet.ProtustrankaFormatedWithAdressOIB>
  <DomainObject.Predmet.ProtustrankaWithAdress>
    <izvorni_sadrzaj>IB AGRAM j.d.o.o. za usluge Ulica Baltazara Bogišića 12, 10000 Zagreb</izvorni_sadrzaj>
    <derivirana_varijabla naziv="DomainObject.Predmet.ProtustrankaWithAdress_1">IB AGRAM j.d.o.o. za usluge Ulica Baltazara Bogišića 12, 10000 Zagreb</derivirana_varijabla>
  </DomainObject.Predmet.ProtustrankaWithAdress>
  <DomainObject.Predmet.ProtustrankaWithAdressOIB>
    <izvorni_sadrzaj>IB AGRAM j.d.o.o. za usluge, OIB 27997176320, Ulica Baltazara Bogišića 12, 10000 Zagreb</izvorni_sadrzaj>
    <derivirana_varijabla naziv="DomainObject.Predmet.ProtustrankaWithAdressOIB_1">IB AGRAM j.d.o.o. za usluge, OIB 27997176320, Ulica Baltazara Bogišića 12, 10000 Zagreb</derivirana_varijabla>
  </DomainObject.Predmet.ProtustrankaWithAdressOIB>
  <DomainObject.Predmet.ProtustrankaNazivFormated>
    <izvorni_sadrzaj>IB AGRAM j.d.o.o. za usluge</izvorni_sadrzaj>
    <derivirana_varijabla naziv="DomainObject.Predmet.ProtustrankaNazivFormated_1">IB AGRAM j.d.o.o. za usluge</derivirana_varijabla>
  </DomainObject.Predmet.ProtustrankaNazivFormated>
  <DomainObject.Predmet.ProtustrankaNazivFormatedOIB>
    <izvorni_sadrzaj>IB AGRAM j.d.o.o. za usluge, OIB 27997176320</izvorni_sadrzaj>
    <derivirana_varijabla naziv="DomainObject.Predmet.ProtustrankaNazivFormatedOIB_1">IB AGRAM j.d.o.o. za usluge, OIB 27997176320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 AGRAM j.d.o.o. za usluge zastupanog po punomoćniku Iva Begić Petrović</item>
    </izvorni_sadrzaj>
    <derivirana_varijabla naziv="DomainObject.Predmet.ProtuStrankaListFormated_1">
      <item>IB AGRAM j.d.o.o. za usluge zastupanog po punomoćniku Iva Begić Petrović</item>
    </derivirana_varijabla>
  </DomainObject.Predmet.ProtuStrankaListFormated>
  <DomainObject.Predmet.ProtuStrankaListFormatedOIB>
    <izvorni_sadrzaj>
      <item>IB AGRAM j.d.o.o. za usluge, OIB 27997176320 zastupanog po punomoćniku Iva Begić Petrović</item>
    </izvorni_sadrzaj>
    <derivirana_varijabla naziv="DomainObject.Predmet.ProtuStrankaListFormatedOIB_1">
      <item>IB AGRAM j.d.o.o. za usluge, OIB 27997176320 zastupanog po punomoćniku Iva Begić Petrović</item>
    </derivirana_varijabla>
  </DomainObject.Predmet.ProtuStrankaListFormatedOIB>
  <DomainObject.Predmet.ProtuStrankaListFormatedWithAdress>
    <izvorni_sadrzaj>
      <item>IB AGRAM j.d.o.o. za usluge, Ulica Baltazara Bogišića 12, 10000 Zagreb zastupanog po punomoćniku Iva Begić Petrović</item>
    </izvorni_sadrzaj>
    <derivirana_varijabla naziv="DomainObject.Predmet.ProtuStrankaListFormatedWithAdress_1">
      <item>IB AGRAM j.d.o.o. za usluge, Ulica Baltazara Bogišića 12, 10000 Zagreb zastupanog po punomoćniku Iva Begić Petrović</item>
    </derivirana_varijabla>
  </DomainObject.Predmet.ProtuStrankaListFormatedWithAdress>
  <DomainObject.Predmet.ProtuStrankaListFormatedWithAdressOIB>
    <izvorni_sadrzaj>
      <item>IB AGRAM j.d.o.o. za usluge, OIB 27997176320, Ulica Baltazara Bogišića 12, 10000 Zagreb zastupanog po punomoćniku Iva Begić Petrović</item>
    </izvorni_sadrzaj>
    <derivirana_varijabla naziv="DomainObject.Predmet.ProtuStrankaListFormatedWithAdressOIB_1">
      <item>IB AGRAM j.d.o.o. za usluge, OIB 27997176320, Ulica Baltazara Bogišića 12, 10000 Zagreb zastupanog po punomoćniku Iva Begić Petrović</item>
    </derivirana_varijabla>
  </DomainObject.Predmet.ProtuStrankaListFormatedWithAdressOIB>
  <DomainObject.Predmet.ProtuStrankaListNazivFormated>
    <izvorni_sadrzaj>
      <item>IB AGRAM j.d.o.o. za usluge</item>
    </izvorni_sadrzaj>
    <derivirana_varijabla naziv="DomainObject.Predmet.ProtuStrankaListNazivFormated_1">
      <item>IB AGRAM j.d.o.o. za usluge</item>
    </derivirana_varijabla>
  </DomainObject.Predmet.ProtuStrankaListNazivFormated>
  <DomainObject.Predmet.ProtuStrankaListNazivFormatedOIB>
    <izvorni_sadrzaj>
      <item>IB AGRAM j.d.o.o. za usluge, OIB 27997176320</item>
    </izvorni_sadrzaj>
    <derivirana_varijabla naziv="DomainObject.Predmet.ProtuStrankaListNazivFormatedOIB_1">
      <item>IB AGRAM j.d.o.o. za usluge, OIB 27997176320</item>
    </derivirana_varijabla>
  </DomainObject.Predmet.ProtuStrankaListNazivFormatedOIB>
  <DomainObject.Predmet.OstaliListFormated>
    <izvorni_sadrzaj>
      <item>Iva Begić Petrović punomoćnica sudionika u postupku IB AGRAM j.d.o.o. za usluge</item>
    </izvorni_sadrzaj>
    <derivirana_varijabla naziv="DomainObject.Predmet.OstaliListFormated_1">
      <item>Iva Begić Petrović punomoćnica sudionika u postupku IB AGRAM j.d.o.o. za usluge</item>
    </derivirana_varijabla>
  </DomainObject.Predmet.OstaliListFormated>
  <DomainObject.Predmet.OstaliListFormatedOIB>
    <izvorni_sadrzaj>
      <item>Iva Begić Petrović, OIB 77748214217 punomoćnica sudionika u postupku IB AGRAM j.d.o.o. za usluge</item>
    </izvorni_sadrzaj>
    <derivirana_varijabla naziv="DomainObject.Predmet.OstaliListFormatedOIB_1">
      <item>Iva Begić Petrović, OIB 77748214217 punomoćnica sudionika u postupku IB AGRAM j.d.o.o. za usluge</item>
    </derivirana_varijabla>
  </DomainObject.Predmet.OstaliListFormatedOIB>
  <DomainObject.Predmet.OstaliListFormatedWithAdress>
    <izvorni_sadrzaj>
      <item>Iva Begić Petrović, Ulica Baltazara Bogišića 12, 10000 Zagreb punomoćnica sudionika u postupku IB AGRAM j.d.o.o. za usluge</item>
    </izvorni_sadrzaj>
    <derivirana_varijabla naziv="DomainObject.Predmet.OstaliListFormatedWithAdress_1">
      <item>Iva Begić Petrović, Ulica Baltazara Bogišića 12, 10000 Zagreb punomoćnica sudionika u postupku IB AGRAM j.d.o.o. za usluge</item>
    </derivirana_varijabla>
  </DomainObject.Predmet.OstaliListFormatedWithAdress>
  <DomainObject.Predmet.OstaliListFormatedWithAdressOIB>
    <izvorni_sadrzaj>
      <item>Iva Begić Petrović, OIB 77748214217, Ulica Baltazara Bogišića 12, 10000 Zagreb punomoćnica sudionika u postupku IB AGRAM j.d.o.o. za usluge</item>
    </izvorni_sadrzaj>
    <derivirana_varijabla naziv="DomainObject.Predmet.OstaliListFormatedWithAdressOIB_1">
      <item>Iva Begić Petrović, OIB 77748214217, Ulica Baltazara Bogišića 12, 10000 Zagreb punomoćnica sudionika u postupku IB AGRAM j.d.o.o. za usluge</item>
    </derivirana_varijabla>
  </DomainObject.Predmet.OstaliListFormatedWithAdressOIB>
  <DomainObject.Predmet.OstaliListNazivFormated>
    <izvorni_sadrzaj>
      <item>Iva Begić Petrović</item>
    </izvorni_sadrzaj>
    <derivirana_varijabla naziv="DomainObject.Predmet.OstaliListNazivFormated_1">
      <item>Iva Begić Petrović</item>
    </derivirana_varijabla>
  </DomainObject.Predmet.OstaliListNazivFormated>
  <DomainObject.Predmet.OstaliListNazivFormatedOIB>
    <izvorni_sadrzaj>
      <item>Iva Begić Petrović, OIB 77748214217</item>
    </izvorni_sadrzaj>
    <derivirana_varijabla naziv="DomainObject.Predmet.OstaliListNazivFormatedOIB_1">
      <item>Iva Begić Petrović, OIB 77748214217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 AGRAM j.d.o.o. za usluge</izvorni_sadrzaj>
    <derivirana_varijabla naziv="DomainObject.Predmet.ProtustrankaIDrugi_1">IB AGRAM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IB AGRAM j.d.o.o. za usluge, OIB 27997176320, Ulica Baltazara Bogišića 12, 10000 Zagreb</izvorni_sadrzaj>
    <derivirana_varijabla naziv="DomainObject.Predmet.ProtustrankaIDrugiAdressOIB_1">IB AGRAM j.d.o.o. za usluge, OIB 27997176320,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 AGRAM j.d.o.o. za usluge</item>
      <item>Iva Begić Petrović</item>
    </izvorni_sadrzaj>
    <derivirana_varijabla naziv="DomainObject.Predmet.SudioniciListNaziv_1">
      <item>FINA Regionalni centar Zagreb</item>
      <item>IB AGRAM j.d.o.o. za usluge</item>
      <item>Iva Begić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IB AGRAM j.d.o.o. za usluge, OIB 27997176320, Ulica Baltazara Bogišića 12,10000 Zagreb</item>
      <item>Iva Begić Petrović, OIB 77748214217, Ulica Baltazara Bogišića 12,10000 Zagreb</item>
    </izvorni_sadrzaj>
    <derivirana_varijabla naziv="DomainObject.Predmet.SudioniciListAdressOIB_1">
      <item>FINA Regionalni centar Zagreb, OIB 85821130368, Trg svibanjskih žrtava 1995. br. 1,10000 Zagreb</item>
      <item>IB AGRAM j.d.o.o. za usluge, OIB 27997176320, Ulica Baltazara Bogišića 12,10000 Zagreb</item>
      <item>Iva Begić Petrović, OIB 77748214217,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27997176320</item>
      <item>, OIB 77748214217</item>
    </izvorni_sadrzaj>
    <derivirana_varijabla naziv="DomainObject.Predmet.SudioniciListNazivOIB_1">
      <item>, OIB 85821130368</item>
      <item>, OIB 27997176320</item>
      <item>, OIB 77748214217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1475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2018-07-31T11:19:00Z</dcterms:created>
  <dc:creator>ilukac</dc:creator>
  <cp:lastModifiedBy>Katarina Babić</cp:lastModifiedBy>
  <cp:lastPrinted>2018-09-24T09:45:00Z</cp:lastPrinted>
  <dcterms:modified xmlns:xsi="http://www.w3.org/2001/XMLSchema-instance" xsi:type="dcterms:W3CDTF">2018-09-24T09:46:00Z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(1322-18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