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0eee" w14:paraId="dcb0eee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2F2279">
        <w:rPr>
          <w:b/>
        </w:rPr>
        <w:t>20</w:t>
      </w:r>
      <w:r w:rsidR="001D49CE">
        <w:rPr>
          <w:b/>
        </w:rPr>
        <w:t>0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4A6B50">
        <w:rPr>
          <w:b/>
        </w:rPr>
        <w:t>4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4A6B50">
        <w:t xml:space="preserve"> </w:t>
      </w:r>
      <w:r w:rsidR="001D49CE">
        <w:t>RAGUSA MARINE jednostavno društvo s ograničenom odgovornošću za brodogradnju i usluge</w:t>
      </w:r>
      <w:r w:rsidR="00BA7881" w:rsidRPr="00BA7881">
        <w:t xml:space="preserve">, skraćena tvrtka: </w:t>
      </w:r>
      <w:r w:rsidR="001D49CE" w:rsidRPr="001D49CE">
        <w:t>RAGUSA MARIN</w:t>
      </w:r>
      <w:r w:rsidR="001D49CE">
        <w:t xml:space="preserve">E </w:t>
      </w:r>
      <w:r w:rsidR="00BA7881" w:rsidRPr="00BA7881">
        <w:t xml:space="preserve">j.d.o.o., </w:t>
      </w:r>
      <w:r w:rsidR="001D49CE">
        <w:t>Zagreb</w:t>
      </w:r>
      <w:r w:rsidR="002F2279">
        <w:t>,</w:t>
      </w:r>
      <w:r w:rsidR="001D49CE">
        <w:t xml:space="preserve"> Jeronima </w:t>
      </w:r>
      <w:proofErr w:type="spellStart"/>
      <w:r w:rsidR="001D49CE">
        <w:t>Kavanjina</w:t>
      </w:r>
      <w:proofErr w:type="spellEnd"/>
      <w:r w:rsidR="001D49CE">
        <w:t xml:space="preserve"> 20,</w:t>
      </w:r>
      <w:r w:rsidR="00BA7881" w:rsidRPr="00BA7881">
        <w:t xml:space="preserve"> OIB </w:t>
      </w:r>
      <w:r w:rsidR="001D49CE">
        <w:t>93099523918</w:t>
      </w:r>
      <w:r w:rsidR="00BA7881">
        <w:rPr>
          <w:b/>
        </w:rPr>
        <w:t xml:space="preserve"> </w:t>
      </w:r>
      <w:r w:rsidRPr="00690169">
        <w:t xml:space="preserve">dana </w:t>
      </w:r>
      <w:r w:rsidR="000530A0">
        <w:t>1</w:t>
      </w:r>
      <w:r w:rsidR="001D49CE">
        <w:t>9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1D49CE" w:rsidP="003D7F32" w:rsidR="007B218F" w:rsidRPr="003D7F32">
      <w:pPr>
        <w:ind w:left="360"/>
        <w:jc w:val="center"/>
        <w:rPr>
          <w:b/>
        </w:rPr>
      </w:pPr>
      <w:r>
        <w:rPr>
          <w:b/>
        </w:rPr>
        <w:t>22</w:t>
      </w:r>
      <w:r w:rsidR="003D7F32">
        <w:rPr>
          <w:b/>
        </w:rPr>
        <w:t xml:space="preserve">. </w:t>
      </w:r>
      <w:r w:rsidR="00376F85">
        <w:rPr>
          <w:b/>
        </w:rPr>
        <w:t>ožujka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>
        <w:rPr>
          <w:b/>
        </w:rPr>
        <w:t>10</w:t>
      </w:r>
      <w:r w:rsidR="007B218F" w:rsidRPr="003D7F32">
        <w:rPr>
          <w:b/>
        </w:rPr>
        <w:t>:</w:t>
      </w:r>
      <w:r>
        <w:rPr>
          <w:b/>
        </w:rPr>
        <w:t>3</w:t>
      </w:r>
      <w:r w:rsidR="00A56DA9">
        <w:rPr>
          <w:b/>
        </w:rPr>
        <w:t>0</w:t>
      </w:r>
      <w:r w:rsidR="007B218F" w:rsidRPr="003D7F32">
        <w:rPr>
          <w:b/>
        </w:rPr>
        <w:t xml:space="preserve">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</w:t>
      </w:r>
      <w:r w:rsidR="001D49CE">
        <w:t>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F85C00">
        <w:t>jednu zaposlenu osobu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2F2279">
        <w:t>Privredne banke</w:t>
      </w:r>
      <w:r w:rsidR="00376F85">
        <w:t xml:space="preserve"> d.d.. 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t>Broj: 7/St-</w:t>
      </w:r>
      <w:r w:rsidR="002F2279">
        <w:rPr>
          <w:b/>
        </w:rPr>
        <w:t>120</w:t>
      </w:r>
      <w:r w:rsidR="003C7B70">
        <w:rPr>
          <w:b/>
        </w:rPr>
        <w:t>0</w:t>
      </w:r>
      <w:r w:rsidR="00DA5559">
        <w:rPr>
          <w:b/>
        </w:rPr>
        <w:t>/2017-</w:t>
      </w:r>
      <w:r w:rsidR="00F85C00">
        <w:rPr>
          <w:b/>
        </w:rPr>
        <w:t>4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024AE5">
        <w:t>1</w:t>
      </w:r>
      <w:r w:rsidR="002F2279">
        <w:t>9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422CF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>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422CF4">
        <w:tab/>
      </w:r>
      <w:r w:rsidR="00422CF4">
        <w:tab/>
      </w:r>
      <w:r w:rsidR="00422CF4">
        <w:tab/>
      </w:r>
      <w:r w:rsidR="00422CF4">
        <w:tab/>
      </w:r>
      <w:r w:rsidR="00422CF4">
        <w:tab/>
        <w:t xml:space="preserve">        </w:t>
      </w:r>
      <w:r w:rsidR="002F2279">
        <w:t xml:space="preserve">   </w:t>
      </w:r>
      <w:r w:rsidR="00422CF4">
        <w:t xml:space="preserve">    </w:t>
      </w:r>
      <w:r w:rsidR="00953C42">
        <w:t>Mirna Vujčić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026CED" w:rsidP="00026CED" w:rsidR="00026CED" w:rsidRPr="00026CED">
      <w:r w:rsidRPr="00026CED">
        <w:t>DNA:</w:t>
      </w:r>
    </w:p>
    <w:p w:rsidRDefault="00026CED" w:rsidP="00026CED" w:rsidR="00026CED" w:rsidRPr="00026CED">
      <w:r w:rsidRPr="00026CED">
        <w:t>1. Objaviti na mrežnoj stranici e-Oglasna ploča sudova</w:t>
      </w:r>
    </w:p>
    <w:p w:rsidRDefault="00026CED" w:rsidP="00026CED" w:rsidR="00026CED" w:rsidRPr="00026CED">
      <w:r w:rsidRPr="00026CED">
        <w:t>2. Dostaviti:</w:t>
      </w:r>
    </w:p>
    <w:p w:rsidRDefault="00026CED" w:rsidP="00026CED" w:rsidR="00026CED" w:rsidRPr="00026CED">
      <w:r w:rsidRPr="00026CED">
        <w:t>- Zakonskom zastupniku dužnika</w:t>
      </w:r>
    </w:p>
    <w:p w:rsidRDefault="00026CED" w:rsidP="00026CED" w:rsidR="00026CED" w:rsidRPr="00026CED">
      <w:r w:rsidRPr="00026CED">
        <w:t>- FINI, Regionalni centar Zagreb</w:t>
      </w:r>
    </w:p>
    <w:p w:rsidRDefault="00026CED" w:rsidP="00026CED" w:rsidR="00026CED" w:rsidRPr="00026CED"/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92B55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21C1"/>
    <w:rsid w:val="002557DB"/>
    <w:rsid w:val="00264613"/>
    <w:rsid w:val="00275370"/>
    <w:rsid w:val="002A0407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611CF7"/>
    <w:rsid w:val="006345E0"/>
    <w:rsid w:val="00637870"/>
    <w:rsid w:val="00670C91"/>
    <w:rsid w:val="0067445B"/>
    <w:rsid w:val="00687A61"/>
    <w:rsid w:val="00690169"/>
    <w:rsid w:val="00693282"/>
    <w:rsid w:val="006B2C3B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0631"/>
    <w:rsid w:val="00971B45"/>
    <w:rsid w:val="009F1D0D"/>
    <w:rsid w:val="00A25D5E"/>
    <w:rsid w:val="00A27058"/>
    <w:rsid w:val="00A56DA9"/>
    <w:rsid w:val="00A934CD"/>
    <w:rsid w:val="00AB17AA"/>
    <w:rsid w:val="00AC0BF3"/>
    <w:rsid w:val="00AC4B89"/>
    <w:rsid w:val="00AF57F6"/>
    <w:rsid w:val="00B05CE1"/>
    <w:rsid w:val="00B113C9"/>
    <w:rsid w:val="00B2101D"/>
    <w:rsid w:val="00B3199A"/>
    <w:rsid w:val="00B52270"/>
    <w:rsid w:val="00B5326F"/>
    <w:rsid w:val="00B576D6"/>
    <w:rsid w:val="00B66F15"/>
    <w:rsid w:val="00B73EED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E22421"/>
    <w:rsid w:val="00E27A70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B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B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B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B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B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B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B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B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B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B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St-1200/2017</izvorni_sadrzaj>
    <derivirana_varijabla naziv="DomainObject.Predmet.OznakaBroj_1">St-1200/2017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RAGUSA MARINE jednostavno društvo s ograničenom odgovornošću za brodogradnju i usluge</izvorni_sadrzaj>
    <derivirana_varijabla naziv="DomainObject.Predmet.ProtustrankaFormated_1">  RAGUSA MARINE jednostavno društvo s ograničenom odgovornošću za brodogradnju i usluge</derivirana_varijabla>
  </DomainObject.Predmet.ProtustrankaFormated>
  <DomainObject.Predmet.ProtustrankaFormatedOIB>
    <izvorni_sadrzaj>  RAGUSA MARINE jednostavno društvo s ograničenom odgovornošću za brodogradnju i usluge, OIB 93099523918</izvorni_sadrzaj>
    <derivirana_varijabla naziv="DomainObject.Predmet.ProtustrankaFormatedOIB_1">  RAGUSA MARINE jednostavno društvo s ograničenom odgovornošću za brodogradnju i usluge, OIB 93099523918</derivirana_varijabla>
  </DomainObject.Predmet.ProtustrankaFormatedOIB>
  <DomainObject.Predmet.ProtustrankaFormatedWithAdress>
    <izvorni_sadrzaj> RAGUSA MARINE jednostavno društvo s ograničenom odgovornošću za brodogradnju i usluge, Jeronima Kavanjina 20 , 10000 Zagreb</izvorni_sadrzaj>
    <derivirana_varijabla naziv="DomainObject.Predmet.ProtustrankaFormatedWithAdress_1"> RAGUSA MARINE jednostavno društvo s ograničenom odgovornošću za brodogradnju i usluge, Jeronima Kavanjina 20 , 10000 Zagreb</derivirana_varijabla>
  </DomainObject.Predmet.ProtustrankaFormatedWithAdress>
  <DomainObject.Predmet.ProtustrankaFormatedWithAdressOIB>
    <izvorni_sadrzaj> RAGUSA MARINE jednostavno društvo s ograničenom odgovornošću za brodogradnju i usluge, OIB 93099523918, Jeronima Kavanjina 20 , 10000 Zagreb</izvorni_sadrzaj>
    <derivirana_varijabla naziv="DomainObject.Predmet.ProtustrankaFormatedWithAdressOIB_1"> RAGUSA MARINE jednostavno društvo s ograničenom odgovornošću za brodogradnju i usluge, OIB 93099523918, Jeronima Kavanjina 20 , 10000 Zagreb</derivirana_varijabla>
  </DomainObject.Predmet.ProtustrankaFormatedWithAdressOIB>
  <DomainObject.Predmet.ProtustrankaWithAdress>
    <izvorni_sadrzaj>RAGUSA MARINE jednostavno društvo s ograničenom odgovornošću za brodogradnju i usluge Jeronima Kavanjina 20 , 10000 Zagreb</izvorni_sadrzaj>
    <derivirana_varijabla naziv="DomainObject.Predmet.ProtustrankaWithAdress_1">RAGUSA MARINE jednostavno društvo s ograničenom odgovornošću za brodogradnju i usluge Jeronima Kavanjina 20 , 10000 Zagreb</derivirana_varijabla>
  </DomainObject.Predmet.ProtustrankaWithAdress>
  <DomainObject.Predmet.ProtustrankaWithAdressOIB>
    <izvorni_sadrzaj>RAGUSA MARINE jednostavno društvo s ograničenom odgovornošću za brodogradnju i usluge, OIB 93099523918, Jeronima Kavanjina 20 , 10000 Zagreb</izvorni_sadrzaj>
    <derivirana_varijabla naziv="DomainObject.Predmet.ProtustrankaWithAdressOIB_1">RAGUSA MARINE jednostavno društvo s ograničenom odgovornošću za brodogradnju i usluge, OIB 93099523918, Jeronima Kavanjina 20 , 10000 Zagreb</derivirana_varijabla>
  </DomainObject.Predmet.ProtustrankaWithAdressOIB>
  <DomainObject.Predmet.ProtustrankaNazivFormated>
    <izvorni_sadrzaj>RAGUSA MARINE jednostavno društvo s ograničenom odgovornošću za brodogradnju i usluge</izvorni_sadrzaj>
    <derivirana_varijabla naziv="DomainObject.Predmet.ProtustrankaNazivFormated_1">RAGUSA MARINE jednostavno društvo s ograničenom odgovornošću za brodogradnju i usluge</derivirana_varijabla>
  </DomainObject.Predmet.ProtustrankaNazivFormated>
  <DomainObject.Predmet.ProtustrankaNazivFormatedOIB>
    <izvorni_sadrzaj>RAGUSA MARINE jednostavno društvo s ograničenom odgovornošću za brodogradnju i usluge, OIB 93099523918</izvorni_sadrzaj>
    <derivirana_varijabla naziv="DomainObject.Predmet.ProtustrankaNazivFormatedOIB_1">RAGUSA MARINE jednostavno društvo s ograničenom odgovornošću za brodogradnju i usluge, OIB 93099523918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MARINE jednostavno društvo s ograničenom odgovornošću za brodogradnju i usluge</item>
    </izvorni_sadrzaj>
    <derivirana_varijabla naziv="DomainObject.Predmet.ProtuStrankaListFormated_1">
      <item>RAGUSA MARINE jednostavno društvo s ograničenom odgovornošću za brodogradnju i usluge</item>
    </derivirana_varijabla>
  </DomainObject.Predmet.ProtuStrankaListFormated>
  <DomainObject.Predmet.ProtuStrankaListFormatedOIB>
    <izvorni_sadrzaj>
      <item>RAGUSA MARINE jednostavno društvo s ograničenom odgovornošću za brodogradnju i usluge, OIB 93099523918</item>
    </izvorni_sadrzaj>
    <derivirana_varijabla naziv="DomainObject.Predmet.ProtuStrankaListFormatedOIB_1">
      <item>RAGUSA MARINE jednostavno društvo s ograničenom odgovornošću za brodogradnju i usluge, OIB 93099523918</item>
    </derivirana_varijabla>
  </DomainObject.Predmet.ProtuStrankaListFormatedOIB>
  <DomainObject.Predmet.ProtuStrankaListFormatedWithAdress>
    <izvorni_sadrzaj>
      <item>RAGUSA MARINE jednostavno društvo s ograničenom odgovornošću za brodogradnju i usluge, Jeronima Kavanjina 20 , 10000 Zagreb</item>
    </izvorni_sadrzaj>
    <derivirana_varijabla naziv="DomainObject.Predmet.ProtuStrankaListFormatedWithAdress_1">
      <item>RAGUSA MARINE jednostavno društvo s ograničenom odgovornošću za brodogradnju i usluge, Jeronima Kavanjina 20 , 10000 Zagreb</item>
    </derivirana_varijabla>
  </DomainObject.Predmet.ProtuStrankaListFormatedWithAdress>
  <DomainObject.Predmet.ProtuStrankaListFormatedWithAdressOIB>
    <izvorni_sadrzaj>
      <item>RAGUSA MARINE jednostavno društvo s ograničenom odgovornošću za brodogradnju i usluge, OIB 93099523918, Jeronima Kavanjina 20 , 10000 Zagreb</item>
    </izvorni_sadrzaj>
    <derivirana_varijabla naziv="DomainObject.Predmet.ProtuStrankaListFormatedWithAdressOIB_1">
      <item>RAGUSA MARINE jednostavno društvo s ograničenom odgovornošću za brodogradnju i usluge, OIB 93099523918, Jeronima Kavanjina 20 , 10000 Zagreb</item>
    </derivirana_varijabla>
  </DomainObject.Predmet.ProtuStrankaListFormatedWithAdressOIB>
  <DomainObject.Predmet.ProtuStrankaListNazivFormated>
    <izvorni_sadrzaj>
      <item>RAGUSA MARINE jednostavno društvo s ograničenom odgovornošću za brodogradnju i usluge</item>
    </izvorni_sadrzaj>
    <derivirana_varijabla naziv="DomainObject.Predmet.ProtuStrankaListNazivFormated_1">
      <item>RAGUSA MARINE jednostavno društvo s ograničenom odgovornošću za brodogradnju i usluge</item>
    </derivirana_varijabla>
  </DomainObject.Predmet.ProtuStrankaListNazivFormated>
  <DomainObject.Predmet.ProtuStrankaListNazivFormatedOIB>
    <izvorni_sadrzaj>
      <item>RAGUSA MARINE jednostavno društvo s ograničenom odgovornošću za brodogradnju i usluge, OIB 93099523918</item>
    </izvorni_sadrzaj>
    <derivirana_varijabla naziv="DomainObject.Predmet.ProtuStrankaListNazivFormatedOIB_1">
      <item>RAGUSA MARINE jednostavno društvo s ograničenom odgovornošću za brodogradnju i usluge, OIB 93099523918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MARINE jednostavno društvo s ograničenom odgovornošću za brodogradnju i usluge</izvorni_sadrzaj>
    <derivirana_varijabla naziv="DomainObject.Predmet.ProtustrankaIDrugi_1">RAGUSA MARINE jednostavno društvo s ograničenom odgovornošću za brodogradnju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MARINE jednostavno društvo s ograničenom odgovornošću za brodogradnju i usluge, OIB 93099523918, Jeronima Kavanjina 20 , 10000 Zagreb</izvorni_sadrzaj>
    <derivirana_varijabla naziv="DomainObject.Predmet.ProtustrankaIDrugiAdressOIB_1">RAGUSA MARINE jednostavno društvo s ograničenom odgovornošću za brodogradnju i usluge, OIB 93099523918, Jeronima Kavanjina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RAGUSA MARINE jednostavno društvo s ograničenom odgovornošću za brodogradnju i usluge</item>
      <item>FINA Regionalni centar Zagreb</item>
    </izvorni_sadrzaj>
    <derivirana_varijabla naziv="DomainObject.Predmet.SudioniciListNaziv_1">
      <item>RAGUSA MARINE jednostavno društvo s ograničenom odgovornošću za brodogradnju i usluge</item>
      <item>FINA Regionalni centar Zagreb</item>
    </derivirana_varijabla>
  </DomainObject.Predmet.SudioniciListNaziv>
  <DomainObject.Predmet.SudioniciListAdressOIB>
    <izvorni_sadrzaj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</izvorni_sadrzaj>
    <derivirana_varijabla naziv="DomainObject.Predmet.SudioniciListAdressOIB_1"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93099523918</item>
      <item>, OIB 85821130368</item>
    </izvorni_sadrzaj>
    <derivirana_varijabla naziv="DomainObject.Predmet.SudioniciListNazivOIB_1">
      <item>, OIB 93099523918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423</properties:Words>
  <properties:Characters>2424</properties:Characters>
  <properties:Lines>77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2018-02-16T12:34:00Z</dcterms:created>
  <dc:creator>zbiondic</dc:creator>
  <cp:lastModifiedBy>wsadmin</cp:lastModifiedBy>
  <cp:lastPrinted>2018-02-16T12:08:00Z</cp:lastPrinted>
  <dcterms:modified xmlns:xsi="http://www.w3.org/2001/XMLSchema-instance" xsi:type="dcterms:W3CDTF">2018-02-19T09:52:00Z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St-1200-2017-16.2.2018. ZAKLJUČAK određuje se ročište radi prijedloga za otv.st.post.docx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