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fd1a" w14:paraId="e24fd1a" w:rsidRDefault="00C8243E" w:rsidR="00EC6008">
      <w:pPr>
        <w15:collapsed w:val="false"/>
      </w:pPr>
      <w:bookmarkStart w:name="_GoBack" w:id="0"/>
      <w:bookmarkEnd w:id="0"/>
      <w:r>
        <w:t xml:space="preserve">                   </w:t>
      </w:r>
      <w:r w:rsidR="00EC600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</w:t>
      </w:r>
    </w:p>
    <w:p w:rsidRDefault="00C8243E" w:rsidP="00D719CA" w:rsidR="00D719CA" w:rsidRPr="001B7DA3">
      <w:pPr>
        <w:jc w:val="both"/>
      </w:pPr>
      <w:r>
        <w:t xml:space="preserve">    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="003D7239">
        <w:t>89</w:t>
      </w:r>
      <w:r w:rsidRPr="001B7DA3">
        <w:t>. St</w:t>
      </w:r>
      <w:r w:rsidR="009E4E4B">
        <w:t>-</w:t>
      </w:r>
      <w:r w:rsidR="003D7239">
        <w:t>5775</w:t>
      </w:r>
      <w:r w:rsidR="00B34803">
        <w:t>/16</w:t>
      </w:r>
      <w:r w:rsidR="00C8243E">
        <w:t>-47</w:t>
      </w:r>
    </w:p>
    <w:p w:rsidRDefault="00C8243E" w:rsidP="00D719CA" w:rsidR="00D719CA">
      <w:pPr>
        <w:jc w:val="both"/>
      </w:pPr>
      <w:r>
        <w:t xml:space="preserve"> 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24015D" w:rsidP="00D719CA" w:rsidR="0024015D" w:rsidRPr="001B7DA3">
      <w:pPr>
        <w:jc w:val="both"/>
      </w:pP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3D7239" w:rsidP="009E4E4B" w:rsidR="0030572B">
      <w:pPr>
        <w:ind w:firstLine="720"/>
        <w:jc w:val="both"/>
      </w:pPr>
      <w:r w:rsidRPr="00F354C1">
        <w:t xml:space="preserve">Trgovački sud u Zagrebu, po sucu Nikolini Dorić Hadžisejdić, u stečajnom postupku nad </w:t>
      </w:r>
      <w:r w:rsidRPr="00D6265F">
        <w:t xml:space="preserve">dužnikom </w:t>
      </w:r>
      <w:r w:rsidRPr="00320E80">
        <w:t>AUTO KUĆA HOJAN d.o.o. u stečaju, Sesvete, Ljudevita Posavskog 43, OIB: 06815570391</w:t>
      </w:r>
      <w:r w:rsidR="00DC0202" w:rsidRPr="001B7DA3">
        <w:t xml:space="preserve">, </w:t>
      </w:r>
      <w:r w:rsidR="00B34803">
        <w:t>2</w:t>
      </w:r>
      <w:r>
        <w:t>4</w:t>
      </w:r>
      <w:r w:rsidR="00B34803">
        <w:t xml:space="preserve">. </w:t>
      </w:r>
      <w:r>
        <w:t>ožujka 2017</w:t>
      </w:r>
      <w:r w:rsidR="00D719CA"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>I.</w:t>
      </w:r>
      <w:r w:rsidR="003D7239">
        <w:t xml:space="preserve"> Ispitno ročište određeno za</w:t>
      </w:r>
      <w:r w:rsidR="001B7DA3" w:rsidRPr="001B7DA3">
        <w:t xml:space="preserve"> </w:t>
      </w:r>
      <w:r w:rsidR="003D7239">
        <w:t>28</w:t>
      </w:r>
      <w:r w:rsidR="00137A06">
        <w:t xml:space="preserve">. </w:t>
      </w:r>
      <w:r w:rsidR="003D7239">
        <w:t>ožujka 2017. u 9</w:t>
      </w:r>
      <w:r w:rsidR="009E4E4B">
        <w:t>:3</w:t>
      </w:r>
      <w:r w:rsidR="001B7DA3" w:rsidRPr="001B7DA3">
        <w:t>0 sati te izvještajno ročište određ</w:t>
      </w:r>
      <w:r w:rsidR="003D7239">
        <w:t>eno za</w:t>
      </w:r>
      <w:r w:rsidR="001B7DA3" w:rsidRPr="001B7DA3">
        <w:t xml:space="preserve"> </w:t>
      </w:r>
      <w:r w:rsidR="00B34803" w:rsidRPr="00B34803">
        <w:t>2</w:t>
      </w:r>
      <w:r w:rsidR="003D7239">
        <w:t>8</w:t>
      </w:r>
      <w:r w:rsidR="00B34803" w:rsidRPr="00B34803">
        <w:t xml:space="preserve">. </w:t>
      </w:r>
      <w:r w:rsidR="003D7239">
        <w:t>ožujka 2017</w:t>
      </w:r>
      <w:r w:rsidR="00B34803" w:rsidRPr="00B34803">
        <w:t>. u 10</w:t>
      </w:r>
      <w:r w:rsidR="003D7239">
        <w:t>:00</w:t>
      </w:r>
      <w:r w:rsidR="00B34803" w:rsidRPr="00B34803">
        <w:t xml:space="preserve"> </w:t>
      </w:r>
      <w:r w:rsidR="001B7DA3" w:rsidRPr="001B7DA3">
        <w:t>sati</w:t>
      </w:r>
      <w:r w:rsidR="003D7239">
        <w:t xml:space="preserve"> </w:t>
      </w:r>
      <w:r w:rsidR="001B7DA3" w:rsidRPr="001B7DA3">
        <w:t>neće se održati</w:t>
      </w:r>
      <w:r w:rsidR="00C17605">
        <w:t xml:space="preserve"> zbog spriječenosti suca</w:t>
      </w:r>
      <w:r w:rsidR="001B7DA3" w:rsidRPr="001B7DA3">
        <w:t>.</w:t>
      </w:r>
    </w:p>
    <w:p w:rsidRDefault="001B7DA3" w:rsidP="001B7DA3" w:rsidR="001B7DA3" w:rsidRPr="001B7DA3">
      <w:pPr>
        <w:jc w:val="both"/>
      </w:pPr>
    </w:p>
    <w:p w:rsidRDefault="001B7DA3" w:rsidP="003D7239" w:rsidR="005B1702">
      <w:pPr>
        <w:ind w:firstLine="720"/>
        <w:jc w:val="both"/>
      </w:pPr>
      <w:r w:rsidRPr="001B7DA3">
        <w:t xml:space="preserve">II. </w:t>
      </w:r>
      <w:r w:rsidR="003D7239">
        <w:t xml:space="preserve"> Daljnja odluka pisanim putem. </w:t>
      </w:r>
    </w:p>
    <w:p w:rsidRDefault="005B1702" w:rsidP="007C2D6E" w:rsidR="00442DDA" w:rsidRPr="0024015D">
      <w:pPr>
        <w:numPr>
          <w:ilvl w:val="12"/>
          <w:numId w:val="0"/>
        </w:numPr>
        <w:ind w:firstLine="720"/>
        <w:jc w:val="both"/>
      </w:pPr>
      <w:r>
        <w:t xml:space="preserve"> </w:t>
      </w:r>
    </w:p>
    <w:p w:rsidRDefault="007F0DBF" w:rsidP="00442DDA" w:rsidR="00EF227F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7C2D6E">
        <w:t>2</w:t>
      </w:r>
      <w:r w:rsidR="003D7239">
        <w:t>4</w:t>
      </w:r>
      <w:r w:rsidR="007C2D6E">
        <w:t xml:space="preserve">. </w:t>
      </w:r>
      <w:r w:rsidR="003D7239">
        <w:t>ožujka 2017</w:t>
      </w:r>
      <w:r w:rsidR="00442DDA" w:rsidRPr="0024015D">
        <w:t>.</w:t>
      </w:r>
    </w:p>
    <w:p w:rsidRDefault="00C8243E" w:rsidP="00442DDA" w:rsidR="00C8243E">
      <w:pPr>
        <w:numPr>
          <w:ilvl w:val="12"/>
          <w:numId w:val="0"/>
        </w:numPr>
        <w:jc w:val="center"/>
      </w:pPr>
    </w:p>
    <w:p w:rsidRDefault="00C8243E" w:rsidP="00442DDA" w:rsidR="00C8243E" w:rsidRPr="0024015D">
      <w:pPr>
        <w:numPr>
          <w:ilvl w:val="12"/>
          <w:numId w:val="0"/>
        </w:numPr>
        <w:jc w:val="center"/>
      </w:pPr>
    </w:p>
    <w:p w:rsidRDefault="00442DDA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3D7239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Dorić Hadžisejdić</w:t>
      </w:r>
      <w:r w:rsidR="00E93F35">
        <w:rPr>
          <w:rFonts w:hAnsi="Times New Roman" w:ascii="Times New Roman"/>
          <w:szCs w:val="24"/>
        </w:rPr>
        <w:t>,v.r.</w:t>
      </w:r>
    </w:p>
    <w:p w:rsidRDefault="0024015D" w:rsidP="00EF227F" w:rsidR="0024015D">
      <w:pPr>
        <w:numPr>
          <w:ilvl w:val="12"/>
          <w:numId w:val="0"/>
        </w:numPr>
        <w:jc w:val="both"/>
      </w:pPr>
    </w:p>
    <w:p w:rsidRDefault="00C8243E" w:rsidP="00EF227F" w:rsidR="00C8243E">
      <w:pPr>
        <w:numPr>
          <w:ilvl w:val="12"/>
          <w:numId w:val="0"/>
        </w:numPr>
        <w:jc w:val="both"/>
      </w:pPr>
    </w:p>
    <w:p w:rsidRDefault="00C8243E" w:rsidP="00EF227F" w:rsidR="00C8243E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C8243E" w:rsidP="007C2D6E" w:rsidR="00C8243E">
      <w:pPr>
        <w:numPr>
          <w:ilvl w:val="12"/>
          <w:numId w:val="0"/>
        </w:numPr>
      </w:pPr>
    </w:p>
    <w:p w:rsidRDefault="00E93F35" w:rsidP="002B3342" w:rsidR="00E93F3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93F35" w:rsidP="002B3342" w:rsidR="00E93F35" w:rsidRPr="00694D64">
      <w:r w:rsidRPr="00694D64">
        <w:t>Karmela Dolenc</w:t>
      </w:r>
    </w:p>
    <w:p w:rsidRDefault="00E93F35" w:rsidP="002B3342" w:rsidR="00E93F35">
      <w:pPr>
        <w:pStyle w:val="Bezproreda"/>
      </w:pPr>
    </w:p>
    <w:p w:rsidRDefault="008F7471" w:rsidP="00160C6A" w:rsidR="008F7471" w:rsidRPr="0024015D">
      <w:pPr>
        <w:rPr>
          <w:color w:themeColor="background1" w:val="FFFFFF"/>
        </w:rPr>
      </w:pPr>
    </w:p>
    <w:sectPr w:rsidSect="00C8243E" w:rsidR="008F7471" w:rsidRPr="0024015D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D7239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3D7239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4803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05"/>
    <w:rsid w:val="00C1761D"/>
    <w:rsid w:val="00C40D3E"/>
    <w:rsid w:val="00C42ADA"/>
    <w:rsid w:val="00C729AD"/>
    <w:rsid w:val="00C746F6"/>
    <w:rsid w:val="00C80215"/>
    <w:rsid w:val="00C8243E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93F35"/>
    <w:rsid w:val="00EB6CC8"/>
    <w:rsid w:val="00EC6008"/>
    <w:rsid w:val="00EF227F"/>
    <w:rsid w:val="00F14FDC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93F3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93F3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</izvorni_sadrzaj>
    <derivirana_varijabla naziv="DomainObject.Predmet.StrankaFormated_1">  FINA Regionalni centar Zagreb; HETA ASSET RESOLUTION HRVATSKA d.o.o.; HETA ASSET RESOLUTION AG zastupanog po punomoćniku NATALIJA LACMANOVIĆ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</izvorni_sadrzaj>
    <derivirana_varijabla naziv="DomainObject.Predmet.OstaliListNazivFormated_1">
      <item>Davorin Hojan</item>
      <item>Addiko Bank dioničko društvo</item>
      <item>NATALIJA LACMANOVIĆ</item>
      <item>Ankica Čenić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635</properties:Characters>
  <properties:Lines>38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2016-07-21T13:30:00Z</dcterms:created>
  <dc:creator>nmarkovic</dc:creator>
  <cp:lastModifiedBy>Karmela Dolenc</cp:lastModifiedBy>
  <cp:lastPrinted>2017-03-24T09:38:00Z</cp:lastPrinted>
  <dcterms:modified xmlns:xsi="http://www.w3.org/2001/XMLSchema-instance" xsi:type="dcterms:W3CDTF">2017-03-24T09:39:00Z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