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f530" w14:paraId="1e1f530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B40394">
        <w:rPr>
          <w:lang w:val="hr-HR"/>
        </w:rPr>
        <w:t>St-335/15-4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B40394">
        <w:t>USTANOVA - DOM ZA STARIJE I NEMOĆNE OSOBE MELANI, OIB: 25210528397 sa sjedištem u Veliki Poganac 27, 48312 Veliki Poganac</w:t>
      </w:r>
      <w:r w:rsidR="0082762B">
        <w:t xml:space="preserve">, </w:t>
      </w:r>
      <w:r w:rsidR="002C5CA3">
        <w:t xml:space="preserve"> 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B40394">
        <w:t>USTANOVA - DOM ZA STARIJE I NEMOĆNE OSOBE MELANI, OIB: 25210528397 sa sjedištem u Veliki Poganac 27, 48312 Veliki Poganac</w:t>
      </w:r>
      <w:r w:rsidR="0082762B">
        <w:t>,</w:t>
      </w:r>
      <w:r w:rsidR="008C35DC">
        <w:rPr>
          <w:lang w:val="hr-HR"/>
        </w:rPr>
        <w:t xml:space="preserve"> na dan </w:t>
      </w:r>
      <w:r w:rsidR="00B40394">
        <w:rPr>
          <w:lang w:val="hr-HR"/>
        </w:rPr>
        <w:t xml:space="preserve">1. rujna 2015. 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B40394">
        <w:rPr>
          <w:lang w:val="hr-HR"/>
        </w:rPr>
        <w:t>22.019,14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B40394">
        <w:t>USTANOVA - DOM ZA STARIJE I NEMOĆNE OSOBE MELANI, OIB: 25210528397 sa sjedištem u Veliki Poganac 27, 48312 Veliki Poganac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B40394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B40394">
        <w:rPr>
          <w:lang w:val="hr-HR"/>
        </w:rPr>
        <w:t xml:space="preserve"> ovome sudu dana 29. 10. 2015. 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B40394">
        <w:t>USTANOVA - DOM ZA STARIJE I NEMOĆNE OSOBE MELANI, OIB: 25210528397 sa sjedištem u Veliki Poganac 27, 48312 Veliki Poganac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B40394">
        <w:rPr>
          <w:lang w:val="hr-HR"/>
        </w:rPr>
        <w:t xml:space="preserve">1. rujna 2015. 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B40394">
        <w:rPr>
          <w:lang w:val="hr-HR"/>
        </w:rPr>
        <w:t>22.019,14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7EAB" w:rsidP="007F64E0" w:rsidR="00BA7EAB">
      <w:r>
        <w:separator/>
      </w:r>
    </w:p>
  </w:endnote>
  <w:endnote w:id="0" w:type="continuationSeparator">
    <w:p w:rsidRDefault="00BA7EAB" w:rsidP="007F64E0" w:rsidR="00BA7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7EAB" w:rsidP="007F64E0" w:rsidR="00BA7EAB">
      <w:r>
        <w:separator/>
      </w:r>
    </w:p>
  </w:footnote>
  <w:footnote w:id="0" w:type="continuationSeparator">
    <w:p w:rsidRDefault="00BA7EAB" w:rsidP="007F64E0" w:rsidR="00BA7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B40394">
      <w:rPr>
        <w:lang w:val="hr-HR"/>
      </w:rPr>
      <w:t>St-335/15-4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F663A" w:rsidRPr="003F663A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663A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0394"/>
    <w:rsid w:val="00B416DA"/>
    <w:rsid w:val="00B41B30"/>
    <w:rsid w:val="00B41C36"/>
    <w:rsid w:val="00B42637"/>
    <w:rsid w:val="00B56B55"/>
    <w:rsid w:val="00B61DDF"/>
    <w:rsid w:val="00B64251"/>
    <w:rsid w:val="00B64E05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A7EAB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F66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6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6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6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6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F66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6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6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6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6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St-335/2015</izvorni_sadrzaj>
    <derivirana_varijabla naziv="DomainObject.Predmet.OznakaBroj_1">St-335/2015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- DOM ZA STARIJE I NEMOĆNE OSOBE MELANI</izvorni_sadrzaj>
    <derivirana_varijabla naziv="DomainObject.Predmet.ProtustrankaFormated_1">  USTANOVA - DOM ZA STARIJE I NEMOĆNE OSOBE MELANI</derivirana_varijabla>
  </DomainObject.Predmet.ProtustrankaFormated>
  <DomainObject.Predmet.ProtustrankaFormatedOIB>
    <izvorni_sadrzaj>  USTANOVA - DOM ZA STARIJE I NEMOĆNE OSOBE MELANI, OIB 25210528397</izvorni_sadrzaj>
    <derivirana_varijabla naziv="DomainObject.Predmet.ProtustrankaFormatedOIB_1">  USTANOVA - DOM ZA STARIJE I NEMOĆNE OSOBE MELANI, OIB 25210528397</derivirana_varijabla>
  </DomainObject.Predmet.ProtustrankaFormatedOIB>
  <DomainObject.Predmet.ProtustrankaFormatedWithAdress>
    <izvorni_sadrzaj> USTANOVA - DOM ZA STARIJE I NEMOĆNE OSOBE MELANI, Veliki Poganac 27, 48312 Veliki Poganac</izvorni_sadrzaj>
    <derivirana_varijabla naziv="DomainObject.Predmet.ProtustrankaFormatedWithAdress_1"> USTANOVA - DOM ZA STARIJE I NEMOĆNE OSOBE MELANI, Veliki Poganac 27, 48312 Veliki Poganac</derivirana_varijabla>
  </DomainObject.Predmet.ProtustrankaFormatedWithAdress>
  <DomainObject.Predmet.ProtustrankaFormatedWithAdressOIB>
    <izvorni_sadrzaj> USTANOVA - DOM ZA STARIJE I NEMOĆNE OSOBE MELANI, OIB 25210528397, Veliki Poganac 27, 48312 Veliki Poganac</izvorni_sadrzaj>
    <derivirana_varijabla naziv="DomainObject.Predmet.ProtustrankaFormatedWithAdressOIB_1"> USTANOVA - DOM ZA STARIJE I NEMOĆNE OSOBE MELANI, OIB 25210528397, Veliki Poganac 27, 48312 Veliki Poganac</derivirana_varijabla>
  </DomainObject.Predmet.ProtustrankaFormatedWithAdressOIB>
  <DomainObject.Predmet.ProtustrankaWithAdress>
    <izvorni_sadrzaj>USTANOVA - DOM ZA STARIJE I NEMOĆNE OSOBE MELANI Veliki Poganac 27, 48312 Veliki Poganac</izvorni_sadrzaj>
    <derivirana_varijabla naziv="DomainObject.Predmet.ProtustrankaWithAdress_1">USTANOVA - DOM ZA STARIJE I NEMOĆNE OSOBE MELANI Veliki Poganac 27, 48312 Veliki Poganac</derivirana_varijabla>
  </DomainObject.Predmet.ProtustrankaWithAdress>
  <DomainObject.Predmet.ProtustrankaWithAdressOIB>
    <izvorni_sadrzaj>USTANOVA - DOM ZA STARIJE I NEMOĆNE OSOBE MELANI, OIB 25210528397, Veliki Poganac 27, 48312 Veliki Poganac</izvorni_sadrzaj>
    <derivirana_varijabla naziv="DomainObject.Predmet.ProtustrankaWithAdressOIB_1">USTANOVA - DOM ZA STARIJE I NEMOĆNE OSOBE MELANI, OIB 25210528397, Veliki Poganac 27, 48312 Veliki Poganac</derivirana_varijabla>
  </DomainObject.Predmet.ProtustrankaWithAdressOIB>
  <DomainObject.Predmet.ProtustrankaNazivFormated>
    <izvorni_sadrzaj>USTANOVA - DOM ZA STARIJE I NEMOĆNE OSOBE MELANI</izvorni_sadrzaj>
    <derivirana_varijabla naziv="DomainObject.Predmet.ProtustrankaNazivFormated_1">USTANOVA - DOM ZA STARIJE I NEMOĆNE OSOBE MELANI</derivirana_varijabla>
  </DomainObject.Predmet.ProtustrankaNazivFormated>
  <DomainObject.Predmet.ProtustrankaNazivFormatedOIB>
    <izvorni_sadrzaj>USTANOVA - DOM ZA STARIJE I NEMOĆNE OSOBE MELANI, OIB 25210528397</izvorni_sadrzaj>
    <derivirana_varijabla naziv="DomainObject.Predmet.ProtustrankaNazivFormatedOIB_1">USTANOVA - DOM ZA STARIJE I NEMOĆNE OSOBE MELANI, OIB 25210528397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22019.14</izvorni_sadrzaj>
    <derivirana_varijabla naziv="DomainObject.Predmet.TrenutnaVrijednost_1">22019.14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USTANOVA - DOM ZA STARIJE I NEMOĆNE OSOBE MELANI</item>
    </izvorni_sadrzaj>
    <derivirana_varijabla naziv="DomainObject.Predmet.ProtuStrankaListFormated_1">
      <item>USTANOVA - DOM ZA STARIJE I NEMOĆNE OSOBE MELANI</item>
    </derivirana_varijabla>
  </DomainObject.Predmet.ProtuStrankaListFormated>
  <DomainObject.Predmet.ProtuStrankaListFormatedOIB>
    <izvorni_sadrzaj>
      <item>USTANOVA - DOM ZA STARIJE I NEMOĆNE OSOBE MELANI, OIB 25210528397</item>
    </izvorni_sadrzaj>
    <derivirana_varijabla naziv="DomainObject.Predmet.ProtuStrankaListFormatedOIB_1">
      <item>USTANOVA - DOM ZA STARIJE I NEMOĆNE OSOBE MELANI, OIB 25210528397</item>
    </derivirana_varijabla>
  </DomainObject.Predmet.ProtuStrankaListFormatedOIB>
  <DomainObject.Predmet.ProtuStrankaListFormatedWithAdress>
    <izvorni_sadrzaj>
      <item>USTANOVA - DOM ZA STARIJE I NEMOĆNE OSOBE MELANI, Veliki Poganac 27, 48312 Veliki Poganac</item>
    </izvorni_sadrzaj>
    <derivirana_varijabla naziv="DomainObject.Predmet.ProtuStrankaListFormatedWithAdress_1">
      <item>USTANOVA - DOM ZA STARIJE I NEMOĆNE OSOBE MELANI, Veliki Poganac 27, 48312 Veliki Poganac</item>
    </derivirana_varijabla>
  </DomainObject.Predmet.ProtuStrankaListFormatedWithAdress>
  <DomainObject.Predmet.ProtuStrankaListFormatedWithAdressOIB>
    <izvorni_sadrzaj>
      <item>USTANOVA - DOM ZA STARIJE I NEMOĆNE OSOBE MELANI, OIB 25210528397, Veliki Poganac 27, 48312 Veliki Poganac</item>
    </izvorni_sadrzaj>
    <derivirana_varijabla naziv="DomainObject.Predmet.ProtuStrankaListFormatedWithAdressOIB_1">
      <item>USTANOVA - DOM ZA STARIJE I NEMOĆNE OSOBE MELANI, OIB 25210528397, Veliki Poganac 27, 48312 Veliki Poganac</item>
    </derivirana_varijabla>
  </DomainObject.Predmet.ProtuStrankaListFormatedWithAdressOIB>
  <DomainObject.Predmet.ProtuStrankaListNazivFormated>
    <izvorni_sadrzaj>
      <item>USTANOVA - DOM ZA STARIJE I NEMOĆNE OSOBE MELANI</item>
    </izvorni_sadrzaj>
    <derivirana_varijabla naziv="DomainObject.Predmet.ProtuStrankaListNazivFormated_1">
      <item>USTANOVA - DOM ZA STARIJE I NEMOĆNE OSOBE MELANI</item>
    </derivirana_varijabla>
  </DomainObject.Predmet.ProtuStrankaListNazivFormated>
  <DomainObject.Predmet.ProtuStrankaListNazivFormatedOIB>
    <izvorni_sadrzaj>
      <item>USTANOVA - DOM ZA STARIJE I NEMOĆNE OSOBE MELANI, OIB 25210528397</item>
    </izvorni_sadrzaj>
    <derivirana_varijabla naziv="DomainObject.Predmet.ProtuStrankaListNazivFormatedOIB_1">
      <item>USTANOVA - DOM ZA STARIJE I NEMOĆNE OSOBE MELANI, OIB 25210528397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USTANOVA - DOM ZA STARIJE I NEMOĆNE OSOBE MELANI</izvorni_sadrzaj>
    <derivirana_varijabla naziv="DomainObject.Predmet.ProtustrankaIDrugi_1">USTANOVA - DOM ZA STARIJE I NEMOĆNE OSOBE MELANI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USTANOVA - DOM ZA STARIJE I NEMOĆNE OSOBE MELANI, OIB 25210528397, Veliki Poganac 27, 48312 Veliki Poganac</izvorni_sadrzaj>
    <derivirana_varijabla naziv="DomainObject.Predmet.ProtustrankaIDrugiAdressOIB_1">USTANOVA - DOM ZA STARIJE I NEMOĆNE OSOBE MELANI, OIB 25210528397, Veliki Poganac 27, 48312 Veliki Poganac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USTANOVA - DOM ZA STARIJE I NEMOĆNE OSOBE MELANI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USTANOVA - DOM ZA STARIJE I NEMOĆNE OSOBE MELANI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USTANOVA - DOM ZA STARIJE I NEMOĆNE OSOBE MELANI, OIB 25210528397, Veliki Poganac 27,48312 Veliki Poganac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USTANOVA - DOM ZA STARIJE I NEMOĆNE OSOBE MELANI, OIB 25210528397, Veliki Poganac 27,48312 Veliki Poganac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25210528397</item>
      <item>, OIB null</item>
      <item>, OIB null</item>
    </izvorni_sadrzaj>
    <derivirana_varijabla naziv="DomainObject.Predmet.SudioniciListNazivOIB_1">
      <item>, OIB null</item>
      <item>, OIB 25210528397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453</properties:Words>
  <properties:Characters>2424</properties:Characters>
  <properties:Lines>68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2015-11-06T07:41:00Z</dcterms:created>
  <dc:creator>user</dc:creator>
  <cp:lastModifiedBy>Marko Makaj</cp:lastModifiedBy>
  <cp:lastPrinted>2015-11-06T07:41:00Z</cp:lastPrinted>
  <dcterms:modified xmlns:xsi="http://www.w3.org/2001/XMLSchema-instance" xsi:type="dcterms:W3CDTF">2015-11-06T07:42:00Z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