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9ba2" w14:paraId="c949ba2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F33028">
        <w:rPr>
          <w:bCs/>
        </w:rPr>
        <w:t>-320</w:t>
      </w:r>
    </w:p>
    <w:p w:rsidRDefault="00D12A6C" w:rsidR="00D12A6C" w:rsidRPr="00561253">
      <w:pPr>
        <w:rPr>
          <w:bCs/>
        </w:rPr>
      </w:pPr>
    </w:p>
    <w:p w:rsidRDefault="00D12A6C" w:rsidP="00CC5A0D" w:rsidR="00D12A6C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8A2832">
        <w:t xml:space="preserve"> </w:t>
      </w:r>
      <w:r w:rsidR="00F33028">
        <w:t xml:space="preserve">16. veljače </w:t>
      </w:r>
      <w:r w:rsidR="00C6087A">
        <w:t>2016</w:t>
      </w:r>
      <w:r w:rsidR="00FC3CAD" w:rsidRPr="00561253">
        <w:t xml:space="preserve">. </w:t>
      </w:r>
      <w:r w:rsidRPr="00561253">
        <w:t>godine donio je slijedeći</w:t>
      </w:r>
    </w:p>
    <w:p w:rsidRDefault="00C3631B" w:rsidP="00CC5A0D" w:rsidR="00C3631B" w:rsidRPr="00561253">
      <w:pPr>
        <w:jc w:val="both"/>
      </w:pP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F33028">
        <w:t xml:space="preserve">11. ožujka </w:t>
      </w:r>
      <w:r w:rsidR="008A2832">
        <w:t xml:space="preserve"> 2016. g.</w:t>
      </w:r>
      <w:r w:rsidR="00FC3CAD" w:rsidRPr="00561253">
        <w:t xml:space="preserve"> </w:t>
      </w:r>
      <w:r w:rsidR="000B070E" w:rsidRPr="00561253">
        <w:t xml:space="preserve">u </w:t>
      </w:r>
      <w:r w:rsidR="009B1A64">
        <w:t>10</w:t>
      </w:r>
      <w:r w:rsidR="00C6087A">
        <w:t>,0</w:t>
      </w:r>
      <w:r w:rsidR="002E10DC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D069D7" w:rsidP="00D069D7" w:rsidR="008E616B">
      <w:pPr>
        <w:jc w:val="both"/>
      </w:pPr>
      <w:r>
        <w:tab/>
      </w:r>
      <w:r>
        <w:tab/>
        <w:t xml:space="preserve">Nekretnine se prodaju isključivo kao cjelina. </w:t>
      </w:r>
    </w:p>
    <w:p w:rsidRDefault="00C3631B" w:rsidP="00D069D7" w:rsidR="00C3631B">
      <w:pPr>
        <w:jc w:val="both"/>
      </w:pPr>
    </w:p>
    <w:p w:rsidRDefault="000B3FC2" w:rsidP="00D069D7" w:rsidR="000B3FC2" w:rsidRPr="00561253">
      <w:pPr>
        <w:jc w:val="both"/>
      </w:pPr>
    </w:p>
    <w:p w:rsidRDefault="008A2832" w:rsidP="007F3CB9" w:rsidR="008A2832">
      <w:pPr>
        <w:ind w:firstLine="708"/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F33028">
        <w:t>24</w:t>
      </w:r>
      <w:r w:rsidR="009B1A64">
        <w:t>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F33028">
        <w:t>14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 xml:space="preserve">Kao kupci mogu sudjelovati samo osobe koje su najkasnije </w:t>
      </w:r>
      <w:r w:rsidR="00F33028">
        <w:t xml:space="preserve">do 8. ožujka 2016. godine </w:t>
      </w:r>
      <w:r w:rsidRPr="00561253">
        <w:t>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C95469" w:rsidR="000B3FC2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C95469" w:rsidR="00D069D7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091-200-7774.</w:t>
      </w:r>
    </w:p>
    <w:p w:rsidRDefault="00647C34" w:rsidP="00C7268C" w:rsidR="00647C34" w:rsidRPr="00561253">
      <w:pPr>
        <w:ind w:firstLine="708"/>
        <w:jc w:val="both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F33028">
        <w:t xml:space="preserve">16. veljače </w:t>
      </w:r>
      <w:r w:rsidR="00C6087A">
        <w:t xml:space="preserve"> 2016. </w:t>
      </w:r>
      <w:r w:rsidR="007F3CB9">
        <w:t xml:space="preserve">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FC7A54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FC7A54" w:rsidR="00FC7A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7A54" w:rsidP="00FC7A54" w:rsidR="00FC7A54">
      <w:pPr>
        <w:ind w:firstLine="708" w:left="6372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C3631B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FC7A54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F33028">
      <w:t>320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3FC2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B1B85"/>
    <w:rsid w:val="001C6B97"/>
    <w:rsid w:val="001D647E"/>
    <w:rsid w:val="001F16C9"/>
    <w:rsid w:val="002349EC"/>
    <w:rsid w:val="00244EED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B4518"/>
    <w:rsid w:val="005C2823"/>
    <w:rsid w:val="005D6F5E"/>
    <w:rsid w:val="005E3CED"/>
    <w:rsid w:val="005F3EE3"/>
    <w:rsid w:val="00622BDC"/>
    <w:rsid w:val="00630298"/>
    <w:rsid w:val="0064501A"/>
    <w:rsid w:val="00647C34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A2832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3631B"/>
    <w:rsid w:val="00C6087A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33028"/>
    <w:rsid w:val="00F4078B"/>
    <w:rsid w:val="00F4462A"/>
    <w:rsid w:val="00F50921"/>
    <w:rsid w:val="00F74968"/>
    <w:rsid w:val="00F92B09"/>
    <w:rsid w:val="00FC3CAD"/>
    <w:rsid w:val="00FC7A54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7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DD4EA-99A2-4592-9436-72189776F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1052</properties:Words>
  <properties:Characters>5750</properties:Characters>
  <properties:Lines>135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2016-02-16T09:13:00Z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2016-02-16T09:17:00Z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