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195e" w14:paraId="681195e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proofErr w:type="spellStart"/>
      <w:r w:rsidR="002A2E27" w:rsidRPr="00E73970">
        <w:t>20</w:t>
      </w:r>
      <w:proofErr w:type="spellEnd"/>
      <w:r w:rsidRPr="00E73970">
        <w:t xml:space="preserve"> </w:t>
      </w:r>
      <w:r w:rsidR="005A05A8" w:rsidRPr="00E73970">
        <w:t>St-</w:t>
      </w:r>
      <w:proofErr w:type="spellStart"/>
      <w:r w:rsidR="00C97CB9">
        <w:t>664</w:t>
      </w:r>
      <w:proofErr w:type="spellEnd"/>
      <w:r w:rsidR="00C97CB9">
        <w:t>/</w:t>
      </w:r>
      <w:proofErr w:type="spellStart"/>
      <w:r w:rsidR="00C97CB9">
        <w:t>14</w:t>
      </w:r>
      <w:proofErr w:type="spellEnd"/>
      <w:r w:rsidR="00713E07">
        <w:t>-</w:t>
      </w:r>
      <w:proofErr w:type="spellStart"/>
      <w:r w:rsidR="00713E07">
        <w:t>48</w:t>
      </w:r>
      <w:proofErr w:type="spellEnd"/>
    </w:p>
    <w:p w:rsidRDefault="0047719D" w:rsidP="0047719D" w:rsidR="0047719D" w:rsidRPr="006C4C3A">
      <w:pPr>
        <w:jc w:val="center"/>
        <w:rPr>
          <w:b/>
          <w:bCs/>
        </w:rPr>
      </w:pPr>
      <w:r w:rsidRPr="006C4C3A">
        <w:t>R E P U B L I K A    H R V A T S K A</w:t>
      </w:r>
    </w:p>
    <w:p w:rsidRDefault="0047719D" w:rsidR="0047719D">
      <w:pPr>
        <w:jc w:val="center"/>
      </w:pPr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proofErr w:type="spellStart"/>
      <w:r w:rsidR="00C97CB9">
        <w:t>TRANSING</w:t>
      </w:r>
      <w:proofErr w:type="spellEnd"/>
      <w:r w:rsidR="00C97CB9">
        <w:t xml:space="preserve"> za unutrašnji i međunarodni transport robe i putnika, društvo s ograničenom odgovornošću, u stečaju Zagreb (Grad Zagreb), </w:t>
      </w:r>
      <w:proofErr w:type="spellStart"/>
      <w:r w:rsidR="00C97CB9">
        <w:t>Kulmerska</w:t>
      </w:r>
      <w:proofErr w:type="spellEnd"/>
      <w:r w:rsidR="00C97CB9">
        <w:t xml:space="preserve"> 8/A, </w:t>
      </w:r>
      <w:proofErr w:type="spellStart"/>
      <w:r w:rsidR="00C97CB9">
        <w:t>MBS</w:t>
      </w:r>
      <w:proofErr w:type="spellEnd"/>
      <w:r w:rsidR="00C97CB9">
        <w:t xml:space="preserve"> </w:t>
      </w:r>
      <w:proofErr w:type="spellStart"/>
      <w:r w:rsidR="00C97CB9">
        <w:t>080210564</w:t>
      </w:r>
      <w:proofErr w:type="spellEnd"/>
      <w:r w:rsidR="00C97CB9">
        <w:t xml:space="preserve">, </w:t>
      </w:r>
      <w:proofErr w:type="spellStart"/>
      <w:r w:rsidR="00C97CB9">
        <w:t>OIB</w:t>
      </w:r>
      <w:proofErr w:type="spellEnd"/>
      <w:r w:rsidR="00C97CB9">
        <w:t xml:space="preserve"> </w:t>
      </w:r>
      <w:proofErr w:type="spellStart"/>
      <w:r w:rsidR="00C97CB9">
        <w:t>26039876653</w:t>
      </w:r>
      <w:proofErr w:type="spellEnd"/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C97CB9">
        <w:rPr>
          <w:szCs w:val="24"/>
        </w:rPr>
        <w:t>2</w:t>
      </w:r>
      <w:r w:rsidR="00486721">
        <w:rPr>
          <w:szCs w:val="24"/>
        </w:rPr>
        <w:t xml:space="preserve">. </w:t>
      </w:r>
      <w:r w:rsidR="00C97CB9">
        <w:rPr>
          <w:szCs w:val="24"/>
        </w:rPr>
        <w:t>svibnja</w:t>
      </w:r>
      <w:r w:rsidR="005B5B91">
        <w:rPr>
          <w:szCs w:val="24"/>
        </w:rPr>
        <w:t xml:space="preserve"> </w:t>
      </w:r>
      <w:proofErr w:type="spellStart"/>
      <w:r w:rsidR="005B5B91">
        <w:rPr>
          <w:szCs w:val="24"/>
        </w:rPr>
        <w:t>2016</w:t>
      </w:r>
      <w:proofErr w:type="spellEnd"/>
      <w:r w:rsidR="00EE07C2" w:rsidRPr="00E73970">
        <w:rPr>
          <w:szCs w:val="24"/>
        </w:rPr>
        <w:t>.</w:t>
      </w:r>
    </w:p>
    <w:p w:rsidRDefault="00043FC4" w:rsidP="00043FC4" w:rsidR="00043FC4" w:rsidRPr="00043FC4">
      <w:pPr>
        <w:pStyle w:val="Tijeloteksta-uvlaka3"/>
      </w:pP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5B5B91">
        <w:rPr>
          <w:bCs/>
        </w:rPr>
        <w:t>Utvrđene su sljedeće tražbine</w:t>
      </w:r>
      <w:r w:rsidR="00E70959" w:rsidRPr="00E73970">
        <w:rPr>
          <w:bCs/>
        </w:rPr>
        <w:t xml:space="preserve"> viših isplatnih redova kako slijedi:</w:t>
      </w:r>
    </w:p>
    <w:p w:rsidRDefault="005B5B91" w:rsidP="00E70959" w:rsidR="005B5B91" w:rsidRPr="00E73970">
      <w:pPr>
        <w:jc w:val="both"/>
        <w:rPr>
          <w:bCs/>
        </w:rPr>
      </w:pPr>
    </w:p>
    <w:p w:rsidRDefault="005A05A8" w:rsidR="005A05A8" w:rsidRPr="00E73970">
      <w:pPr>
        <w:jc w:val="both"/>
      </w:pPr>
    </w:p>
    <w:p w:rsidRDefault="005803EA" w:rsidP="00043FC4" w:rsidR="003D69F0">
      <w:pPr>
        <w:jc w:val="both"/>
      </w:pPr>
      <w:r w:rsidRPr="00E73970">
        <w:t xml:space="preserve">        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  <w:r w:rsidRPr="00043FC4">
        <w:rPr>
          <w:bCs/>
          <w:sz w:val="22"/>
          <w:szCs w:val="22"/>
          <w:u w:val="single"/>
        </w:rPr>
        <w:t>2. viši isplatni red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</w:p>
    <w:p w:rsidRDefault="00C97CB9" w:rsidP="00C97CB9" w:rsidR="00C97CB9">
      <w:pPr>
        <w:pStyle w:val="Odlomakpopisa"/>
        <w:numPr>
          <w:ilvl w:val="0"/>
          <w:numId w:val="49"/>
        </w:numPr>
        <w:overflowPunct w:val="false"/>
        <w:autoSpaceDE w:val="false"/>
        <w:autoSpaceDN w:val="false"/>
        <w:adjustRightInd w:val="false"/>
      </w:pPr>
      <w:proofErr w:type="spellStart"/>
      <w:r>
        <w:t>LIND</w:t>
      </w:r>
      <w:proofErr w:type="spellEnd"/>
      <w:r>
        <w:t xml:space="preserve">-GRAD d.o.o., Zagreb, Drenovačka 1, </w:t>
      </w:r>
      <w:proofErr w:type="spellStart"/>
      <w:r>
        <w:t>OIB</w:t>
      </w:r>
      <w:proofErr w:type="spellEnd"/>
      <w:r>
        <w:t>:</w:t>
      </w:r>
      <w:proofErr w:type="spellStart"/>
      <w:r>
        <w:t>81530401884</w:t>
      </w:r>
      <w:proofErr w:type="spellEnd"/>
      <w:r>
        <w:t xml:space="preserve"> </w:t>
      </w:r>
      <w:r>
        <w:tab/>
      </w:r>
      <w:r>
        <w:tab/>
      </w:r>
      <w:proofErr w:type="spellStart"/>
      <w:r>
        <w:t>94.753</w:t>
      </w:r>
      <w:proofErr w:type="spellEnd"/>
      <w:r>
        <w:t>,</w:t>
      </w:r>
      <w:proofErr w:type="spellStart"/>
      <w:r>
        <w:t>76</w:t>
      </w:r>
      <w:proofErr w:type="spellEnd"/>
      <w:r>
        <w:t xml:space="preserve"> kn</w:t>
      </w:r>
    </w:p>
    <w:p w:rsidRDefault="00C97CB9" w:rsidP="00C97CB9" w:rsidR="00C97CB9">
      <w:pPr>
        <w:pStyle w:val="Odlomakpopisa"/>
        <w:numPr>
          <w:ilvl w:val="0"/>
          <w:numId w:val="49"/>
        </w:numPr>
        <w:overflowPunct w:val="false"/>
        <w:autoSpaceDE w:val="false"/>
        <w:autoSpaceDN w:val="false"/>
        <w:adjustRightInd w:val="false"/>
      </w:pPr>
      <w:r>
        <w:t xml:space="preserve">VODOOPSKRBA I ODVODNJA d.o.o ,  Zagreb, </w:t>
      </w:r>
    </w:p>
    <w:p w:rsidRDefault="00C97CB9" w:rsidP="00C97CB9" w:rsidR="00C97CB9">
      <w:pPr>
        <w:pStyle w:val="Odlomakpopisa"/>
      </w:pPr>
      <w:proofErr w:type="spellStart"/>
      <w:r>
        <w:t>Folnegovićeva</w:t>
      </w:r>
      <w:proofErr w:type="spellEnd"/>
      <w:r>
        <w:t xml:space="preserve"> 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83416546499</w:t>
      </w:r>
      <w:proofErr w:type="spellEnd"/>
      <w:r>
        <w:t xml:space="preserve"> </w:t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3.124</w:t>
      </w:r>
      <w:proofErr w:type="spellEnd"/>
      <w:r>
        <w:t>,</w:t>
      </w:r>
      <w:proofErr w:type="spellStart"/>
      <w:r>
        <w:t>26</w:t>
      </w:r>
      <w:proofErr w:type="spellEnd"/>
      <w:r>
        <w:t xml:space="preserve"> kn  </w:t>
      </w:r>
    </w:p>
    <w:p w:rsidRDefault="00043FC4" w:rsidP="006A12A3" w:rsidR="00043FC4">
      <w:pPr>
        <w:pStyle w:val="Naslov1"/>
        <w:jc w:val="left"/>
        <w:rPr>
          <w:rFonts w:cs="Times New Roman" w:hAnsi="Times New Roman" w:ascii="Times New Roman"/>
          <w:b w:val="false"/>
          <w:color w:val="000000"/>
          <w:szCs w:val="22"/>
        </w:rPr>
      </w:pPr>
    </w:p>
    <w:p w:rsidRDefault="006A12A3" w:rsidP="006A12A3" w:rsidR="006A12A3"/>
    <w:p w:rsidRDefault="006A12A3" w:rsidP="006A12A3" w:rsidR="006A12A3" w:rsidRPr="006A12A3"/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proofErr w:type="spellStart"/>
      <w:r w:rsidR="00C97CB9">
        <w:t>27</w:t>
      </w:r>
      <w:proofErr w:type="spellEnd"/>
      <w:r w:rsidR="00486721">
        <w:t xml:space="preserve">. </w:t>
      </w:r>
      <w:r w:rsidR="00C97CB9">
        <w:t>travnja</w:t>
      </w:r>
      <w:r w:rsidR="005B5B91">
        <w:t xml:space="preserve"> </w:t>
      </w:r>
      <w:proofErr w:type="spellStart"/>
      <w:r w:rsidR="005B5B91">
        <w:t>2016</w:t>
      </w:r>
      <w:proofErr w:type="spellEnd"/>
      <w:r w:rsidR="00CC3160">
        <w:t xml:space="preserve">. </w:t>
      </w:r>
      <w:r w:rsidR="00486721">
        <w:t xml:space="preserve">ispitane </w:t>
      </w:r>
      <w:r w:rsidR="005B5B91">
        <w:t>su, u naknadnom roku, podnesene</w:t>
      </w:r>
      <w:r w:rsidRPr="00E73970">
        <w:t xml:space="preserve"> </w:t>
      </w:r>
      <w:r w:rsidR="005B5B91">
        <w:t>prijave stečajnih</w:t>
      </w:r>
      <w:r w:rsidR="00CC3160">
        <w:t xml:space="preserve"> vjerovnika </w:t>
      </w:r>
      <w:r w:rsidRPr="00E73970">
        <w:t>prema svojim iznosima i redu.</w:t>
      </w:r>
    </w:p>
    <w:p w:rsidRDefault="006A12A3" w:rsidP="00954AAC" w:rsidR="006A12A3" w:rsidRPr="00E73970">
      <w:pPr>
        <w:ind w:firstLine="720"/>
        <w:jc w:val="both"/>
      </w:pPr>
    </w:p>
    <w:p w:rsidRDefault="00954AAC" w:rsidP="00EE07C2" w:rsidR="00954AAC">
      <w:pPr>
        <w:ind w:firstLine="708"/>
        <w:jc w:val="both"/>
      </w:pPr>
      <w:r w:rsidRPr="00E73970">
        <w:t xml:space="preserve">Stečajni sudac sastavio je, sukladno članku </w:t>
      </w:r>
      <w:proofErr w:type="spellStart"/>
      <w:r w:rsidRPr="00E73970">
        <w:t>177</w:t>
      </w:r>
      <w:proofErr w:type="spellEnd"/>
      <w:r w:rsidRPr="00E73970">
        <w:t>. stavak 2. Stečajnog zakona</w:t>
      </w:r>
      <w:r w:rsidR="00EE07C2" w:rsidRPr="00E73970">
        <w:t xml:space="preserve"> (Narodne novine br. </w:t>
      </w:r>
      <w:proofErr w:type="spellStart"/>
      <w:r w:rsidR="006E49B0" w:rsidRPr="00E73970">
        <w:t>44</w:t>
      </w:r>
      <w:proofErr w:type="spellEnd"/>
      <w:r w:rsidR="006E49B0" w:rsidRPr="00E73970">
        <w:t>/</w:t>
      </w:r>
      <w:proofErr w:type="spellStart"/>
      <w:r w:rsidR="006E49B0" w:rsidRPr="00E73970">
        <w:t>96</w:t>
      </w:r>
      <w:proofErr w:type="spellEnd"/>
      <w:r w:rsidR="006E49B0" w:rsidRPr="00E73970">
        <w:t xml:space="preserve">, </w:t>
      </w:r>
      <w:proofErr w:type="spellStart"/>
      <w:r w:rsidR="006E49B0" w:rsidRPr="00E73970">
        <w:t>161</w:t>
      </w:r>
      <w:proofErr w:type="spellEnd"/>
      <w:r w:rsidR="006E49B0" w:rsidRPr="00E73970">
        <w:t>/</w:t>
      </w:r>
      <w:proofErr w:type="spellStart"/>
      <w:r w:rsidR="006E49B0" w:rsidRPr="00E73970">
        <w:t>98</w:t>
      </w:r>
      <w:proofErr w:type="spellEnd"/>
      <w:r w:rsidR="006E49B0" w:rsidRPr="00E73970">
        <w:t xml:space="preserve">, </w:t>
      </w:r>
      <w:proofErr w:type="spellStart"/>
      <w:r w:rsidR="006E49B0" w:rsidRPr="00E73970">
        <w:t>29</w:t>
      </w:r>
      <w:proofErr w:type="spellEnd"/>
      <w:r w:rsidR="006E49B0" w:rsidRPr="00E73970">
        <w:t>/</w:t>
      </w:r>
      <w:proofErr w:type="spellStart"/>
      <w:r w:rsidR="006E49B0" w:rsidRPr="00E73970">
        <w:t>99</w:t>
      </w:r>
      <w:proofErr w:type="spellEnd"/>
      <w:r w:rsidR="006E49B0" w:rsidRPr="00E73970">
        <w:t xml:space="preserve">, </w:t>
      </w:r>
      <w:proofErr w:type="spellStart"/>
      <w:r w:rsidR="006E49B0" w:rsidRPr="00E73970">
        <w:t>129</w:t>
      </w:r>
      <w:proofErr w:type="spellEnd"/>
      <w:r w:rsidR="006E49B0" w:rsidRPr="00E73970">
        <w:t>/</w:t>
      </w:r>
      <w:proofErr w:type="spellStart"/>
      <w:r w:rsidR="006E49B0" w:rsidRPr="00E73970">
        <w:t>00</w:t>
      </w:r>
      <w:proofErr w:type="spellEnd"/>
      <w:r w:rsidR="006E49B0" w:rsidRPr="00E73970">
        <w:t xml:space="preserve">, </w:t>
      </w:r>
      <w:proofErr w:type="spellStart"/>
      <w:r w:rsidR="006E49B0" w:rsidRPr="00E73970">
        <w:t>123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197</w:t>
      </w:r>
      <w:proofErr w:type="spellEnd"/>
      <w:r w:rsidR="006E49B0" w:rsidRPr="00E73970">
        <w:t>/</w:t>
      </w:r>
      <w:proofErr w:type="spellStart"/>
      <w:r w:rsidR="006E49B0" w:rsidRPr="00E73970">
        <w:t>03</w:t>
      </w:r>
      <w:proofErr w:type="spellEnd"/>
      <w:r w:rsidR="006E49B0" w:rsidRPr="00E73970">
        <w:t xml:space="preserve">, </w:t>
      </w:r>
      <w:proofErr w:type="spellStart"/>
      <w:r w:rsidR="006E49B0" w:rsidRPr="00E73970">
        <w:t>187</w:t>
      </w:r>
      <w:proofErr w:type="spellEnd"/>
      <w:r w:rsidR="006E49B0" w:rsidRPr="00E73970">
        <w:t>/</w:t>
      </w:r>
      <w:proofErr w:type="spellStart"/>
      <w:r w:rsidR="006E49B0" w:rsidRPr="00E73970">
        <w:t>04</w:t>
      </w:r>
      <w:proofErr w:type="spellEnd"/>
      <w:r w:rsidR="006E49B0" w:rsidRPr="00E73970">
        <w:t xml:space="preserve">, </w:t>
      </w:r>
      <w:proofErr w:type="spellStart"/>
      <w:r w:rsidR="006E49B0" w:rsidRPr="00E73970">
        <w:t>82</w:t>
      </w:r>
      <w:proofErr w:type="spellEnd"/>
      <w:r w:rsidR="006E49B0" w:rsidRPr="00E73970">
        <w:t>/</w:t>
      </w:r>
      <w:proofErr w:type="spellStart"/>
      <w:r w:rsidR="006E49B0" w:rsidRPr="00E73970">
        <w:t>06</w:t>
      </w:r>
      <w:proofErr w:type="spellEnd"/>
      <w:r w:rsidR="006E49B0" w:rsidRPr="00E73970">
        <w:t xml:space="preserve">, </w:t>
      </w:r>
      <w:proofErr w:type="spellStart"/>
      <w:r w:rsidR="006E49B0" w:rsidRPr="00E73970">
        <w:t>116</w:t>
      </w:r>
      <w:proofErr w:type="spellEnd"/>
      <w:r w:rsidR="006E49B0" w:rsidRPr="00E73970">
        <w:t>/</w:t>
      </w:r>
      <w:proofErr w:type="spellStart"/>
      <w:r w:rsidR="006E49B0" w:rsidRPr="00E73970">
        <w:t>10</w:t>
      </w:r>
      <w:proofErr w:type="spellEnd"/>
      <w:r w:rsidR="006E49B0" w:rsidRPr="00E73970">
        <w:t xml:space="preserve">, </w:t>
      </w:r>
      <w:proofErr w:type="spellStart"/>
      <w:r w:rsidR="006E49B0" w:rsidRPr="00E73970">
        <w:t>125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 xml:space="preserve">, </w:t>
      </w:r>
      <w:proofErr w:type="spellStart"/>
      <w:r w:rsidR="006E49B0" w:rsidRPr="00E73970">
        <w:t>133</w:t>
      </w:r>
      <w:proofErr w:type="spellEnd"/>
      <w:r w:rsidR="006E49B0" w:rsidRPr="00E73970">
        <w:t>/</w:t>
      </w:r>
      <w:proofErr w:type="spellStart"/>
      <w:r w:rsidR="006E49B0" w:rsidRPr="00E73970">
        <w:t>12</w:t>
      </w:r>
      <w:proofErr w:type="spellEnd"/>
      <w:r w:rsidR="006E49B0" w:rsidRPr="00E73970">
        <w:t>;</w:t>
      </w:r>
      <w:r w:rsidR="00EE07C2" w:rsidRPr="00E73970">
        <w:t xml:space="preserve"> dalje: </w:t>
      </w:r>
      <w:proofErr w:type="spellStart"/>
      <w:r w:rsidR="00EE07C2" w:rsidRPr="00E73970">
        <w:t>SZ</w:t>
      </w:r>
      <w:proofErr w:type="spellEnd"/>
      <w:r w:rsidR="00EE07C2" w:rsidRPr="00E73970">
        <w:t>)</w:t>
      </w:r>
      <w:r w:rsidR="005B5B91">
        <w:t>, tablicu ispitanih tražbina</w:t>
      </w:r>
      <w:r w:rsidRPr="00E73970">
        <w:t xml:space="preserve">, a u koju su za </w:t>
      </w:r>
      <w:r w:rsidR="005B5B91">
        <w:t>prijavljene tražbine</w:t>
      </w:r>
      <w:r w:rsidR="00486721">
        <w:t xml:space="preserve"> unesen</w:t>
      </w:r>
      <w:r w:rsidR="005B5B91">
        <w:t xml:space="preserve">i </w:t>
      </w:r>
      <w:proofErr w:type="spellStart"/>
      <w:r w:rsidR="005B5B91">
        <w:t>podataci</w:t>
      </w:r>
      <w:proofErr w:type="spellEnd"/>
      <w:r w:rsidRPr="00E73970">
        <w:t xml:space="preserve"> o tome u kojoj </w:t>
      </w:r>
      <w:r w:rsidR="005B5B91">
        <w:t>su mjeri tražbine utvrđene</w:t>
      </w:r>
      <w:r w:rsidRPr="00E73970">
        <w:t xml:space="preserve"> prema svom iznosu i svom redu</w:t>
      </w:r>
      <w:r w:rsidR="00486721">
        <w:t>.</w:t>
      </w:r>
    </w:p>
    <w:p w:rsidRDefault="006A12A3" w:rsidP="00EE07C2" w:rsidR="006A12A3" w:rsidRPr="00E73970">
      <w:pPr>
        <w:ind w:firstLine="708"/>
        <w:jc w:val="both"/>
      </w:pPr>
    </w:p>
    <w:p w:rsidRDefault="005B5B91" w:rsidP="00353B61" w:rsidR="00353B61">
      <w:pPr>
        <w:pStyle w:val="Tijeloteksta-uvlaka2"/>
      </w:pPr>
      <w:r>
        <w:t>Tražbine</w:t>
      </w:r>
      <w:r w:rsidR="00486721">
        <w:t xml:space="preserve"> n</w:t>
      </w:r>
      <w:r>
        <w:t>avedene</w:t>
      </w:r>
      <w:r w:rsidR="00353B61" w:rsidRPr="00E73970">
        <w:t xml:space="preserve"> u točki I. izreke stečajn</w:t>
      </w:r>
      <w:r>
        <w:t>i</w:t>
      </w:r>
      <w:r w:rsidR="00353B61" w:rsidRPr="00E73970">
        <w:t xml:space="preserve"> upravitel</w:t>
      </w:r>
      <w:r>
        <w:t>j</w:t>
      </w:r>
      <w:r w:rsidR="00353B61" w:rsidRPr="00E73970">
        <w:t xml:space="preserve"> nije ospor</w:t>
      </w:r>
      <w:r>
        <w:t>io</w:t>
      </w:r>
      <w:r w:rsidR="00486721">
        <w:t>, s</w:t>
      </w:r>
      <w:r w:rsidR="00353B61" w:rsidRPr="00E73970">
        <w:t>toga se</w:t>
      </w:r>
      <w:r>
        <w:t xml:space="preserve"> te tražbine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</w:t>
      </w:r>
      <w:proofErr w:type="spellStart"/>
      <w:r w:rsidR="00EE07C2" w:rsidRPr="00E73970">
        <w:t>177</w:t>
      </w:r>
      <w:proofErr w:type="spellEnd"/>
      <w:r w:rsidR="00EE07C2" w:rsidRPr="00E73970">
        <w:t xml:space="preserve">. stavak 1. </w:t>
      </w:r>
      <w:proofErr w:type="spellStart"/>
      <w:r w:rsidR="00EE07C2" w:rsidRPr="00E73970">
        <w:t>SZ</w:t>
      </w:r>
      <w:proofErr w:type="spellEnd"/>
      <w:r w:rsidR="00EE07C2" w:rsidRPr="00E73970">
        <w:t>-</w:t>
      </w:r>
      <w:r w:rsidR="00486721">
        <w:t>a smatra</w:t>
      </w:r>
      <w:r>
        <w:t>ju utvrđenima</w:t>
      </w:r>
      <w:r w:rsidR="00486721">
        <w:t>, pa</w:t>
      </w:r>
      <w:r w:rsidR="00353B61" w:rsidRPr="00E73970">
        <w:t xml:space="preserve"> je na temelju članka </w:t>
      </w:r>
      <w:proofErr w:type="spellStart"/>
      <w:r w:rsidR="00353B61" w:rsidRPr="00E73970">
        <w:t>177</w:t>
      </w:r>
      <w:proofErr w:type="spellEnd"/>
      <w:r w:rsidR="00353B61" w:rsidRPr="00E73970">
        <w:t xml:space="preserve">. stavak 3. </w:t>
      </w:r>
      <w:proofErr w:type="spellStart"/>
      <w:r w:rsidR="00353B61" w:rsidRPr="00E73970">
        <w:t>S</w:t>
      </w:r>
      <w:r w:rsidR="00EE07C2" w:rsidRPr="00E73970">
        <w:t>Z</w:t>
      </w:r>
      <w:proofErr w:type="spellEnd"/>
      <w:r w:rsidR="00EE07C2" w:rsidRPr="00E73970">
        <w:t>-</w:t>
      </w:r>
      <w:r w:rsidR="00353B61" w:rsidRPr="00E73970">
        <w:t>a i riješeno kao u točki I. izreke.</w:t>
      </w:r>
    </w:p>
    <w:p w:rsidRDefault="006A12A3" w:rsidP="00353B61" w:rsidR="006A12A3">
      <w:pPr>
        <w:pStyle w:val="Tijeloteksta-uvlaka2"/>
      </w:pPr>
    </w:p>
    <w:p w:rsidRDefault="006A12A3" w:rsidP="00353B61" w:rsidR="006A12A3">
      <w:pPr>
        <w:pStyle w:val="Tijeloteksta-uvlaka2"/>
      </w:pPr>
    </w:p>
    <w:p w:rsidRDefault="006A12A3" w:rsidP="00353B61" w:rsidR="006A12A3">
      <w:pPr>
        <w:pStyle w:val="Tijeloteksta-uvlaka2"/>
      </w:pPr>
    </w:p>
    <w:p w:rsidRDefault="006A12A3" w:rsidP="00353B61" w:rsidR="006A12A3">
      <w:pPr>
        <w:pStyle w:val="Tijeloteksta-uvlaka2"/>
      </w:pPr>
    </w:p>
    <w:p w:rsidRDefault="006A12A3" w:rsidP="00353B61" w:rsidR="006A12A3" w:rsidRPr="00E73970">
      <w:pPr>
        <w:pStyle w:val="Tijeloteksta-uvlaka2"/>
      </w:pP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r w:rsidR="00C97CB9">
        <w:t>2</w:t>
      </w:r>
      <w:r w:rsidR="00486721">
        <w:t xml:space="preserve">. </w:t>
      </w:r>
      <w:r w:rsidR="00C97CB9">
        <w:t>svibnja</w:t>
      </w:r>
      <w:r w:rsidR="005B5B91">
        <w:t xml:space="preserve"> </w:t>
      </w:r>
      <w:proofErr w:type="spellStart"/>
      <w:r w:rsidR="005B5B91">
        <w:t>2016</w:t>
      </w:r>
      <w:proofErr w:type="spellEnd"/>
      <w:r w:rsidR="005B5B91">
        <w:t>. g.</w:t>
      </w:r>
    </w:p>
    <w:p w:rsidRDefault="006A12A3" w:rsidR="006A12A3">
      <w:pPr>
        <w:jc w:val="center"/>
      </w:pPr>
    </w:p>
    <w:p w:rsidRDefault="006A12A3" w:rsidR="006A12A3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713E07">
        <w:t xml:space="preserve">   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713E07">
        <w:t>, v.r.</w:t>
      </w:r>
    </w:p>
    <w:p w:rsidRDefault="005B5B91" w:rsidR="005B5B91" w:rsidRPr="00E73970"/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</w:t>
      </w:r>
      <w:proofErr w:type="spellStart"/>
      <w:r w:rsidR="00EE07C2" w:rsidRPr="00E73970">
        <w:rPr>
          <w:szCs w:val="24"/>
        </w:rPr>
        <w:t>177</w:t>
      </w:r>
      <w:proofErr w:type="spellEnd"/>
      <w:r w:rsidR="00EE07C2" w:rsidRPr="00E73970">
        <w:rPr>
          <w:szCs w:val="24"/>
        </w:rPr>
        <w:t xml:space="preserve">. stavak 4. i 5. </w:t>
      </w:r>
      <w:proofErr w:type="spellStart"/>
      <w:r w:rsidR="00EE07C2" w:rsidRPr="00E73970">
        <w:rPr>
          <w:szCs w:val="24"/>
        </w:rPr>
        <w:t>SZ</w:t>
      </w:r>
      <w:proofErr w:type="spellEnd"/>
      <w:r w:rsidR="00EE07C2" w:rsidRPr="00E73970">
        <w:rPr>
          <w:szCs w:val="24"/>
        </w:rPr>
        <w:t>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5A47B7" w:rsidP="0046565F" w:rsidR="005A47B7"/>
    <w:p w:rsidRDefault="00713E07" w:rsidP="0009191F" w:rsidR="00713E07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713E07" w:rsidR="00713E07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46565F" w:rsidP="0046565F" w:rsidR="0046565F" w:rsidRPr="00E73970">
      <w:bookmarkStart w:name="_GoBack" w:id="0"/>
      <w:bookmarkEnd w:id="0"/>
    </w:p>
    <w:sectPr w:rsidSect="005B5B91" w:rsidR="0046565F" w:rsidRPr="00E73970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487" w:rsidR="00B32487">
      <w:r>
        <w:separator/>
      </w:r>
    </w:p>
  </w:endnote>
  <w:endnote w:id="0" w:type="continuationSeparator">
    <w:p w:rsidRDefault="00B32487" w:rsidR="00B3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487" w:rsidR="00B32487">
      <w:r>
        <w:separator/>
      </w:r>
    </w:p>
  </w:footnote>
  <w:footnote w:id="0" w:type="continuationSeparator">
    <w:p w:rsidRDefault="00B32487" w:rsidR="00B32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E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6A12A3">
      <w:rPr>
        <w:rFonts w:cs="Arial" w:hAnsi="Arial" w:ascii="Arial"/>
        <w:sz w:val="22"/>
        <w:szCs w:val="22"/>
      </w:rPr>
      <w:t>664</w:t>
    </w:r>
    <w:proofErr w:type="spellEnd"/>
    <w:r w:rsidR="005B5B91">
      <w:rPr>
        <w:rFonts w:cs="Arial" w:hAnsi="Arial" w:ascii="Arial"/>
        <w:sz w:val="22"/>
        <w:szCs w:val="22"/>
      </w:rPr>
      <w:t>/</w:t>
    </w:r>
    <w:proofErr w:type="spellStart"/>
    <w:r w:rsidR="005B5B91">
      <w:rPr>
        <w:rFonts w:cs="Arial" w:hAnsi="Arial" w:ascii="Arial"/>
        <w:sz w:val="22"/>
        <w:szCs w:val="22"/>
      </w:rPr>
      <w:t>14</w:t>
    </w:r>
    <w:proofErr w:type="spellEnd"/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90239EA"/>
    <w:multiLevelType w:val="hybridMultilevel"/>
    <w:tmpl w:val="112E4E3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9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5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6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8"/>
  </w:num>
  <w:num w:numId="6">
    <w:abstractNumId w:val="27"/>
  </w:num>
  <w:num w:numId="7">
    <w:abstractNumId w:val="42"/>
  </w:num>
  <w:num w:numId="8">
    <w:abstractNumId w:val="29"/>
  </w:num>
  <w:num w:numId="9">
    <w:abstractNumId w:val="48"/>
  </w:num>
  <w:num w:numId="10">
    <w:abstractNumId w:val="20"/>
  </w:num>
  <w:num w:numId="11">
    <w:abstractNumId w:val="5"/>
  </w:num>
  <w:num w:numId="12">
    <w:abstractNumId w:val="10"/>
  </w:num>
  <w:num w:numId="13">
    <w:abstractNumId w:val="43"/>
  </w:num>
  <w:num w:numId="14">
    <w:abstractNumId w:val="40"/>
  </w:num>
  <w:num w:numId="15">
    <w:abstractNumId w:val="34"/>
  </w:num>
  <w:num w:numId="16">
    <w:abstractNumId w:val="41"/>
  </w:num>
  <w:num w:numId="17">
    <w:abstractNumId w:val="0"/>
  </w:num>
  <w:num w:numId="18">
    <w:abstractNumId w:val="8"/>
  </w:num>
  <w:num w:numId="19">
    <w:abstractNumId w:val="11"/>
  </w:num>
  <w:num w:numId="20">
    <w:abstractNumId w:val="46"/>
  </w:num>
  <w:num w:numId="21">
    <w:abstractNumId w:val="3"/>
  </w:num>
  <w:num w:numId="22">
    <w:abstractNumId w:val="2"/>
  </w:num>
  <w:num w:numId="23">
    <w:abstractNumId w:val="1"/>
  </w:num>
  <w:num w:numId="24">
    <w:abstractNumId w:val="45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9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7"/>
  </w:num>
  <w:num w:numId="46">
    <w:abstractNumId w:val="9"/>
  </w:num>
  <w:num w:numId="47">
    <w:abstractNumId w:val="44"/>
  </w:num>
  <w:num w:numId="48">
    <w:abstractNumId w:val="22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701C"/>
    <w:rsid w:val="00023344"/>
    <w:rsid w:val="000407B0"/>
    <w:rsid w:val="00043FC4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B2518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7719D"/>
    <w:rsid w:val="00480D11"/>
    <w:rsid w:val="00485C17"/>
    <w:rsid w:val="00485CDE"/>
    <w:rsid w:val="00486721"/>
    <w:rsid w:val="004A17BE"/>
    <w:rsid w:val="004C15B5"/>
    <w:rsid w:val="004C3D0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A12A3"/>
    <w:rsid w:val="006B5DE5"/>
    <w:rsid w:val="006D02BC"/>
    <w:rsid w:val="006E49B0"/>
    <w:rsid w:val="006E5C64"/>
    <w:rsid w:val="006F488A"/>
    <w:rsid w:val="006F7B83"/>
    <w:rsid w:val="00704E53"/>
    <w:rsid w:val="00713E07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01A9"/>
    <w:rsid w:val="00A9383C"/>
    <w:rsid w:val="00AA1DC0"/>
    <w:rsid w:val="00AB0D3C"/>
    <w:rsid w:val="00AB11E8"/>
    <w:rsid w:val="00B14877"/>
    <w:rsid w:val="00B3248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97CB9"/>
    <w:rsid w:val="00CB3E51"/>
    <w:rsid w:val="00CC3160"/>
    <w:rsid w:val="00CE57B6"/>
    <w:rsid w:val="00D306CB"/>
    <w:rsid w:val="00DE4B1D"/>
    <w:rsid w:val="00E06B5F"/>
    <w:rsid w:val="00E07737"/>
    <w:rsid w:val="00E44EB6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5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5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326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St-664/2014-48</izvorni_sadrzaj>
    <derivirana_varijabla naziv="DomainObject.Oznaka_1">St-664/2014-48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St-664/2014-48</izvorni_sadrzaj>
    <derivirana_varijabla naziv="DomainObject.PoslovniBrojDokumenta_1">St-664/2014-48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82B09-765E-41A9-A9E2-7BEB3F965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327</properties:Words>
  <properties:Characters>1665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2016-05-03T13:05:00Z</dcterms:created>
  <dc:creator>Administrator</dc:creator>
  <cp:lastModifiedBy>Valentina Kranjčić</cp:lastModifiedBy>
  <cp:lastPrinted>2015-03-18T12:14:00Z</cp:lastPrinted>
  <dcterms:modified xmlns:xsi="http://www.w3.org/2001/XMLSchema-instance" xsi:type="dcterms:W3CDTF">2016-05-06T12:36:00Z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St-664/2014-48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