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e7f5" w14:paraId="92ae7f5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1A85" w:rsidP="003F1A85" w:rsidR="003F1A85" w:rsidRPr="003F1A85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3F1A85">
        <w:rPr>
          <w:rFonts w:cs="Times New Roman" w:eastAsia="Times New Roman"/>
          <w:lang w:eastAsia="hr-HR"/>
        </w:rPr>
        <w:t>1 St-4519/2016</w:t>
      </w: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  <w:r w:rsidRPr="003F1A85">
        <w:rPr>
          <w:rFonts w:cs="Times New Roman" w:eastAsia="Times New Roman"/>
          <w:lang w:eastAsia="hr-HR"/>
        </w:rPr>
        <w:t xml:space="preserve">       REPUBLIKA HRVATSKA</w:t>
      </w: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  <w:r w:rsidRPr="003F1A85">
        <w:rPr>
          <w:rFonts w:cs="Times New Roman" w:eastAsia="Times New Roman"/>
          <w:lang w:eastAsia="hr-HR"/>
        </w:rPr>
        <w:t xml:space="preserve"> TRGOVAČKI SUD U ZAGREBU</w:t>
      </w: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  <w:r w:rsidRPr="003F1A85">
        <w:rPr>
          <w:rFonts w:cs="Times New Roman" w:eastAsia="Times New Roman"/>
          <w:lang w:eastAsia="hr-HR"/>
        </w:rPr>
        <w:t xml:space="preserve">         Stalna služba u Karlovcu</w:t>
      </w: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  <w:r w:rsidRPr="003F1A85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3F1A85" w:rsidP="003F1A85" w:rsidR="003F1A85" w:rsidRPr="003F1A85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3F1A85" w:rsidP="003F1A85" w:rsidR="003F1A85" w:rsidRPr="003F1A85">
      <w:pPr>
        <w:spacing w:after="0"/>
        <w:jc w:val="center"/>
        <w:rPr>
          <w:rFonts w:cs="Times New Roman" w:eastAsia="Times New Roman"/>
          <w:lang w:eastAsia="hr-HR"/>
        </w:rPr>
      </w:pPr>
      <w:r w:rsidRPr="003F1A85">
        <w:rPr>
          <w:rFonts w:cs="Times New Roman" w:eastAsia="Times New Roman"/>
          <w:lang w:eastAsia="hr-HR"/>
        </w:rPr>
        <w:t xml:space="preserve">O B A V I J E S T </w:t>
      </w: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F1A85">
        <w:rPr>
          <w:rFonts w:cs="Times New Roman" w:eastAsia="Times New Roman"/>
          <w:lang w:eastAsia="hr-HR"/>
        </w:rPr>
        <w:tab/>
      </w:r>
      <w:r w:rsidRPr="003F1A85">
        <w:rPr>
          <w:rFonts w:cs="Times New Roman" w:eastAsia="Times New Roman"/>
          <w:b/>
          <w:lang w:eastAsia="hr-HR"/>
        </w:rPr>
        <w:t>Ispitno i izvještajno ročište</w:t>
      </w:r>
      <w:r w:rsidRPr="003F1A85">
        <w:rPr>
          <w:rFonts w:cs="Times New Roman" w:eastAsia="Times New Roman"/>
          <w:lang w:eastAsia="hr-HR"/>
        </w:rPr>
        <w:t xml:space="preserve"> u stečajnom postupku nad stečajnim dužnikom POLIKLINIKA ZA INTERNU MEDICINU, GINEKOLOGIJU, DERMATOLOGIJU I VENEROLOGIJU, OFTAMOLOGIJU, MEDICINU RADA I ŠPORTA I NEUROLOGIJU CAR, Zagreb, SR Njemačke 4-6, OIB: 36034812106, zakazano za dan 16. svibnja 2019. u 9,00 sati, zbog službene spriječenosti </w:t>
      </w:r>
      <w:proofErr w:type="spellStart"/>
      <w:r w:rsidRPr="003F1A85">
        <w:rPr>
          <w:rFonts w:cs="Times New Roman" w:eastAsia="Times New Roman"/>
          <w:lang w:eastAsia="hr-HR"/>
        </w:rPr>
        <w:t>uredujućeg</w:t>
      </w:r>
      <w:proofErr w:type="spellEnd"/>
      <w:r w:rsidRPr="003F1A85">
        <w:rPr>
          <w:rFonts w:cs="Times New Roman" w:eastAsia="Times New Roman"/>
          <w:lang w:eastAsia="hr-HR"/>
        </w:rPr>
        <w:t xml:space="preserve"> suca, </w:t>
      </w:r>
      <w:proofErr w:type="spellStart"/>
      <w:r w:rsidRPr="003F1A85">
        <w:rPr>
          <w:rFonts w:cs="Times New Roman" w:eastAsia="Times New Roman"/>
          <w:b/>
          <w:lang w:eastAsia="hr-HR"/>
        </w:rPr>
        <w:t>prelaže</w:t>
      </w:r>
      <w:proofErr w:type="spellEnd"/>
      <w:r w:rsidRPr="003F1A85">
        <w:rPr>
          <w:rFonts w:cs="Times New Roman" w:eastAsia="Times New Roman"/>
          <w:b/>
          <w:lang w:eastAsia="hr-HR"/>
        </w:rPr>
        <w:t xml:space="preserve"> se na dan 17. svibnja 2019. u 12,00 sati.</w:t>
      </w:r>
    </w:p>
    <w:p w:rsidRDefault="003F1A85" w:rsidP="003F1A85" w:rsidR="003F1A85" w:rsidRPr="003F1A85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3F1A85" w:rsidP="003F1A85" w:rsidR="003F1A85" w:rsidRPr="003F1A8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F1A85">
        <w:rPr>
          <w:rFonts w:cs="Times New Roman" w:eastAsia="Times New Roman"/>
          <w:lang w:eastAsia="hr-HR"/>
        </w:rPr>
        <w:tab/>
      </w: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A85" w:rsidP="003F1A85" w:rsidR="003F1A85" w:rsidRPr="003F1A85">
      <w:pPr>
        <w:spacing w:after="0"/>
        <w:jc w:val="center"/>
        <w:rPr>
          <w:rFonts w:cs="Times New Roman" w:eastAsia="Times New Roman"/>
          <w:lang w:eastAsia="hr-HR"/>
        </w:rPr>
      </w:pPr>
      <w:r w:rsidRPr="003F1A85">
        <w:rPr>
          <w:rFonts w:cs="Times New Roman" w:eastAsia="Times New Roman"/>
          <w:lang w:eastAsia="hr-HR"/>
        </w:rPr>
        <w:t>U Karlovcu, 10. svibnja 2019.</w:t>
      </w: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  <w:r w:rsidRPr="003F1A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  <w:r w:rsidRPr="003F1A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3F1A85" w:rsidP="003F1A85" w:rsidR="003F1A85" w:rsidRPr="003F1A85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A85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840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prelaganju ročišta</izvorni_sadrzaj>
    <derivirana_varijabla naziv="DomainObject.Primjedba_1">Obavijest o prelaganju ročišta</derivirana_varijabla>
  </DomainObject.Primjedba>
  <DomainObject.Oznaka>
    <izvorni_sadrzaj>St-4519/2016-46</izvorni_sadrzaj>
    <derivirana_varijabla naziv="DomainObject.Oznaka_1">St-4519/2016-46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4519</izvorni_sadrzaj>
    <derivirana_varijabla naziv="DomainObject.Predmet.Broj_1">4519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St-4519/2016</izvorni_sadrzaj>
    <derivirana_varijabla naziv="DomainObject.Predmet.OznakaBroj_1">St-4519/2016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GINEKOLOGIJU, DERMATOLOGIJU I VENEROLOGIJU, OFTALMOLOGIJU, MEDICINU RADA I ŠPORTA I NEUROLOGIJ zastupanog po punomoćniku ODVJETNIČKO DRUŠTVO KRSNIK &amp; PARTNERI, d.o.o.</izvorni_sadrzaj>
    <derivirana_varijabla naziv="DomainObject.Predmet.ProtustrankaFormated_1">  POLIKLINIKA ZA INTERNU MEDICINU, GINEKOLOGIJU, DERMATOLOGIJU I VENEROLOGIJU, OFTALMOLOGIJU, MEDICINU RADA I ŠPORTA I NEUROLOGIJ zastupanog po punomoćniku ODVJETNIČKO DRUŠTVO KRSNIK &amp; PARTNERI, d.o.o.</derivirana_varijabla>
  </DomainObject.Predmet.ProtustrankaFormated>
  <DomainObject.Predmet.ProtustrankaFormatedOIB>
    <izvorni_sadrzaj>  POLIKLINIKA ZA INTERNU MEDICINU, GINEKOLOGIJU, DERMATOLOGIJU I VENEROLOGIJU, OFTALMOLOGIJU, MEDICINU RADA I ŠPORTA I NEUROLOGIJ, OIB 36034812106 zastupanog po punomoćniku ODVJETNIČKO DRUŠTVO KRSNIK &amp; PARTNERI, d.o.o.</izvorni_sadrzaj>
    <derivirana_varijabla naziv="DomainObject.Predmet.ProtustrankaFormatedOIB_1">  POLIKLINIKA ZA INTERNU MEDICINU, GINEKOLOGIJU, DERMATOLOGIJU I VENEROLOGIJU, OFTALMOLOGIJU, MEDICINU RADA I ŠPORTA I NEUROLOGIJ, OIB 36034812106 zastupanog po punomoćniku ODVJETNIČKO DRUŠTVO KRSNIK &amp; PARTNERI, d.o.o.</derivirana_varijabla>
  </DomainObject.Predmet.ProtustrankaFormatedOIB>
  <DomainObject.Predmet.ProtustrankaFormatedWithAdress>
    <izvorni_sadrzaj> POLIKLINIKA ZA INTERNU MEDICINU, GINEKOLOGIJU, DERMATOLOGIJU I VENEROLOGIJU, OFTALMOLOGIJU, MEDICINU RADA I ŠPORTA I NEUROLOGIJ, SR Njemačke 4 - 6, 10000 Zagreb zastupanog po punomoćniku ODVJETNIČKO DRUŠTVO KRSNIK &amp; PARTNERI, d.o.o.</izvorni_sadrzaj>
    <derivirana_varijabla naziv="DomainObject.Predmet.ProtustrankaFormatedWithAdress_1"> POLIKLINIKA ZA INTERNU MEDICINU, GINEKOLOGIJU, DERMATOLOGIJU I VENEROLOGIJU, OFTALMOLOGIJU, MEDICINU RADA I ŠPORTA I NEUROLOGIJ, SR Njemačke 4 - 6, 10000 Zagreb zastupanog po punomoćniku ODVJETNIČKO DRUŠTVO KRSNIK &amp; PARTNERI, d.o.o.</derivirana_varijabla>
  </DomainObject.Predmet.ProtustrankaFormatedWithAdress>
  <DomainObject.Predmet.ProtustrankaFormatedWithAdressOIB>
    <izvorni_sadrzaj> POLIKLINIKA ZA INTERNU MEDICINU, GINEKOLOGIJU, DERMATOLOGIJU I VENEROLOGIJU, OFTALMOLOGIJU, MEDICINU RADA I ŠPORTA I NEUROLOGIJ, OIB 36034812106, SR Njemačke 4 - 6, 10000 Zagreb zastupanog po punomoćniku ODVJETNIČKO DRUŠTVO KRSNIK &amp; PARTNERI, d.o.o.</izvorni_sadrzaj>
    <derivirana_varijabla naziv="DomainObject.Predmet.ProtustrankaFormatedWithAdressOIB_1"> POLIKLINIKA ZA INTERNU MEDICINU, GINEKOLOGIJU, DERMATOLOGIJU I VENEROLOGIJU, OFTALMOLOGIJU, MEDICINU RADA I ŠPORTA I NEUROLOGIJ, OIB 36034812106, SR Njemačke 4 - 6, 10000 Zagreb zastupanog po punomoćniku ODVJETNIČKO DRUŠTVO KRSNIK &amp; PARTNERI, d.o.o.</derivirana_varijabla>
  </DomainObject.Predmet.ProtustrankaFormatedWithAdressOIB>
  <DomainObject.Predmet.ProtustrankaWithAdress>
    <izvorni_sadrzaj>POLIKLINIKA ZA INTERNU MEDICINU, GINEKOLOGIJU, DERMATOLOGIJU I VENEROLOGIJU, OFTALMOLOGIJU, MEDICINU RADA I ŠPORTA I NEUROLOGIJ SR Njemačke 4 - 6, 10000 Zagreb</izvorni_sadrzaj>
    <derivirana_varijabla naziv="DomainObject.Predmet.ProtustrankaWithAdress_1">POLIKLINIKA ZA INTERNU MEDICINU, GINEKOLOGIJU, DERMATOLOGIJU I VENEROLOGIJU, OFTALMOLOGIJU, MEDICINU RADA I ŠPORTA I NEUROLOGIJ SR Njemačke 4 - 6, 10000 Zagreb</derivirana_varijabla>
  </DomainObject.Predmet.ProtustrankaWithAdress>
  <DomainObject.Predmet.ProtustrankaWithAdressOIB>
    <izvorni_sadrzaj>POLIKLINIKA ZA INTERNU MEDICINU, GINEKOLOGIJU, DERMATOLOGIJU I VENEROLOGIJU, OFTALMOLOGIJU, MEDICINU RADA I ŠPORTA I NEUROLOGIJ, OIB 36034812106, SR Njemačke 4 - 6, 10000 Zagreb</izvorni_sadrzaj>
    <derivirana_varijabla naziv="DomainObject.Predmet.ProtustrankaWithAdressOIB_1">POLIKLINIKA ZA INTERNU MEDICINU, GINEKOLOGIJU, DERMATOLOGIJU I VENEROLOGIJU, OFTALMOLOGIJU, MEDICINU RADA I ŠPORTA I NEUROLOGIJ, OIB 36034812106, SR Njemačke 4 - 6, 10000 Zagreb</derivirana_varijabla>
  </DomainObject.Predmet.ProtustrankaWithAdressOIB>
  <DomainObject.Predmet.ProtustrankaNazivFormated>
    <izvorni_sadrzaj>POLIKLINIKA ZA INTERNU MEDICINU, GINEKOLOGIJU, DERMATOLOGIJU I VENEROLOGIJU, OFTALMOLOGIJU, MEDICINU RADA I ŠPORTA I NEUROLOGIJ</izvorni_sadrzaj>
    <derivirana_varijabla naziv="DomainObject.Predmet.ProtustrankaNazivFormated_1">POLIKLINIKA ZA INTERNU MEDICINU, GINEKOLOGIJU, DERMATOLOGIJU I VENEROLOGIJU, OFTALMOLOGIJU, MEDICINU RADA I ŠPORTA I NEUROLOGIJ</derivirana_varijabla>
  </DomainObject.Predmet.ProtustrankaNazivFormated>
  <DomainObject.Predmet.ProtustrankaNazivFormatedOIB>
    <izvorni_sadrzaj>POLIKLINIKA ZA INTERNU MEDICINU, GINEKOLOGIJU, DERMATOLOGIJU I VENEROLOGIJU, OFTALMOLOGIJU, MEDICINU RADA I ŠPORTA I NEUROLOGIJ, OIB 36034812106</izvorni_sadrzaj>
    <derivirana_varijabla naziv="DomainObject.Predmet.ProtustrankaNazivFormatedOIB_1">POLIKLINIKA ZA INTERNU MEDICINU, GINEKOLOGIJU, DERMATOLOGIJU I VENEROLOGIJU, OFTALMOLOGIJU, MEDICINU RADA I ŠPORTA I NEUROLOGIJ, OIB 36034812106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DERMATOLOGIJU I VENEROLOGIJU, OFTALMOLOGIJU, MEDICINU RADA I ŠPORTA I NEUROLOGIJ zastupanog po punomoćniku ODVJETNIČKO DRUŠTVO KRSNIK &amp; PARTNERI, d.o.o.</item>
    </izvorni_sadrzaj>
    <derivirana_varijabla naziv="DomainObject.Predmet.ProtuStrankaListFormated_1">
      <item>POLIKLINIKA ZA INTERNU MEDICINU, GINEKOLOGIJU, DERMATOLOGIJU I VENEROLOGIJU, OFTALMOLOGIJU, MEDICINU RADA I ŠPORTA I NEUROLOGIJ zastupanog po punomoćniku ODVJETNIČKO DRUŠTVO KRSNIK &amp; PARTNERI, d.o.o.</item>
    </derivirana_varijabla>
  </DomainObject.Predmet.ProtuStrankaListFormated>
  <DomainObject.Predmet.ProtuStrankaListFormatedOIB>
    <izvorni_sadrzaj>
      <item>POLIKLINIKA ZA INTERNU MEDICINU, GINEKOLOGIJU, DERMATOLOGIJU I VENEROLOGIJU, OFTALMOLOGIJU, MEDICINU RADA I ŠPORTA I NEUROLOGIJ, OIB 36034812106 zastupanog po punomoćniku ODVJETNIČKO DRUŠTVO KRSNIK &amp; PARTNERI, d.o.o.</item>
    </izvorni_sadrzaj>
    <derivirana_varijabla naziv="DomainObject.Predmet.ProtuStrankaListFormatedOIB_1">
      <item>POLIKLINIKA ZA INTERNU MEDICINU, GINEKOLOGIJU, DERMATOLOGIJU I VENEROLOGIJU, OFTALMOLOGIJU, MEDICINU RADA I ŠPORTA I NEUROLOGIJ, OIB 36034812106 zastupanog po punomoćniku ODVJETNIČKO DRUŠTVO KRSNIK &amp; PARTNERI, d.o.o.</item>
    </derivirana_varijabla>
  </DomainObject.Predmet.ProtuStrankaListFormatedOIB>
  <DomainObject.Predmet.ProtuStrankaListFormatedWithAdress>
    <izvorni_sadrzaj>
      <item>POLIKLINIKA ZA INTERNU MEDICINU, GINEKOLOGIJU, DERMATOLOGIJU I VENEROLOGIJU, OFTALMOLOGIJU, MEDICINU RADA I ŠPORTA I NEUROLOGIJ, SR Njemačke 4 - 6, 10000 Zagreb zastupanog po punomoćniku ODVJETNIČKO DRUŠTVO KRSNIK &amp; PARTNERI, d.o.o.</item>
    </izvorni_sadrzaj>
    <derivirana_varijabla naziv="DomainObject.Predmet.ProtuStrankaListFormatedWithAdress_1">
      <item>POLIKLINIKA ZA INTERNU MEDICINU, GINEKOLOGIJU, DERMATOLOGIJU I VENEROLOGIJU, OFTALMOLOGIJU, MEDICINU RADA I ŠPORTA I NEUROLOGIJ, SR Njemačke 4 - 6, 10000 Zagreb zastupanog po punomoćniku ODVJETNIČKO DRUŠTVO KRSNIK &amp; PARTNERI, d.o.o.</item>
    </derivirana_varijabla>
  </DomainObject.Predmet.ProtuStrankaListFormatedWithAdress>
  <DomainObject.Predmet.ProtuStrankaListFormatedWithAdressOIB>
    <izvorni_sadrzaj>
      <item>POLIKLINIKA ZA INTERNU MEDICINU, GINEKOLOGIJU, DERMATOLOGIJU I VENEROLOGIJU, OFTALMOLOGIJU, MEDICINU RADA I ŠPORTA I NEUROLOGIJ, OIB 36034812106, SR Njemačke 4 - 6, 10000 Zagreb zastupanog po punomoćniku ODVJETNIČKO DRUŠTVO KRSNIK &amp; PARTNERI, d.o.o.</item>
    </izvorni_sadrzaj>
    <derivirana_varijabla naziv="DomainObject.Predmet.ProtuStrankaListFormatedWithAdressOIB_1">
      <item>POLIKLINIKA ZA INTERNU MEDICINU, GINEKOLOGIJU, DERMATOLOGIJU I VENEROLOGIJU, OFTALMOLOGIJU, MEDICINU RADA I ŠPORTA I NEUROLOGIJ, OIB 36034812106, SR Njemačke 4 - 6, 10000 Zagreb zastupanog po punomoćniku ODVJETNIČKO DRUŠTVO KRSNIK &amp; PARTNERI, d.o.o.</item>
    </derivirana_varijabla>
  </DomainObject.Predmet.ProtuStrankaListFormatedWithAdressOIB>
  <DomainObject.Predmet.ProtuStrankaListNazivFormated>
    <izvorni_sadrzaj>
      <item>POLIKLINIKA ZA INTERNU MEDICINU, GINEKOLOGIJU, DERMATOLOGIJU I VENEROLOGIJU, OFTALMOLOGIJU, MEDICINU RADA I ŠPORTA I NEUROLOGIJ</item>
    </izvorni_sadrzaj>
    <derivirana_varijabla naziv="DomainObject.Predmet.ProtuStrankaListNazivFormated_1">
      <item>POLIKLINIKA ZA INTERNU MEDICINU, GINEKOLOGIJU, DERMATOLOGIJU I VENEROLOGIJU, OFTALMOLOGIJU, MEDICINU RADA I ŠPORTA I NEUROLOGIJ</item>
    </derivirana_varijabla>
  </DomainObject.Predmet.ProtuStrankaListNazivFormated>
  <DomainObject.Predmet.ProtuStrankaListNazivFormatedOIB>
    <izvorni_sadrzaj>
      <item>POLIKLINIKA ZA INTERNU MEDICINU, GINEKOLOGIJU, DERMATOLOGIJU I VENEROLOGIJU, OFTALMOLOGIJU, MEDICINU RADA I ŠPORTA I NEUROLOGIJ, OIB 36034812106</item>
    </izvorni_sadrzaj>
    <derivirana_varijabla naziv="DomainObject.Predmet.ProtuStrankaListNazivFormatedOIB_1">
      <item>POLIKLINIKA ZA INTERNU MEDICINU, GINEKOLOGIJU, DERMATOLOGIJU I VENEROLOGIJU, OFTALMOLOGIJU, MEDICINU RADA I ŠPORTA I NEUROLOGIJ, OIB 36034812106</item>
    </derivirana_varijabla>
  </DomainObject.Predmet.ProtuStrankaListNazivFormatedOIB>
  <DomainObject.Predmet.OstaliListFormated>
    <izvorni_sadrzaj>
      <item>Asta Simić-Car</item>
      <item>ODVJETNIČKO DRUŠTVO KRSNIK &amp; PARTNERI, d.o.o. punomoćnik sudionika u postupku POLIKLINIKA ZA INTERNU MEDICINU, GINEKOLOGIJU, DERMATOLOGIJU I VENEROLOGIJU, OFTALMOLOGIJU, MEDICINU RADA I ŠPORTA I NEUROLOGIJ</item>
    </izvorni_sadrzaj>
    <derivirana_varijabla naziv="DomainObject.Predmet.OstaliListFormated_1">
      <item>Asta Simić-Car</item>
      <item>ODVJETNIČKO DRUŠTVO KRSNIK &amp; PARTNERI, d.o.o. punomoćnik sudionika u postupku POLIKLINIKA ZA INTERNU MEDICINU, GINEKOLOGIJU, DERMATOLOGIJU I VENEROLOGIJU, OFTALMOLOGIJU, MEDICINU RADA I ŠPORTA I NEUROLOGIJ</item>
    </derivirana_varijabla>
  </DomainObject.Predmet.OstaliListFormated>
  <DomainObject.Predmet.OstaliListFormatedOIB>
    <izvorni_sadrzaj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</item>
    </izvorni_sadrzaj>
    <derivirana_varijabla naziv="DomainObject.Predmet.OstaliListFormatedOIB_1"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</item>
    </derivirana_varijabla>
  </DomainObject.Predmet.OstaliListFormatedOIB>
  <DomainObject.Predmet.OstaliListFormatedWithAdress>
    <izvorni_sadrzaj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</item>
    </izvorni_sadrzaj>
    <derivirana_varijabla naziv="DomainObject.Predmet.OstaliListFormatedWithAdress_1"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</item>
    </derivirana_varijabla>
  </DomainObject.Predmet.OstaliListFormatedWithAdress>
  <DomainObject.Predmet.OstaliListFormatedWithAdressOIB>
    <izvorni_sadrzaj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</item>
    </izvorni_sadrzaj>
    <derivirana_varijabla naziv="DomainObject.Predmet.OstaliListFormatedWithAdressOIB_1"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</item>
    </derivirana_varijabla>
  </DomainObject.Predmet.OstaliListFormatedWithAdressOIB>
  <DomainObject.Predmet.OstaliListNazivFormated>
    <izvorni_sadrzaj>
      <item>Asta Simić-Car</item>
      <item>ODVJETNIČKO DRUŠTVO KRSNIK &amp; PARTNERI, d.o.o.</item>
    </izvorni_sadrzaj>
    <derivirana_varijabla naziv="DomainObject.Predmet.OstaliListNazivFormated_1">
      <item>Asta Simić-Car</item>
      <item>ODVJETNIČKO DRUŠTVO KRSNIK &amp; PARTNERI, d.o.o.</item>
    </derivirana_varijabla>
  </DomainObject.Predmet.OstaliListNazivFormated>
  <DomainObject.Predmet.OstaliListNazivFormatedOIB>
    <izvorni_sadrzaj>
      <item>Asta Simić-Car, OIB 63483217185</item>
      <item>ODVJETNIČKO DRUŠTVO KRSNIK &amp; PARTNERI, d.o.o., OIB 67090549697</item>
    </izvorni_sadrzaj>
    <derivirana_varijabla naziv="DomainObject.Predmet.OstaliListNazivFormatedOIB_1">
      <item>Asta Simić-Car, OIB 63483217185</item>
      <item>ODVJETNIČKO DRUŠTVO KRSNIK &amp; PARTNERI, d.o.o., OIB 67090549697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St-4519/2016-46</izvorni_sadrzaj>
    <derivirana_varijabla naziv="DomainObject.PoslovniBrojDokumenta_1">St-4519/2016-46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DERMATOLOGIJU I VENEROLOGIJU, OFTALMOLOGIJU, MEDICINU RADA I ŠPORTA I NEUROLOGIJ</izvorni_sadrzaj>
    <derivirana_varijabla naziv="DomainObject.Predmet.ProtustrankaIDrugi_1">POLIKLINIKA ZA INTERNU MEDICINU, GINEKOLOGIJU, DERMATOLOGIJU I VENEROLOGIJU, OFTALMOLOGIJU, MEDICINU RADA I ŠPORTA I NEUROLOGIJ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INTERNU MEDICINU, GINEKOLOGIJU, DERMATOLOGIJU I VENEROLOGIJU, OFTALMOLOGIJU, MEDICINU RADA I ŠPORTA I NEUROLOGIJ, OIB 36034812106, SR Njemačke 4 - 6, 10000 Zagreb</izvorni_sadrzaj>
    <derivirana_varijabla naziv="DomainObject.Predmet.ProtustrankaIDrugiAdressOIB_1">POLIKLINIKA ZA INTERNU MEDICINU, GINEKOLOGIJU, DERMATOLOGIJU I VENEROLOGIJU, OFTALMOLOGIJU, MEDICINU RADA I ŠPORTA I NEUROLOGIJ, OIB 36034812106, SR Njemačke 4 - 6,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INTERNU MEDICINU, GINEKOLOGIJU, DERMATOLOGIJU I VENEROLOGIJU, OFTALMOLOGIJU, MEDICINU RADA I ŠPORTA I NEUROLOGIJ</item>
      <item>FINA Regionalni centar Zagreb</item>
      <item>Asta Simić-Car</item>
      <item>ODVJETNIČKO DRUŠTVO KRSNIK &amp; PARTNERI, d.o.o.</item>
    </izvorni_sadrzaj>
    <derivirana_varijabla naziv="DomainObject.Predmet.SudioniciListNaziv_1">
      <item>POLIKLINIKA ZA INTERNU MEDICINU, GINEKOLOGIJU, DERMATOLOGIJU I VENEROLOGIJU, OFTALMOLOGIJU, MEDICINU RADA I ŠPORTA I NEUROLOGIJ</item>
      <item>FINA Regionalni centar Zagreb</item>
      <item>Asta Simić-Car</item>
      <item>ODVJETNIČKO DRUŠTVO KRSNIK &amp; PARTNERI, d.o.o.</item>
    </derivirana_varijabla>
  </DomainObject.Predmet.SudioniciListNaziv>
  <DomainObject.Predmet.SudioniciListAdressOIB>
    <izvorni_sadrzaj>
      <item>POLIKLINIKA ZA INTERNU MEDICINU, GINEKOLOGIJU, DERMATOLOGIJU I VENEROLOGIJU, OFTALMOLOGIJU, MEDICINU RADA I ŠPORTA I NEUROLOGIJ,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izvorni_sadrzaj>
    <derivirana_varijabla naziv="DomainObject.Predmet.SudioniciListAdressOIB_1">
      <item>POLIKLINIKA ZA INTERNU MEDICINU, GINEKOLOGIJU, DERMATOLOGIJU I VENEROLOGIJU, OFTALMOLOGIJU, MEDICINU RADA I ŠPORTA I NEUROLOGIJ,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24A84-A4BB-4DD9-BF6D-2CA837A83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91</properties:Words>
  <properties:Characters>508</properties:Characters>
  <properties:Lines>33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2019-05-10T07:03:00Z</cp:lastPrinted>
  <dcterms:modified xmlns:xsi="http://www.w3.org/2001/XMLSchema-instance" xsi:type="dcterms:W3CDTF">2019-05-10T07:03:00Z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St-4519/2016-46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