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eba4" w14:paraId="bd1eba4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501294">
        <w:t>42/17-13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501294">
        <w:t>Financijska agencija Regionalni centar Osijek, za otvaranje stečajnog  postupka nad dužnikom BONTON jednostavno društvo s ograničenom odgovornošću za ugostiteljstvo i usluge, Osijek, Stjepana Radića 24,  MBS: 030159994, OIB: 97358836522</w:t>
      </w:r>
      <w:r w:rsidRPr="00D14516">
        <w:t>,</w:t>
      </w:r>
      <w:r>
        <w:t xml:space="preserve"> dana </w:t>
      </w:r>
      <w:r w:rsidR="00501294">
        <w:t>12. lipnja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501294">
        <w:t>Dario Knežević, OIB: 57700310567, Osijek, Josipa Huttlera 27/C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501294">
        <w:t>42-17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501294">
        <w:t>Dario Knežević, OIB: 57700310567, Osijek, Josipa Huttlera 27/C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501294">
        <w:t>42-17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501294">
        <w:t>Dario Knežević, OIB: 57700310567, Osijek, Josipa Huttlera 27/C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501294">
        <w:t>Dario Knežević, OIB: 57700310567, Osijek, Josipa Huttlera 27/C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F06130" w:rsidP="007E6D1A" w:rsidR="00F06130">
      <w:pPr>
        <w:jc w:val="both"/>
      </w:pPr>
    </w:p>
    <w:p w:rsidRDefault="004C05DB" w:rsidP="007E6D1A" w:rsidR="004C05DB">
      <w:pPr>
        <w:jc w:val="both"/>
      </w:pPr>
    </w:p>
    <w:p w:rsidRDefault="000E06CF" w:rsidP="00E36E48" w:rsidR="007A2BBB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501294">
        <w:t>42/17-13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501294">
        <w:rPr>
          <w:bCs/>
        </w:rPr>
        <w:t>19. siječnja 2017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501294">
        <w:t>BONTON jednostavno društvo s ograničenom odgovornošću za ugostiteljstvo i usluge, Osijek, Stjepana Radića 24,  MBS: 030159994, OIB: 97358836522</w:t>
      </w:r>
      <w:r w:rsidR="003E6B02">
        <w:t xml:space="preserve">, temeljem odredbe članka </w:t>
      </w:r>
      <w:r w:rsidR="00501294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501294">
        <w:t>42/17</w:t>
      </w:r>
      <w:r w:rsidR="007D3892">
        <w:t xml:space="preserve"> od </w:t>
      </w:r>
      <w:r w:rsidR="00501294">
        <w:t>22. veljače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501294">
        <w:t>Dario Knežević, OIB: 57700310567, Osijek, Josipa Huttlera 27/C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501294">
        <w:t>42/17</w:t>
      </w:r>
      <w:r w:rsidR="007D3892">
        <w:t xml:space="preserve"> od </w:t>
      </w:r>
      <w:r w:rsidR="00501294">
        <w:t>5. travnja</w:t>
      </w:r>
      <w:r w:rsidR="008357C3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501294">
        <w:t>42/17</w:t>
      </w:r>
      <w:r w:rsidR="004C05DB">
        <w:t xml:space="preserve"> od </w:t>
      </w:r>
      <w:r w:rsidR="007E4447">
        <w:t>22</w:t>
      </w:r>
      <w:r w:rsidR="00501294">
        <w:t>.2.2017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501294">
        <w:t xml:space="preserve">Dario Knežević, OIB: 57700310567, Osijek, Josipa Huttlera 27/C </w:t>
      </w:r>
      <w:r w:rsidR="003E6B02">
        <w:t xml:space="preserve">zaprimio je dana </w:t>
      </w:r>
      <w:r w:rsidR="00501294">
        <w:t>27. veljače 2017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501294">
        <w:t>5.4</w:t>
      </w:r>
      <w:r w:rsidR="008357C3">
        <w:t>.2017</w:t>
      </w:r>
      <w:r w:rsidR="000E06CF">
        <w:t xml:space="preserve">. g. zaprimio je </w:t>
      </w:r>
      <w:r w:rsidR="00501294">
        <w:t>10. travnja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501294">
        <w:t>12. lipnja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F81A15">
      <w:pPr>
        <w:numPr>
          <w:ilvl w:val="0"/>
          <w:numId w:val="11"/>
        </w:numPr>
      </w:pPr>
      <w:r>
        <w:t>K</w:t>
      </w:r>
      <w:r w:rsidR="00390D58">
        <w:t>.</w:t>
      </w:r>
      <w:r w:rsidR="00501294">
        <w:t>12/7</w:t>
      </w:r>
    </w:p>
    <w:p w:rsidRDefault="00F81A15" w:rsidP="00F81A15" w:rsidR="007E6D1A">
      <w:pPr>
        <w:ind w:left="720"/>
      </w:pPr>
      <w:r>
        <w:t xml:space="preserve"> </w:t>
      </w:r>
    </w:p>
    <w:p w:rsidRDefault="00C06AA6" w:rsidP="007E6D1A" w:rsidR="00C06AA6"/>
    <w:p w:rsidRDefault="00C06AA6" w:rsidP="007E6D1A" w:rsidR="00C06AA6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53EA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37F94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253EA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01294"/>
    <w:rsid w:val="0053545A"/>
    <w:rsid w:val="005437AE"/>
    <w:rsid w:val="00544A9B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959BD"/>
    <w:rsid w:val="00796AED"/>
    <w:rsid w:val="007A2BBB"/>
    <w:rsid w:val="007A4540"/>
    <w:rsid w:val="007D3892"/>
    <w:rsid w:val="007E4447"/>
    <w:rsid w:val="007E6D1A"/>
    <w:rsid w:val="00814537"/>
    <w:rsid w:val="00817C66"/>
    <w:rsid w:val="00826384"/>
    <w:rsid w:val="008357C3"/>
    <w:rsid w:val="008409A8"/>
    <w:rsid w:val="00857D7A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5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3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5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3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BONTON jednostavno društvo s ograničenom odgovornošću za ugostiteljstvo i usluge</izvorni_sadrzaj>
    <derivirana_varijabla naziv="DomainObject.Predmet.ProtustrankaFormated_1">  BONTON jednostavno društvo s ograničenom odgovornošću za ugostiteljstvo i usluge</derivirana_varijabla>
  </DomainObject.Predmet.ProtustrankaFormated>
  <DomainObject.Predmet.ProtustrankaFormatedOIB>
    <izvorni_sadrzaj>  BONTON jednostavno društvo s ograničenom odgovornošću za ugostiteljstvo i usluge, OIB 97358836522</izvorni_sadrzaj>
    <derivirana_varijabla naziv="DomainObject.Predmet.ProtustrankaFormatedOIB_1">  BONTON jednostavno društvo s ograničenom odgovornošću za ugostiteljstvo i usluge, OIB 97358836522</derivirana_varijabla>
  </DomainObject.Predmet.ProtustrankaFormatedOIB>
  <DomainObject.Predmet.ProtustrankaFormatedWithAdress>
    <izvorni_sadrzaj> BONTON jednostavno društvo s ograničenom odgovornošću za ugostiteljstvo i usluge, Stjepana Radića 24, 31000 Osijek</izvorni_sadrzaj>
    <derivirana_varijabla naziv="DomainObject.Predmet.ProtustrankaFormatedWithAdress_1"> BONTON jednostavno društvo s ograničenom odgovornošću za ugostiteljstvo i usluge, Stjepana Radića 24, 31000 Osijek</derivirana_varijabla>
  </DomainObject.Predmet.ProtustrankaFormatedWithAdress>
  <DomainObject.Predmet.ProtustrankaFormatedWithAdressOIB>
    <izvorni_sadrzaj> BONTON jednostavno društvo s ograničenom odgovornošću za ugostiteljstvo i usluge, OIB 97358836522, Stjepana Radića 24, 31000 Osijek</izvorni_sadrzaj>
    <derivirana_varijabla naziv="DomainObject.Predmet.ProtustrankaFormatedWithAdressOIB_1"> BONTON jednostavno društvo s ograničenom odgovornošću za ugostiteljstvo i usluge, OIB 97358836522, Stjepana Radića 24, 31000 Osijek</derivirana_varijabla>
  </DomainObject.Predmet.ProtustrankaFormatedWithAdressOIB>
  <DomainObject.Predmet.ProtustrankaWithAdress>
    <izvorni_sadrzaj>BONTON jednostavno društvo s ograničenom odgovornošću za ugostiteljstvo i usluge Stjepana Radića 24, 31000 Osijek</izvorni_sadrzaj>
    <derivirana_varijabla naziv="DomainObject.Predmet.ProtustrankaWithAdress_1">BONTON jednostavno društvo s ograničenom odgovornošću za ugostiteljstvo i usluge Stjepana Radića 24, 31000 Osijek</derivirana_varijabla>
  </DomainObject.Predmet.ProtustrankaWithAdress>
  <DomainObject.Predmet.ProtustrankaWithAdressOIB>
    <izvorni_sadrzaj>BONTON jednostavno društvo s ograničenom odgovornošću za ugostiteljstvo i usluge, OIB 97358836522, Stjepana Radića 24, 31000 Osijek</izvorni_sadrzaj>
    <derivirana_varijabla naziv="DomainObject.Predmet.ProtustrankaWithAdressOIB_1">BONTON jednostavno društvo s ograničenom odgovornošću za ugostiteljstvo i usluge, OIB 97358836522, Stjepana Radića 24, 31000 Osijek</derivirana_varijabla>
  </DomainObject.Predmet.ProtustrankaWithAdressOIB>
  <DomainObject.Predmet.ProtustrankaNazivFormated>
    <izvorni_sadrzaj>BONTON jednostavno društvo s ograničenom odgovornošću za ugostiteljstvo i usluge</izvorni_sadrzaj>
    <derivirana_varijabla naziv="DomainObject.Predmet.ProtustrankaNazivFormated_1">BONTON jednostavno društvo s ograničenom odgovornošću za ugostiteljstvo i usluge</derivirana_varijabla>
  </DomainObject.Predmet.ProtustrankaNazivFormated>
  <DomainObject.Predmet.ProtustrankaNazivFormatedOIB>
    <izvorni_sadrzaj>BONTON jednostavno društvo s ograničenom odgovornošću za ugostiteljstvo i usluge, OIB 97358836522</izvorni_sadrzaj>
    <derivirana_varijabla naziv="DomainObject.Predmet.ProtustrankaNazivFormatedOIB_1">BONTON jednostavno društvo s ograničenom odgovornošću za ugostiteljstvo i usluge, OIB 97358836522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BONTON jednostavno društvo s ograničenom odgovornošću za ugostiteljstvo i usluge</item>
    </izvorni_sadrzaj>
    <derivirana_varijabla naziv="DomainObject.Predmet.ProtuStrankaListFormated_1">
      <item>BONTON jednostavno društvo s ograničenom odgovornošću za ugostiteljstvo i usluge</item>
    </derivirana_varijabla>
  </DomainObject.Predmet.ProtuStrankaListFormated>
  <DomainObject.Predmet.ProtuStrankaListFormatedOIB>
    <izvorni_sadrzaj>
      <item>BONTON jednostavno društvo s ograničenom odgovornošću za ugostiteljstvo i usluge, OIB 97358836522</item>
    </izvorni_sadrzaj>
    <derivirana_varijabla naziv="DomainObject.Predmet.ProtuStrankaListFormatedOIB_1">
      <item>BONTON jednostavno društvo s ograničenom odgovornošću za ugostiteljstvo i usluge, OIB 97358836522</item>
    </derivirana_varijabla>
  </DomainObject.Predmet.ProtuStrankaListFormatedOIB>
  <DomainObject.Predmet.ProtuStrankaListFormatedWithAdress>
    <izvorni_sadrzaj>
      <item>BONTON jednostavno društvo s ograničenom odgovornošću za ugostiteljstvo i usluge, Stjepana Radića 24, 31000 Osijek</item>
    </izvorni_sadrzaj>
    <derivirana_varijabla naziv="DomainObject.Predmet.ProtuStrankaListFormatedWithAdress_1">
      <item>BONTON jednostavno društvo s ograničenom odgovornošću za ugostiteljstvo i usluge, Stjepana Radića 24, 31000 Osijek</item>
    </derivirana_varijabla>
  </DomainObject.Predmet.ProtuStrankaListFormatedWithAdress>
  <DomainObject.Predmet.ProtuStrankaListFormatedWithAdressOIB>
    <izvorni_sadrzaj>
      <item>BONTON jednostavno društvo s ograničenom odgovornošću za ugostiteljstvo i usluge, OIB 97358836522, Stjepana Radića 24, 31000 Osijek</item>
    </izvorni_sadrzaj>
    <derivirana_varijabla naziv="DomainObject.Predmet.ProtuStrankaListFormatedWithAdressOIB_1">
      <item>BONTON jednostavno društvo s ograničenom odgovornošću za ugostiteljstvo i usluge, OIB 97358836522, Stjepana Radića 24, 31000 Osijek</item>
    </derivirana_varijabla>
  </DomainObject.Predmet.ProtuStrankaListFormatedWithAdressOIB>
  <DomainObject.Predmet.ProtuStrankaListNazivFormated>
    <izvorni_sadrzaj>
      <item>BONTON jednostavno društvo s ograničenom odgovornošću za ugostiteljstvo i usluge</item>
    </izvorni_sadrzaj>
    <derivirana_varijabla naziv="DomainObject.Predmet.ProtuStrankaListNazivFormated_1">
      <item>BONTON jednostavno društvo s ograničenom odgovornošću za ugostiteljstvo i usluge</item>
    </derivirana_varijabla>
  </DomainObject.Predmet.ProtuStrankaListNazivFormated>
  <DomainObject.Predmet.ProtuStrankaListNazivFormatedOIB>
    <izvorni_sadrzaj>
      <item>BONTON jednostavno društvo s ograničenom odgovornošću za ugostiteljstvo i usluge, OIB 97358836522</item>
    </izvorni_sadrzaj>
    <derivirana_varijabla naziv="DomainObject.Predmet.ProtuStrankaListNazivFormatedOIB_1">
      <item>BONTON jednostavno društvo s ograničenom odgovornošću za ugostiteljstvo i usluge, OIB 97358836522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BONTON jednostavno društvo s ograničenom odgovornošću za ugostiteljstvo i usluge</izvorni_sadrzaj>
    <derivirana_varijabla naziv="DomainObject.Predmet.ProtustrankaIDrugi_1">BONTON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BONTON jednostavno društvo s ograničenom odgovornošću za ugostiteljstvo i usluge, OIB 97358836522, Stjepana Radića 24, 31000 Osijek</izvorni_sadrzaj>
    <derivirana_varijabla naziv="DomainObject.Predmet.ProtustrankaIDrugiAdressOIB_1">BONTON jednostavno društvo s ograničenom odgovornošću za ugostiteljstvo i usluge, OIB 97358836522, Stjepana Radića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BONTON jednostavno društvo s ograničenom odgovornošću za ugostiteljstvo i usluge</item>
    </izvorni_sadrzaj>
    <derivirana_varijabla naziv="DomainObject.Predmet.SudioniciListNaziv_1">
      <item>FINA RC OSIJEK</item>
      <item>BONTON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BONTON jednostavno društvo s ograničenom odgovornošću za ugostiteljstvo i usluge, OIB 97358836522, Stjepana Radića 24,31000 Osijek</item>
    </izvorni_sadrzaj>
    <derivirana_varijabla naziv="DomainObject.Predmet.SudioniciListAdressOIB_1">
      <item>FINA RC OSIJEK, OIB 85821130368</item>
      <item>BONTON jednostavno društvo s ograničenom odgovornošću za ugostiteljstvo i usluge, OIB 97358836522, Stjepana Radića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97358836522</item>
    </izvorni_sadrzaj>
    <derivirana_varijabla naziv="DomainObject.Predmet.SudioniciListNazivOIB_1">
      <item>, OIB 85821130368</item>
      <item>, OIB 97358836522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D19DD-D877-43CA-8FE9-FDA5A068E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3326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2017-06-12T11:15:00Z</dcterms:created>
  <dc:creator>Korisnik</dc:creator>
  <cp:lastModifiedBy>Žana Bem</cp:lastModifiedBy>
  <cp:lastPrinted>2017-01-11T07:11:00Z</cp:lastPrinted>
  <dcterms:modified xmlns:xsi="http://www.w3.org/2001/XMLSchema-instance" xsi:type="dcterms:W3CDTF">2017-06-12T11:17:00Z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